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07BDC"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01E62992" wp14:editId="75D56F52">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217A326" w14:textId="187D77D8"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8F752D">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E62992"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217A326" w14:textId="187D77D8"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8F752D">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181CA038" wp14:editId="1D3B3F77">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04FE77C6" wp14:editId="31459B9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6C8C98E3" w14:textId="6192F9D5" w:rsidR="00F53D08" w:rsidRPr="00F53D08" w:rsidRDefault="00F53D08" w:rsidP="00F53D08">
      <w:pPr>
        <w:rPr>
          <w:rtl/>
        </w:rPr>
      </w:pPr>
    </w:p>
    <w:p w14:paraId="68D220F1" w14:textId="230A2C79"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566F5762" wp14:editId="08782EC9">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6046ADB7" w14:textId="7BB9A8AB" w:rsidR="00F53D08" w:rsidRPr="00F53D08" w:rsidRDefault="00F53D08" w:rsidP="00F53D08">
      <w:pPr>
        <w:rPr>
          <w:rtl/>
        </w:rPr>
      </w:pPr>
    </w:p>
    <w:p w14:paraId="12834277" w14:textId="77777777" w:rsidR="00F53D08" w:rsidRPr="00F53D08" w:rsidRDefault="00F53D08" w:rsidP="00F53D08">
      <w:pPr>
        <w:rPr>
          <w:rtl/>
        </w:rPr>
      </w:pPr>
    </w:p>
    <w:p w14:paraId="509981CE"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05A782E1" wp14:editId="23B53558">
                <wp:simplePos x="0" y="0"/>
                <wp:positionH relativeFrom="column">
                  <wp:posOffset>495300</wp:posOffset>
                </wp:positionH>
                <wp:positionV relativeFrom="paragraph">
                  <wp:posOffset>3810</wp:posOffset>
                </wp:positionV>
                <wp:extent cx="4832350" cy="16002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832350" cy="1600200"/>
                        </a:xfrm>
                        <a:prstGeom prst="rect">
                          <a:avLst/>
                        </a:prstGeom>
                        <a:noFill/>
                        <a:ln w="6350">
                          <a:noFill/>
                        </a:ln>
                      </wps:spPr>
                      <wps:txbx>
                        <w:txbxContent>
                          <w:p w14:paraId="14EE96B0" w14:textId="39F79FCA" w:rsidR="002771A2" w:rsidRPr="00504FE7" w:rsidRDefault="00504FE7" w:rsidP="00504FE7">
                            <w:pPr>
                              <w:jc w:val="center"/>
                              <w:rPr>
                                <w:rFonts w:ascii="Adobe Arabic" w:eastAsia="Calibri" w:hAnsi="Adobe Arabic" w:cs="Adobe Arabic"/>
                                <w:b/>
                                <w:bCs/>
                                <w:sz w:val="56"/>
                                <w:szCs w:val="72"/>
                                <w:rtl/>
                                <w:lang w:bidi="ar-SY"/>
                              </w:rPr>
                            </w:pPr>
                            <w:r>
                              <w:rPr>
                                <w:rFonts w:ascii="Adobe Arabic" w:eastAsia="Calibri" w:hAnsi="Adobe Arabic" w:cs="Adobe Arabic" w:hint="cs"/>
                                <w:b/>
                                <w:bCs/>
                                <w:sz w:val="72"/>
                                <w:szCs w:val="96"/>
                                <w:rtl/>
                                <w:lang w:bidi="ar-SY"/>
                              </w:rPr>
                              <w:t>الكاريزما التدريبية</w:t>
                            </w:r>
                            <w:r w:rsidRPr="00997A85">
                              <w:rPr>
                                <w:rFonts w:ascii="Adobe Arabic" w:eastAsia="Calibri" w:hAnsi="Adobe Arabic" w:cs="Adobe Arabic"/>
                                <w:b/>
                                <w:bCs/>
                                <w:sz w:val="72"/>
                                <w:szCs w:val="96"/>
                                <w:rtl/>
                                <w:lang w:bidi="ar-SY"/>
                              </w:rPr>
                              <w:br/>
                              <w:t xml:space="preserve"> </w:t>
                            </w:r>
                            <w:r w:rsidRPr="008A7D56">
                              <w:rPr>
                                <w:rFonts w:ascii="Adobe Arabic" w:eastAsia="Calibri" w:hAnsi="Adobe Arabic" w:cs="Adobe Arabic" w:hint="cs"/>
                                <w:b/>
                                <w:bCs/>
                                <w:sz w:val="52"/>
                                <w:szCs w:val="56"/>
                                <w:rtl/>
                                <w:lang w:bidi="ar-SY"/>
                              </w:rPr>
                              <w:t>فن التأثير والاقناع في التدريب الاحترافي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A782E1" id="_x0000_t202" coordsize="21600,21600" o:spt="202" path="m,l,21600r21600,l21600,xe">
                <v:stroke joinstyle="miter"/>
                <v:path gradientshapeok="t" o:connecttype="rect"/>
              </v:shapetype>
              <v:shape id="Text Box 1608691354" o:spid="_x0000_s1027" type="#_x0000_t202" style="position:absolute;left:0;text-align:left;margin-left:39pt;margin-top:.3pt;width:380.5pt;height:126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" filled="f" stroked="f" strokeweight=".5pt">
                <v:textbox>
                  <w:txbxContent>
                    <w:p w14:paraId="14EE96B0" w14:textId="39F79FCA" w:rsidR="002771A2" w:rsidRPr="00504FE7" w:rsidRDefault="00504FE7" w:rsidP="00504FE7">
                      <w:pPr>
                        <w:jc w:val="center"/>
                        <w:rPr>
                          <w:rFonts w:ascii="Adobe Arabic" w:eastAsia="Calibri" w:hAnsi="Adobe Arabic" w:cs="Adobe Arabic"/>
                          <w:b/>
                          <w:bCs/>
                          <w:sz w:val="56"/>
                          <w:szCs w:val="72"/>
                          <w:rtl/>
                          <w:lang w:bidi="ar-SY"/>
                        </w:rPr>
                      </w:pPr>
                      <w:r>
                        <w:rPr>
                          <w:rFonts w:ascii="Adobe Arabic" w:eastAsia="Calibri" w:hAnsi="Adobe Arabic" w:cs="Adobe Arabic" w:hint="cs"/>
                          <w:b/>
                          <w:bCs/>
                          <w:sz w:val="72"/>
                          <w:szCs w:val="96"/>
                          <w:rtl/>
                          <w:lang w:bidi="ar-SY"/>
                        </w:rPr>
                        <w:t>الكاريزما التدريبية</w:t>
                      </w:r>
                      <w:r w:rsidRPr="00997A85">
                        <w:rPr>
                          <w:rFonts w:ascii="Adobe Arabic" w:eastAsia="Calibri" w:hAnsi="Adobe Arabic" w:cs="Adobe Arabic"/>
                          <w:b/>
                          <w:bCs/>
                          <w:sz w:val="72"/>
                          <w:szCs w:val="96"/>
                          <w:rtl/>
                          <w:lang w:bidi="ar-SY"/>
                        </w:rPr>
                        <w:br/>
                        <w:t xml:space="preserve"> </w:t>
                      </w:r>
                      <w:r w:rsidRPr="008A7D56">
                        <w:rPr>
                          <w:rFonts w:ascii="Adobe Arabic" w:eastAsia="Calibri" w:hAnsi="Adobe Arabic" w:cs="Adobe Arabic" w:hint="cs"/>
                          <w:b/>
                          <w:bCs/>
                          <w:sz w:val="52"/>
                          <w:szCs w:val="56"/>
                          <w:rtl/>
                          <w:lang w:bidi="ar-SY"/>
                        </w:rPr>
                        <w:t>فن التأثير والاقناع في التدريب الاحترافي</w:t>
                      </w:r>
                    </w:p>
                  </w:txbxContent>
                </v:textbox>
              </v:shape>
            </w:pict>
          </mc:Fallback>
        </mc:AlternateContent>
      </w:r>
    </w:p>
    <w:p w14:paraId="2C15ACFB" w14:textId="77777777" w:rsidR="00F53D08" w:rsidRPr="00F53D08" w:rsidRDefault="00F53D08" w:rsidP="00F53D08">
      <w:pPr>
        <w:rPr>
          <w:rtl/>
        </w:rPr>
      </w:pPr>
    </w:p>
    <w:p w14:paraId="5699D74C" w14:textId="77777777" w:rsidR="00F53D08" w:rsidRPr="00F53D08" w:rsidRDefault="00F53D08" w:rsidP="00F53D08">
      <w:pPr>
        <w:rPr>
          <w:rtl/>
        </w:rPr>
      </w:pPr>
    </w:p>
    <w:p w14:paraId="66E56EB3" w14:textId="77777777" w:rsidR="00F53D08" w:rsidRPr="00F53D08" w:rsidRDefault="00F53D08" w:rsidP="00F53D08">
      <w:pPr>
        <w:rPr>
          <w:rtl/>
        </w:rPr>
      </w:pPr>
    </w:p>
    <w:p w14:paraId="0AD4BF0B" w14:textId="77777777" w:rsidR="00F53D08" w:rsidRPr="00F53D08" w:rsidRDefault="00F53D08" w:rsidP="002771A2">
      <w:pPr>
        <w:rPr>
          <w:rtl/>
        </w:rPr>
      </w:pPr>
    </w:p>
    <w:p w14:paraId="1EB1BFB2" w14:textId="6F9262F8"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794475C9" wp14:editId="5DEBAD4B">
                <wp:simplePos x="0" y="0"/>
                <wp:positionH relativeFrom="margin">
                  <wp:posOffset>2009140</wp:posOffset>
                </wp:positionH>
                <wp:positionV relativeFrom="paragraph">
                  <wp:posOffset>6350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B2999E0" id="Group 22" o:spid="_x0000_s1026" style="position:absolute;margin-left:158.2pt;margin-top:.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2413DA12" w14:textId="5E873F9C" w:rsidR="00F53D08" w:rsidRPr="00F53D08" w:rsidRDefault="00F53D08" w:rsidP="00F53D08">
      <w:pPr>
        <w:rPr>
          <w:rtl/>
        </w:rPr>
      </w:pPr>
    </w:p>
    <w:p w14:paraId="28A1A62E" w14:textId="35F92CC4" w:rsidR="00F53D08" w:rsidRPr="00F53D08" w:rsidRDefault="005639EC" w:rsidP="00636A52">
      <w:pPr>
        <w:tabs>
          <w:tab w:val="left" w:pos="3171"/>
        </w:tabs>
        <w:rPr>
          <w:rtl/>
          <w:lang w:bidi="ar-SY"/>
        </w:rPr>
      </w:pPr>
      <w:r>
        <w:rPr>
          <w:noProof/>
          <w:rtl/>
          <w:lang w:val="ar-SA"/>
        </w:rPr>
        <w:drawing>
          <wp:anchor distT="0" distB="0" distL="114300" distR="114300" simplePos="0" relativeHeight="252916736" behindDoc="1" locked="0" layoutInCell="1" allowOverlap="1" wp14:anchorId="310FB9E5" wp14:editId="33371D84">
            <wp:simplePos x="0" y="0"/>
            <wp:positionH relativeFrom="page">
              <wp:align>right</wp:align>
            </wp:positionH>
            <wp:positionV relativeFrom="paragraph">
              <wp:posOffset>1863090</wp:posOffset>
            </wp:positionV>
            <wp:extent cx="7570470" cy="4235450"/>
            <wp:effectExtent l="0" t="0" r="0" b="0"/>
            <wp:wrapNone/>
            <wp:docPr id="558335341" name="صورة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35341" name="صورة 558335341"/>
                    <pic:cNvPicPr/>
                  </pic:nvPicPr>
                  <pic:blipFill>
                    <a:blip r:embed="rId8">
                      <a:extLst>
                        <a:ext uri="{28A0092B-C50C-407E-A947-70E740481C1C}">
                          <a14:useLocalDpi xmlns:a14="http://schemas.microsoft.com/office/drawing/2010/main" val="0"/>
                        </a:ext>
                      </a:extLst>
                    </a:blip>
                    <a:stretch>
                      <a:fillRect/>
                    </a:stretch>
                  </pic:blipFill>
                  <pic:spPr>
                    <a:xfrm>
                      <a:off x="0" y="0"/>
                      <a:ext cx="7570470" cy="4235450"/>
                    </a:xfrm>
                    <a:prstGeom prst="rect">
                      <a:avLst/>
                    </a:prstGeom>
                  </pic:spPr>
                </pic:pic>
              </a:graphicData>
            </a:graphic>
            <wp14:sizeRelH relativeFrom="margin">
              <wp14:pctWidth>0</wp14:pctWidth>
            </wp14:sizeRelH>
            <wp14:sizeRelV relativeFrom="margin">
              <wp14:pctHeight>0</wp14:pctHeight>
            </wp14:sizeRelV>
          </wp:anchor>
        </w:drawing>
      </w:r>
      <w:r w:rsidRPr="00F131A0">
        <w:rPr>
          <w:noProof/>
        </w:rPr>
        <mc:AlternateContent>
          <mc:Choice Requires="wpg">
            <w:drawing>
              <wp:anchor distT="0" distB="0" distL="114300" distR="114300" simplePos="0" relativeHeight="252793856" behindDoc="0" locked="0" layoutInCell="1" allowOverlap="1" wp14:anchorId="6C46BEC7" wp14:editId="195E7F71">
                <wp:simplePos x="0" y="0"/>
                <wp:positionH relativeFrom="margin">
                  <wp:posOffset>-2147570</wp:posOffset>
                </wp:positionH>
                <wp:positionV relativeFrom="paragraph">
                  <wp:posOffset>1150620</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5C0C7244" id="Group 15" o:spid="_x0000_s1026" style="position:absolute;margin-left:-169.1pt;margin-top:90.6pt;width:797.75pt;height:75.45pt;z-index:252793856;mso-position-horizontal-relative:margin;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w10:wrap anchorx="margin"/>
              </v:group>
            </w:pict>
          </mc:Fallback>
        </mc:AlternateContent>
      </w:r>
      <w:r w:rsidR="00636A52">
        <w:tab/>
      </w:r>
    </w:p>
    <w:p w14:paraId="17AA06C8" w14:textId="7B3CF0F1" w:rsidR="00EB688D" w:rsidRPr="00EB688D" w:rsidRDefault="00CB6910" w:rsidP="00CB6910">
      <w:pPr>
        <w:keepNext/>
        <w:pageBreakBefore/>
        <w:spacing w:after="160" w:line="259" w:lineRule="auto"/>
        <w:jc w:val="center"/>
        <w:rPr>
          <w:rtl/>
          <w:lang w:bidi="ar-SY"/>
        </w:rPr>
      </w:pPr>
      <w:r w:rsidRPr="0090459D">
        <w:rPr>
          <w:noProof/>
          <w:lang w:bidi="ar-SY"/>
        </w:rPr>
        <w:lastRenderedPageBreak/>
        <mc:AlternateContent>
          <mc:Choice Requires="wpg">
            <w:drawing>
              <wp:inline distT="0" distB="0" distL="0" distR="0" wp14:anchorId="6BF4570B" wp14:editId="17BC26D4">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22DFB55A" w14:textId="77777777" w:rsidR="00CB6910" w:rsidRDefault="00CB6910" w:rsidP="00CB6910">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6BF4570B"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22DFB55A" w14:textId="77777777" w:rsidR="00CB6910" w:rsidRDefault="00CB6910" w:rsidP="00CB6910">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519" w:type="dxa"/>
        <w:tblInd w:w="-660" w:type="dxa"/>
        <w:tblLook w:val="04A0" w:firstRow="1" w:lastRow="0" w:firstColumn="1" w:lastColumn="0" w:noHBand="0" w:noVBand="1"/>
      </w:tblPr>
      <w:tblGrid>
        <w:gridCol w:w="15"/>
        <w:gridCol w:w="15"/>
        <w:gridCol w:w="255"/>
        <w:gridCol w:w="14"/>
        <w:gridCol w:w="15"/>
        <w:gridCol w:w="9338"/>
        <w:gridCol w:w="6"/>
        <w:gridCol w:w="851"/>
        <w:gridCol w:w="10"/>
      </w:tblGrid>
      <w:tr w:rsidR="0090459D" w:rsidRPr="00BB40FB" w14:paraId="2C8C1DF9" w14:textId="77777777" w:rsidTr="005639EC">
        <w:trPr>
          <w:gridBefore w:val="2"/>
          <w:wBefore w:w="30" w:type="dxa"/>
          <w:trHeight w:val="624"/>
        </w:trPr>
        <w:tc>
          <w:tcPr>
            <w:tcW w:w="284" w:type="dxa"/>
            <w:gridSpan w:val="3"/>
            <w:tcBorders>
              <w:top w:val="single" w:sz="4" w:space="0" w:color="168489"/>
              <w:left w:val="single" w:sz="8" w:space="0" w:color="1E3D6A"/>
              <w:bottom w:val="nil"/>
              <w:right w:val="single" w:sz="4" w:space="0" w:color="168489"/>
            </w:tcBorders>
            <w:shd w:val="clear" w:color="auto" w:fill="168489"/>
          </w:tcPr>
          <w:p w14:paraId="70D2E5E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4" w:space="0" w:color="168489"/>
              <w:bottom w:val="single" w:sz="8" w:space="0" w:color="1E3D6A"/>
              <w:right w:val="single" w:sz="8" w:space="0" w:color="1E3D6A"/>
            </w:tcBorders>
            <w:vAlign w:val="center"/>
          </w:tcPr>
          <w:p w14:paraId="65CA67B8" w14:textId="78958B68" w:rsidR="0090459D" w:rsidRPr="00877434" w:rsidRDefault="001344C5" w:rsidP="00E220AB">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الافتتاحية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0F9DC7B" w14:textId="11D8DA63" w:rsidR="0090459D" w:rsidRPr="00C36316" w:rsidRDefault="00E610B7"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p>
        </w:tc>
      </w:tr>
      <w:tr w:rsidR="0090459D" w:rsidRPr="00BB40FB" w14:paraId="008FE01C"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1666914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7E036FE" w14:textId="050BB57F"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sidR="009B57DC">
              <w:rPr>
                <w:rFonts w:ascii="Adobe Arabic" w:eastAsia="GE Dinar One" w:hAnsi="Adobe Arabic" w:cs="Adobe Arabic"/>
                <w:b/>
                <w:bCs/>
                <w:color w:val="168489"/>
                <w:kern w:val="24"/>
                <w:sz w:val="36"/>
                <w:szCs w:val="36"/>
                <w:rtl/>
                <w:lang w:bidi="ar-SY"/>
              </w:rPr>
              <w:t>دورة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FAAA52F" w14:textId="4E1C7F0A" w:rsidR="0090459D" w:rsidRPr="00C36316" w:rsidRDefault="00E610B7"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90459D" w:rsidRPr="00BB40FB" w14:paraId="218B0F50"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2A95322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8B2649A" w14:textId="534326F4"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8F752D">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ECA4A24" w14:textId="021DDE93" w:rsidR="0090459D" w:rsidRPr="00C36316" w:rsidRDefault="009441B6"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8</w:t>
            </w:r>
          </w:p>
        </w:tc>
      </w:tr>
      <w:tr w:rsidR="0090459D" w:rsidRPr="00BB40FB" w14:paraId="0268C796"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6ED7276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F10B014"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E3FD8B0" w14:textId="16DF7104" w:rsidR="0090459D" w:rsidRPr="00C36316" w:rsidRDefault="009441B6"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10</w:t>
            </w:r>
          </w:p>
        </w:tc>
      </w:tr>
      <w:tr w:rsidR="0090459D" w:rsidRPr="00BB40FB" w14:paraId="07FB6FD4"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08BD6B5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5CB6B4E"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7E06E7C"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67C3D4E5"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53FDD741"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C37BE24"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118649A4"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052ACDAC"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5ECB377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51CE8F7" w14:textId="77777777"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31221FCD" w14:textId="435BA0A7"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w:t>
            </w:r>
          </w:p>
        </w:tc>
      </w:tr>
      <w:tr w:rsidR="0090459D" w:rsidRPr="00BB40FB" w14:paraId="4209D55F"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5620FCE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A93E7D7" w14:textId="06046966" w:rsidR="0090459D" w:rsidRPr="00C36316" w:rsidRDefault="001344C5" w:rsidP="00E220A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كيف أستطيع معرفة موقعي الحالي وأي اتجاه سأسلك في البداية؟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731F17B" w14:textId="6BF483FE"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14:paraId="75C2DC5C"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0E4B879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29E4D4F" w14:textId="36A2C9CE" w:rsidR="0090459D" w:rsidRPr="001344C5" w:rsidRDefault="001344C5" w:rsidP="00E220A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كيف أتحكّم باتجاهات الحياة لأعرف من أين أبدأ وأين سأنتهي؟</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E0876D1" w14:textId="016DF475"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6A09EA3D"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4F8C9B4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02CBA65" w14:textId="2AB54AB9" w:rsidR="0090459D" w:rsidRPr="00C36316" w:rsidRDefault="001344C5" w:rsidP="00E220A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ما الفرق بين البط والنسور؟</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EF78DDC" w14:textId="127217BC"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w:t>
            </w:r>
          </w:p>
        </w:tc>
      </w:tr>
      <w:tr w:rsidR="0090459D" w:rsidRPr="00BB40FB" w14:paraId="020E6EC2" w14:textId="77777777" w:rsidTr="005639EC">
        <w:trPr>
          <w:gridBefore w:val="2"/>
          <w:wBefore w:w="30" w:type="dxa"/>
          <w:trHeight w:val="624"/>
        </w:trPr>
        <w:tc>
          <w:tcPr>
            <w:tcW w:w="284" w:type="dxa"/>
            <w:gridSpan w:val="3"/>
            <w:tcBorders>
              <w:top w:val="nil"/>
              <w:left w:val="single" w:sz="4" w:space="0" w:color="1E3D6A"/>
              <w:bottom w:val="nil"/>
              <w:right w:val="single" w:sz="8" w:space="0" w:color="1E3D6A"/>
            </w:tcBorders>
            <w:shd w:val="clear" w:color="auto" w:fill="168489"/>
          </w:tcPr>
          <w:p w14:paraId="196C24A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4C6726E" w14:textId="03B9173F" w:rsidR="0090459D" w:rsidRPr="00C36316" w:rsidRDefault="001344C5" w:rsidP="00E220A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C20D169" w14:textId="77FF769E" w:rsidR="0090459D" w:rsidRPr="00C36316" w:rsidRDefault="001344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14:paraId="282FF51B"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FFFFFF" w:themeFill="background1"/>
          </w:tcPr>
          <w:p w14:paraId="7EBBB22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1ADC243" w14:textId="77777777" w:rsidR="0090459D" w:rsidRPr="00877434" w:rsidRDefault="0090459D" w:rsidP="00877434">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2022AC8" w14:textId="4FA7E321" w:rsidR="0090459D" w:rsidRPr="00C36316" w:rsidRDefault="00A41CBA"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21</w:t>
            </w:r>
          </w:p>
        </w:tc>
      </w:tr>
      <w:tr w:rsidR="0090459D" w:rsidRPr="009A36D0" w14:paraId="1D95D928"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52DACAF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2EAA61B1" w14:textId="6F52EF01" w:rsidR="0090459D" w:rsidRPr="00C36316" w:rsidRDefault="00A41CBA"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972A0F6" w14:textId="54B24E1F" w:rsidR="0090459D" w:rsidRPr="00C36316" w:rsidRDefault="00A41CBA"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22</w:t>
            </w:r>
          </w:p>
        </w:tc>
      </w:tr>
      <w:tr w:rsidR="0090459D" w:rsidRPr="009A36D0" w14:paraId="36B533B6"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18B89A9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D0E67A4" w14:textId="2F42F799" w:rsidR="0090459D" w:rsidRPr="00C36316" w:rsidRDefault="00A41CBA" w:rsidP="00E220AB">
            <w:pPr>
              <w:spacing w:line="240" w:lineRule="auto"/>
              <w:jc w:val="left"/>
              <w:rPr>
                <w:rFonts w:ascii="Adobe Arabic" w:eastAsia="GE Dinar One" w:hAnsi="Adobe Arabic" w:cs="Adobe Arabic"/>
                <w:kern w:val="24"/>
                <w:sz w:val="36"/>
                <w:szCs w:val="36"/>
                <w:rtl/>
                <w:lang w:bidi="ar-SY"/>
              </w:rPr>
            </w:pPr>
            <w:r w:rsidRPr="00A41CBA">
              <w:rPr>
                <w:rFonts w:ascii="Adobe Arabic" w:eastAsia="GE Dinar One" w:hAnsi="Adobe Arabic" w:cs="Adobe Arabic"/>
                <w:kern w:val="24"/>
                <w:sz w:val="36"/>
                <w:szCs w:val="36"/>
                <w:rtl/>
                <w:lang w:bidi="ar-SY"/>
              </w:rPr>
              <w:t>هل قمت بتحديد هدف ومن ثم لم تستطع إكماله؟ كيف تصل إلى جميع أهدافك؟</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CAAFCE9" w14:textId="1BDA37CE" w:rsidR="0090459D" w:rsidRPr="00C36316" w:rsidRDefault="00A41CBA"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24</w:t>
            </w:r>
          </w:p>
        </w:tc>
      </w:tr>
      <w:tr w:rsidR="0090459D" w:rsidRPr="009A36D0" w14:paraId="39F9DA3D"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608DA8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5817438" w14:textId="54E63D1D" w:rsidR="0090459D" w:rsidRPr="00C36316" w:rsidRDefault="00A41CBA" w:rsidP="00E220AB">
            <w:pPr>
              <w:spacing w:line="240" w:lineRule="auto"/>
              <w:jc w:val="left"/>
              <w:rPr>
                <w:rFonts w:ascii="Adobe Arabic" w:eastAsia="GE Dinar One" w:hAnsi="Adobe Arabic" w:cs="Adobe Arabic"/>
                <w:kern w:val="24"/>
                <w:sz w:val="36"/>
                <w:szCs w:val="36"/>
                <w:rtl/>
                <w:lang w:bidi="ar-SY"/>
              </w:rPr>
            </w:pPr>
            <w:r w:rsidRPr="00A41CBA">
              <w:rPr>
                <w:rFonts w:ascii="Adobe Arabic" w:eastAsia="GE Dinar One" w:hAnsi="Adobe Arabic" w:cs="Adobe Arabic"/>
                <w:kern w:val="24"/>
                <w:sz w:val="36"/>
                <w:szCs w:val="36"/>
                <w:rtl/>
                <w:lang w:bidi="ar-SY"/>
              </w:rPr>
              <w:t>ما هي أهم خمس خطوات يجب أن أتبعها لأصل لأعلى إنتاجية؟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2546029" w14:textId="2891B5A3" w:rsidR="0090459D" w:rsidRPr="00C36316" w:rsidRDefault="00A41CBA"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26</w:t>
            </w:r>
          </w:p>
        </w:tc>
      </w:tr>
      <w:tr w:rsidR="0090459D" w:rsidRPr="009A36D0" w14:paraId="45BE500B"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41362BB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5638690B" w14:textId="08580ED7" w:rsidR="0090459D" w:rsidRPr="00C36316" w:rsidRDefault="00A41CBA" w:rsidP="00E220AB">
            <w:pPr>
              <w:spacing w:line="240" w:lineRule="auto"/>
              <w:jc w:val="left"/>
              <w:rPr>
                <w:rFonts w:ascii="Adobe Arabic" w:eastAsia="GE Dinar One" w:hAnsi="Adobe Arabic" w:cs="Adobe Arabic"/>
                <w:kern w:val="24"/>
                <w:sz w:val="36"/>
                <w:szCs w:val="36"/>
                <w:rtl/>
                <w:lang w:bidi="ar-SY"/>
              </w:rPr>
            </w:pPr>
            <w:r w:rsidRPr="00A41CBA">
              <w:rPr>
                <w:rFonts w:ascii="Adobe Arabic" w:eastAsia="GE Dinar One" w:hAnsi="Adobe Arabic" w:cs="Adobe Arabic"/>
                <w:kern w:val="24"/>
                <w:sz w:val="36"/>
                <w:szCs w:val="36"/>
                <w:rtl/>
                <w:lang w:bidi="ar-SY"/>
              </w:rPr>
              <w:t>كيف استفيد من البوصلة لأبدأ الآن وليس غداً؟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D22A91B" w14:textId="29A6D076" w:rsidR="0090459D" w:rsidRPr="00C36316" w:rsidRDefault="00A41CBA"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28</w:t>
            </w:r>
          </w:p>
        </w:tc>
      </w:tr>
      <w:tr w:rsidR="00A41CBA" w:rsidRPr="00BB40FB" w14:paraId="2617C628" w14:textId="77777777" w:rsidTr="005639EC">
        <w:trPr>
          <w:gridBefore w:val="1"/>
          <w:gridAfter w:val="1"/>
          <w:wBefore w:w="15" w:type="dxa"/>
          <w:wAfter w:w="10" w:type="dxa"/>
          <w:trHeight w:val="624"/>
        </w:trPr>
        <w:tc>
          <w:tcPr>
            <w:tcW w:w="284" w:type="dxa"/>
            <w:gridSpan w:val="3"/>
            <w:tcBorders>
              <w:top w:val="nil"/>
              <w:left w:val="single" w:sz="4" w:space="0" w:color="1E3D6A"/>
              <w:bottom w:val="nil"/>
              <w:right w:val="single" w:sz="8" w:space="0" w:color="1E3D6A"/>
            </w:tcBorders>
            <w:shd w:val="clear" w:color="auto" w:fill="168489"/>
          </w:tcPr>
          <w:p w14:paraId="42623C35" w14:textId="77777777" w:rsidR="00A41CBA" w:rsidRPr="00C36316" w:rsidRDefault="00A41CBA" w:rsidP="00B77C8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3" w:type="dxa"/>
            <w:gridSpan w:val="2"/>
            <w:tcBorders>
              <w:top w:val="single" w:sz="8" w:space="0" w:color="1E3D6A"/>
              <w:left w:val="single" w:sz="8" w:space="0" w:color="1E3D6A"/>
              <w:bottom w:val="single" w:sz="8" w:space="0" w:color="1E3D6A"/>
              <w:right w:val="single" w:sz="8" w:space="0" w:color="1E3D6A"/>
            </w:tcBorders>
            <w:vAlign w:val="center"/>
          </w:tcPr>
          <w:p w14:paraId="4DAC91FF" w14:textId="77777777" w:rsidR="00A41CBA" w:rsidRPr="00C36316" w:rsidRDefault="00A41CBA" w:rsidP="00B77C8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57" w:type="dxa"/>
            <w:gridSpan w:val="2"/>
            <w:tcBorders>
              <w:top w:val="single" w:sz="8" w:space="0" w:color="1E3D6A"/>
              <w:left w:val="single" w:sz="8" w:space="0" w:color="1E3D6A"/>
              <w:bottom w:val="single" w:sz="8" w:space="0" w:color="1E3D6A"/>
              <w:right w:val="single" w:sz="8" w:space="0" w:color="1E3D6A"/>
            </w:tcBorders>
            <w:vAlign w:val="center"/>
          </w:tcPr>
          <w:p w14:paraId="7069CE2F" w14:textId="53CA2ABF" w:rsidR="00A41CBA" w:rsidRPr="00C36316" w:rsidRDefault="00A41CBA" w:rsidP="00B77C8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35</w:t>
            </w:r>
          </w:p>
        </w:tc>
      </w:tr>
      <w:tr w:rsidR="0090459D" w:rsidRPr="00BB40FB" w14:paraId="35B49CCA"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31118AA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9017F57"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197EEF72"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18D4823"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6CEFC9F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6233D94"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0FE2990" w14:textId="1325972E" w:rsidR="0090459D" w:rsidRPr="00C36316" w:rsidRDefault="00A41CBA"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36</w:t>
            </w:r>
          </w:p>
        </w:tc>
      </w:tr>
      <w:tr w:rsidR="00A41CBA" w:rsidRPr="009A36D0" w14:paraId="532E374B" w14:textId="77777777" w:rsidTr="005639EC">
        <w:trPr>
          <w:gridBefore w:val="2"/>
          <w:wBefore w:w="30" w:type="dxa"/>
          <w:trHeight w:val="624"/>
        </w:trPr>
        <w:tc>
          <w:tcPr>
            <w:tcW w:w="284" w:type="dxa"/>
            <w:gridSpan w:val="3"/>
            <w:tcBorders>
              <w:top w:val="nil"/>
              <w:left w:val="single" w:sz="8" w:space="0" w:color="1E3D6A"/>
              <w:bottom w:val="single" w:sz="4" w:space="0" w:color="auto"/>
              <w:right w:val="single" w:sz="8" w:space="0" w:color="1E3D6A"/>
            </w:tcBorders>
            <w:shd w:val="clear" w:color="auto" w:fill="168489"/>
          </w:tcPr>
          <w:p w14:paraId="641543D9"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ED8D392" w14:textId="3F4421DB" w:rsidR="00A41CBA" w:rsidRPr="00C36316" w:rsidRDefault="00A41CBA" w:rsidP="00A41CBA">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7F39458D" w14:textId="56B1681A" w:rsidR="00A41CBA" w:rsidRPr="00C36316" w:rsidRDefault="00A41CBA"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37</w:t>
            </w:r>
          </w:p>
        </w:tc>
      </w:tr>
      <w:tr w:rsidR="00A41CBA" w:rsidRPr="009A36D0" w14:paraId="0A4C03AD" w14:textId="77777777" w:rsidTr="005639EC">
        <w:trPr>
          <w:gridBefore w:val="2"/>
          <w:wBefore w:w="30" w:type="dxa"/>
          <w:trHeight w:val="624"/>
        </w:trPr>
        <w:tc>
          <w:tcPr>
            <w:tcW w:w="284" w:type="dxa"/>
            <w:gridSpan w:val="3"/>
            <w:tcBorders>
              <w:top w:val="single" w:sz="4" w:space="0" w:color="auto"/>
              <w:left w:val="single" w:sz="8" w:space="0" w:color="1E3D6A"/>
              <w:bottom w:val="nil"/>
              <w:right w:val="single" w:sz="8" w:space="0" w:color="1E3D6A"/>
            </w:tcBorders>
            <w:shd w:val="clear" w:color="auto" w:fill="auto"/>
          </w:tcPr>
          <w:p w14:paraId="2F0C28DD"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088805A" w14:textId="75C263E8" w:rsidR="00A41CBA" w:rsidRPr="00C36316" w:rsidRDefault="00A41CBA" w:rsidP="00A41CBA">
            <w:pPr>
              <w:spacing w:line="240" w:lineRule="auto"/>
              <w:jc w:val="left"/>
              <w:rPr>
                <w:rFonts w:ascii="Adobe Arabic" w:eastAsia="GE Dinar One" w:hAnsi="Adobe Arabic" w:cs="Adobe Arabic"/>
                <w:kern w:val="24"/>
                <w:sz w:val="36"/>
                <w:szCs w:val="36"/>
                <w:rtl/>
                <w:lang w:bidi="ar-SY"/>
              </w:rPr>
            </w:pPr>
            <w:r w:rsidRPr="00A41CBA">
              <w:rPr>
                <w:rFonts w:ascii="Adobe Arabic" w:eastAsia="GE Dinar One" w:hAnsi="Adobe Arabic" w:cs="Adobe Arabic"/>
                <w:kern w:val="24"/>
                <w:sz w:val="36"/>
                <w:szCs w:val="36"/>
                <w:rtl/>
                <w:lang w:bidi="ar-SY"/>
              </w:rPr>
              <w:t>كيف استخدم التأثير والإقناع لأصل لكل ما أحلم به؟</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FB0BCEA" w14:textId="640F866B" w:rsidR="00A41CBA" w:rsidRPr="00C36316" w:rsidRDefault="00A41CBA"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39</w:t>
            </w:r>
          </w:p>
        </w:tc>
      </w:tr>
      <w:tr w:rsidR="00A41CBA" w:rsidRPr="009A36D0" w14:paraId="5D61E2F5"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2135B856"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24ED8B15" w14:textId="1FE8D22A" w:rsidR="00A41CBA" w:rsidRPr="00C36316" w:rsidRDefault="007F307C" w:rsidP="00A41CBA">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القواعد العشر للتأثير والإقناع</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7FD5991" w14:textId="6506DE86" w:rsidR="00A41CBA" w:rsidRPr="00C36316" w:rsidRDefault="007F307C"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41</w:t>
            </w:r>
          </w:p>
        </w:tc>
      </w:tr>
      <w:tr w:rsidR="007F307C" w:rsidRPr="009A36D0" w14:paraId="425D7FC0" w14:textId="77777777" w:rsidTr="005639EC">
        <w:trPr>
          <w:gridAfter w:val="1"/>
          <w:wAfter w:w="10" w:type="dxa"/>
          <w:trHeight w:val="624"/>
        </w:trPr>
        <w:tc>
          <w:tcPr>
            <w:tcW w:w="285" w:type="dxa"/>
            <w:gridSpan w:val="3"/>
            <w:tcBorders>
              <w:top w:val="nil"/>
              <w:left w:val="single" w:sz="8" w:space="0" w:color="1E3D6A"/>
              <w:bottom w:val="nil"/>
              <w:right w:val="single" w:sz="8" w:space="0" w:color="1E3D6A"/>
            </w:tcBorders>
            <w:shd w:val="clear" w:color="auto" w:fill="auto"/>
          </w:tcPr>
          <w:p w14:paraId="40575314" w14:textId="77777777" w:rsidR="007F307C" w:rsidRPr="00C36316" w:rsidRDefault="007F307C" w:rsidP="00B77C8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67" w:type="dxa"/>
            <w:gridSpan w:val="3"/>
            <w:tcBorders>
              <w:top w:val="single" w:sz="8" w:space="0" w:color="1E3D6A"/>
              <w:left w:val="single" w:sz="8" w:space="0" w:color="1E3D6A"/>
              <w:bottom w:val="single" w:sz="8" w:space="0" w:color="1E3D6A"/>
              <w:right w:val="single" w:sz="8" w:space="0" w:color="1E3D6A"/>
            </w:tcBorders>
            <w:vAlign w:val="center"/>
          </w:tcPr>
          <w:p w14:paraId="711AEF3E" w14:textId="77777777" w:rsidR="007F307C" w:rsidRPr="00C36316" w:rsidRDefault="007F307C" w:rsidP="00B77C8B">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كيف أتعرّف على آلاف التجارب الناجحة لأكثر الأشخاص قوةً وتأثيراً وإقناعاً؟</w:t>
            </w:r>
          </w:p>
        </w:tc>
        <w:tc>
          <w:tcPr>
            <w:tcW w:w="857" w:type="dxa"/>
            <w:gridSpan w:val="2"/>
            <w:tcBorders>
              <w:top w:val="single" w:sz="8" w:space="0" w:color="1E3D6A"/>
              <w:left w:val="single" w:sz="8" w:space="0" w:color="1E3D6A"/>
              <w:bottom w:val="single" w:sz="8" w:space="0" w:color="1E3D6A"/>
              <w:right w:val="single" w:sz="8" w:space="0" w:color="1E3D6A"/>
            </w:tcBorders>
            <w:vAlign w:val="center"/>
          </w:tcPr>
          <w:p w14:paraId="31591A94" w14:textId="77777777" w:rsidR="007F307C" w:rsidRPr="00C36316" w:rsidRDefault="007F307C" w:rsidP="00B77C8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45</w:t>
            </w:r>
          </w:p>
        </w:tc>
      </w:tr>
      <w:tr w:rsidR="007F307C" w:rsidRPr="00BB40FB" w14:paraId="2D0D3F43" w14:textId="77777777" w:rsidTr="005639EC">
        <w:trPr>
          <w:gridBefore w:val="1"/>
          <w:gridAfter w:val="1"/>
          <w:wBefore w:w="15" w:type="dxa"/>
          <w:wAfter w:w="10" w:type="dxa"/>
          <w:trHeight w:val="624"/>
        </w:trPr>
        <w:tc>
          <w:tcPr>
            <w:tcW w:w="284" w:type="dxa"/>
            <w:gridSpan w:val="3"/>
            <w:tcBorders>
              <w:top w:val="nil"/>
              <w:left w:val="single" w:sz="4" w:space="0" w:color="1E3D6A"/>
              <w:bottom w:val="nil"/>
              <w:right w:val="single" w:sz="8" w:space="0" w:color="1E3D6A"/>
            </w:tcBorders>
            <w:shd w:val="clear" w:color="auto" w:fill="168489"/>
          </w:tcPr>
          <w:p w14:paraId="4BD4B1B3" w14:textId="77777777" w:rsidR="007F307C" w:rsidRPr="00C36316" w:rsidRDefault="007F307C" w:rsidP="00B77C8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3" w:type="dxa"/>
            <w:gridSpan w:val="2"/>
            <w:tcBorders>
              <w:top w:val="single" w:sz="8" w:space="0" w:color="1E3D6A"/>
              <w:left w:val="single" w:sz="8" w:space="0" w:color="1E3D6A"/>
              <w:bottom w:val="single" w:sz="8" w:space="0" w:color="1E3D6A"/>
              <w:right w:val="single" w:sz="8" w:space="0" w:color="1E3D6A"/>
            </w:tcBorders>
            <w:vAlign w:val="center"/>
          </w:tcPr>
          <w:p w14:paraId="39B1FD3D" w14:textId="77777777" w:rsidR="007F307C" w:rsidRPr="00C36316" w:rsidRDefault="007F307C" w:rsidP="00B77C8B">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57" w:type="dxa"/>
            <w:gridSpan w:val="2"/>
            <w:tcBorders>
              <w:top w:val="single" w:sz="8" w:space="0" w:color="1E3D6A"/>
              <w:left w:val="single" w:sz="8" w:space="0" w:color="1E3D6A"/>
              <w:bottom w:val="single" w:sz="8" w:space="0" w:color="1E3D6A"/>
              <w:right w:val="single" w:sz="8" w:space="0" w:color="1E3D6A"/>
            </w:tcBorders>
            <w:vAlign w:val="center"/>
          </w:tcPr>
          <w:p w14:paraId="7C4CE57F" w14:textId="2E050540" w:rsidR="007F307C" w:rsidRPr="00C36316" w:rsidRDefault="007F307C" w:rsidP="00B77C8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49</w:t>
            </w:r>
          </w:p>
        </w:tc>
      </w:tr>
      <w:tr w:rsidR="00A41CBA" w:rsidRPr="00BB40FB" w14:paraId="37419EAB"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31F1CA36"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23E7472C" w14:textId="77777777" w:rsidR="00A41CBA" w:rsidRPr="00877434" w:rsidRDefault="00A41CBA" w:rsidP="00A41CBA">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7AA21662" w14:textId="276D4C8A" w:rsidR="00A41CBA" w:rsidRPr="00C36316" w:rsidRDefault="007F307C" w:rsidP="00A41CBA">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50</w:t>
            </w:r>
          </w:p>
        </w:tc>
      </w:tr>
      <w:tr w:rsidR="00A41CBA" w:rsidRPr="009A36D0" w14:paraId="6303758B"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6B70E3B4"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4DC6B92" w14:textId="3CA62C13" w:rsidR="00A41CBA" w:rsidRPr="00C36316" w:rsidRDefault="00E610B7" w:rsidP="00A41CBA">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ا</w:t>
            </w:r>
            <w:r w:rsidR="007F307C" w:rsidRPr="00C36316">
              <w:rPr>
                <w:rFonts w:ascii="Adobe Arabic" w:eastAsia="GE Dinar One" w:hAnsi="Adobe Arabic" w:cs="Adobe Arabic"/>
                <w:kern w:val="24"/>
                <w:sz w:val="36"/>
                <w:szCs w:val="36"/>
                <w:rtl/>
                <w:lang w:bidi="ar-SY"/>
              </w:rPr>
              <w:t>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7717B18D" w14:textId="0D56B45D" w:rsidR="00A41CBA" w:rsidRPr="00C36316" w:rsidRDefault="007F307C"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51</w:t>
            </w:r>
          </w:p>
        </w:tc>
      </w:tr>
      <w:tr w:rsidR="00A41CBA" w:rsidRPr="009A36D0" w14:paraId="0FF7DD26"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16C13123"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C86C4D0" w14:textId="3097433C" w:rsidR="00A41CBA" w:rsidRPr="00C36316" w:rsidRDefault="007F307C" w:rsidP="00A41CBA">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هل الكاريزما فطرية أم مكتسبة؟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93922C6" w14:textId="7FB79AB4" w:rsidR="00A41CBA" w:rsidRPr="00C36316" w:rsidRDefault="007F307C"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53</w:t>
            </w:r>
          </w:p>
        </w:tc>
      </w:tr>
      <w:tr w:rsidR="00A41CBA" w:rsidRPr="009A36D0" w14:paraId="4FDCCF9D"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32EBBEC4"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9023561" w14:textId="2EE88F16" w:rsidR="00A41CBA" w:rsidRPr="00C36316" w:rsidRDefault="007F307C" w:rsidP="00A41CBA">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ما هي القواعد الاثنتا عشرة لأصبح شخصاً كاريزمياً؟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4C68B5B" w14:textId="0BAB00F4" w:rsidR="00A41CBA" w:rsidRPr="00C36316" w:rsidRDefault="007F307C"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55</w:t>
            </w:r>
          </w:p>
        </w:tc>
      </w:tr>
      <w:tr w:rsidR="00A41CBA" w:rsidRPr="009A36D0" w14:paraId="6F864C64"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6515A4A8"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A5AAD15" w14:textId="32F4402A" w:rsidR="00A41CBA" w:rsidRPr="00C36316" w:rsidRDefault="007F307C" w:rsidP="00A41CBA">
            <w:pPr>
              <w:spacing w:line="240" w:lineRule="auto"/>
              <w:jc w:val="left"/>
              <w:rPr>
                <w:rFonts w:ascii="Adobe Arabic" w:eastAsia="GE Dinar One" w:hAnsi="Adobe Arabic" w:cs="Adobe Arabic"/>
                <w:kern w:val="24"/>
                <w:sz w:val="36"/>
                <w:szCs w:val="36"/>
                <w:rtl/>
                <w:lang w:bidi="ar-SY"/>
              </w:rPr>
            </w:pPr>
            <w:r w:rsidRPr="007F307C">
              <w:rPr>
                <w:rFonts w:ascii="Adobe Arabic" w:eastAsia="GE Dinar One" w:hAnsi="Adobe Arabic" w:cs="Adobe Arabic"/>
                <w:kern w:val="24"/>
                <w:sz w:val="36"/>
                <w:szCs w:val="36"/>
                <w:rtl/>
                <w:lang w:bidi="ar-SY"/>
              </w:rPr>
              <w:t>كيف أقوم بشحن بطاريتي الداخلية يومياً؟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3AEAF42" w14:textId="7145C7E8" w:rsidR="00A41CBA" w:rsidRPr="00C36316" w:rsidRDefault="00BD4D3D" w:rsidP="00A41CBA">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61</w:t>
            </w:r>
          </w:p>
        </w:tc>
      </w:tr>
      <w:tr w:rsidR="00BD4D3D" w:rsidRPr="009A36D0" w14:paraId="33332250"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4546C2D7" w14:textId="77777777" w:rsidR="00BD4D3D" w:rsidRPr="00C36316" w:rsidRDefault="00BD4D3D"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6AD995B" w14:textId="71088451" w:rsidR="00BD4D3D" w:rsidRPr="007F307C" w:rsidRDefault="00BD4D3D" w:rsidP="00A41CBA">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CE11D71" w14:textId="442FDDC7" w:rsidR="00BD4D3D" w:rsidRDefault="00BD4D3D" w:rsidP="00A41CBA">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69</w:t>
            </w:r>
          </w:p>
        </w:tc>
      </w:tr>
      <w:tr w:rsidR="00A41CBA" w:rsidRPr="00BB40FB" w14:paraId="39552773"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0E2D9B3B"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6A8E680" w14:textId="77777777" w:rsidR="00A41CBA" w:rsidRPr="005F30AC" w:rsidRDefault="00A41CBA" w:rsidP="00A41CBA">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189F7B98" w14:textId="77777777" w:rsidR="00A41CBA" w:rsidRPr="00C36316" w:rsidRDefault="00A41CBA" w:rsidP="00A41CBA">
            <w:pPr>
              <w:spacing w:line="240" w:lineRule="auto"/>
              <w:jc w:val="center"/>
              <w:rPr>
                <w:rFonts w:ascii="Adobe Arabic" w:eastAsia="GE Dinar One" w:hAnsi="Adobe Arabic" w:cs="Adobe Arabic"/>
                <w:color w:val="1E3D6A"/>
                <w:kern w:val="24"/>
                <w:sz w:val="36"/>
                <w:szCs w:val="36"/>
                <w:rtl/>
                <w:lang w:bidi="ar-SY"/>
              </w:rPr>
            </w:pPr>
          </w:p>
        </w:tc>
      </w:tr>
      <w:tr w:rsidR="00A41CBA" w:rsidRPr="00BB40FB" w14:paraId="2B08B9F3"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12D72738" w14:textId="77777777" w:rsidR="00A41CBA" w:rsidRPr="00C36316" w:rsidRDefault="00A41CBA" w:rsidP="00A41CBA">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3084AE9" w14:textId="77777777" w:rsidR="00A41CBA" w:rsidRPr="00877434" w:rsidRDefault="00A41CBA" w:rsidP="00A41CBA">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02EB5FE" w14:textId="5CB80058" w:rsidR="00A41CBA" w:rsidRPr="00C36316" w:rsidRDefault="00BD4D3D" w:rsidP="00A41CBA">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70</w:t>
            </w:r>
          </w:p>
        </w:tc>
      </w:tr>
      <w:tr w:rsidR="00BD4D3D" w:rsidRPr="00BB40FB" w14:paraId="09C73F70"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08D26F9B"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0C103600" w14:textId="623D8291"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AE"/>
              </w:rPr>
              <w:t>ا</w:t>
            </w:r>
            <w:r w:rsidRPr="00C36316">
              <w:rPr>
                <w:rFonts w:ascii="Adobe Arabic" w:eastAsia="GE Dinar One" w:hAnsi="Adobe Arabic" w:cs="Adobe Arabic"/>
                <w:kern w:val="24"/>
                <w:sz w:val="36"/>
                <w:szCs w:val="36"/>
                <w:rtl/>
                <w:lang w:bidi="ar-SY"/>
              </w:rPr>
              <w:t>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4F44350" w14:textId="6C7130F5"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71</w:t>
            </w:r>
          </w:p>
        </w:tc>
      </w:tr>
      <w:tr w:rsidR="00BD4D3D" w:rsidRPr="00BB40FB" w14:paraId="26CD95A2"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3BD96A54"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ED0ECAA" w14:textId="628C3EAB"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أقدّم عرضاً تقديمياً مميزاً؟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013E88F" w14:textId="5BECFC0D"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73</w:t>
            </w:r>
          </w:p>
        </w:tc>
      </w:tr>
      <w:tr w:rsidR="00BD4D3D" w:rsidRPr="00BB40FB" w14:paraId="56429764"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37F23FF8"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38CD7F2" w14:textId="228297BC"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أتعلّم اقتناص الفرص غير المرئية بالنسبة لي ولمن حولي؟</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2D454A5D" w14:textId="3923416F"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75</w:t>
            </w:r>
          </w:p>
        </w:tc>
      </w:tr>
      <w:tr w:rsidR="00BD4D3D" w:rsidRPr="00BB40FB" w14:paraId="262CA6B2"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53B6CDB7"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26FEBF06" w14:textId="0937B6B9"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أحوّل نقاط الضعف لتصبح نقاط قوة؟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15F2FEFB" w14:textId="22365F06"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77</w:t>
            </w:r>
          </w:p>
        </w:tc>
      </w:tr>
      <w:tr w:rsidR="00BD4D3D" w:rsidRPr="00BB40FB" w14:paraId="76306264"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53CC9CB9"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BA55453" w14:textId="3D165C39" w:rsidR="00BD4D3D" w:rsidRPr="00BD4D3D" w:rsidRDefault="00BD4D3D" w:rsidP="00BD4D3D">
            <w:pPr>
              <w:spacing w:line="240" w:lineRule="auto"/>
              <w:jc w:val="left"/>
              <w:rPr>
                <w:rFonts w:ascii="Adobe Arabic" w:eastAsia="GE Dinar One" w:hAnsi="Adobe Arabic" w:cs="Adobe Arabic"/>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0A0DC4E" w14:textId="700067F5" w:rsidR="00BD4D3D" w:rsidRDefault="00BD4D3D" w:rsidP="00BD4D3D">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83</w:t>
            </w:r>
          </w:p>
        </w:tc>
      </w:tr>
      <w:tr w:rsidR="00BD4D3D" w:rsidRPr="00BB40FB" w14:paraId="476D56A3"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1A03C765"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E05212B" w14:textId="77777777" w:rsidR="00BD4D3D" w:rsidRPr="00877434" w:rsidRDefault="00BD4D3D" w:rsidP="00BD4D3D">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5D6404B" w14:textId="53EAAD90"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color w:val="1E3D6A"/>
                <w:kern w:val="24"/>
                <w:sz w:val="36"/>
                <w:szCs w:val="36"/>
                <w:lang w:bidi="ar-SY"/>
              </w:rPr>
              <w:t>84</w:t>
            </w:r>
          </w:p>
        </w:tc>
      </w:tr>
      <w:tr w:rsidR="00BD4D3D" w:rsidRPr="00BB40FB" w14:paraId="449D3598"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48A1797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5BCAFCD" w14:textId="55EB4B34"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ا</w:t>
            </w:r>
            <w:r w:rsidRPr="00C36316">
              <w:rPr>
                <w:rFonts w:ascii="Adobe Arabic" w:eastAsia="GE Dinar One" w:hAnsi="Adobe Arabic" w:cs="Adobe Arabic"/>
                <w:kern w:val="24"/>
                <w:sz w:val="36"/>
                <w:szCs w:val="36"/>
                <w:rtl/>
                <w:lang w:bidi="ar-SY"/>
              </w:rPr>
              <w:t>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2B13DD0" w14:textId="25A131A3"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85</w:t>
            </w:r>
          </w:p>
        </w:tc>
      </w:tr>
      <w:tr w:rsidR="00BD4D3D" w:rsidRPr="00BB40FB" w14:paraId="07036537"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5E1DEAAC"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CC0BC40" w14:textId="11AFC098"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أتحكم بالأشخاص السلبيين من حولي وأحولهم لكتلة من النشاط والقوة؟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902AF14" w14:textId="1E99D3B3"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87</w:t>
            </w:r>
          </w:p>
        </w:tc>
      </w:tr>
      <w:tr w:rsidR="00BD4D3D" w:rsidRPr="00BB40FB" w14:paraId="71B107CA"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284EA56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C2B4F21" w14:textId="0ED4C6E7"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أقوم باستثمار المواقف التدريبية؟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4879D79" w14:textId="7924F99D"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90</w:t>
            </w:r>
          </w:p>
        </w:tc>
      </w:tr>
      <w:tr w:rsidR="00BD4D3D" w:rsidRPr="00BB40FB" w14:paraId="2FF5C7CA" w14:textId="77777777" w:rsidTr="005639EC">
        <w:trPr>
          <w:gridBefore w:val="2"/>
          <w:wBefore w:w="30" w:type="dxa"/>
          <w:trHeight w:val="624"/>
        </w:trPr>
        <w:tc>
          <w:tcPr>
            <w:tcW w:w="284" w:type="dxa"/>
            <w:gridSpan w:val="3"/>
            <w:tcBorders>
              <w:top w:val="nil"/>
              <w:left w:val="single" w:sz="8" w:space="0" w:color="1E3D6A"/>
              <w:bottom w:val="single" w:sz="4" w:space="0" w:color="auto"/>
              <w:right w:val="single" w:sz="8" w:space="0" w:color="1E3D6A"/>
            </w:tcBorders>
            <w:shd w:val="clear" w:color="auto" w:fill="auto"/>
          </w:tcPr>
          <w:p w14:paraId="2F84D29C"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159078D3" w14:textId="3B9E9870" w:rsidR="00BD4D3D" w:rsidRPr="00C36316" w:rsidRDefault="00BD4D3D" w:rsidP="00BD4D3D">
            <w:pPr>
              <w:spacing w:line="240" w:lineRule="auto"/>
              <w:jc w:val="left"/>
              <w:rPr>
                <w:rFonts w:ascii="Adobe Arabic" w:eastAsia="GE Dinar One" w:hAnsi="Adobe Arabic" w:cs="Adobe Arabic"/>
                <w:kern w:val="24"/>
                <w:sz w:val="36"/>
                <w:szCs w:val="36"/>
                <w:rtl/>
                <w:lang w:bidi="ar-SY"/>
              </w:rPr>
            </w:pPr>
            <w:r w:rsidRPr="00BD4D3D">
              <w:rPr>
                <w:rFonts w:ascii="Adobe Arabic" w:eastAsia="GE Dinar One" w:hAnsi="Adobe Arabic" w:cs="Adobe Arabic"/>
                <w:kern w:val="24"/>
                <w:sz w:val="36"/>
                <w:szCs w:val="36"/>
                <w:rtl/>
                <w:lang w:bidi="ar-SY"/>
              </w:rPr>
              <w:t>كيف استخدم التأثير والإقناع لأصل لكل ما أحلم به؟</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277FB6F" w14:textId="29C7F20B"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92</w:t>
            </w:r>
          </w:p>
        </w:tc>
      </w:tr>
      <w:tr w:rsidR="00BD4D3D" w:rsidRPr="00BB40FB" w14:paraId="20A0B214" w14:textId="77777777" w:rsidTr="005639EC">
        <w:trPr>
          <w:gridAfter w:val="1"/>
          <w:wAfter w:w="10" w:type="dxa"/>
          <w:trHeight w:val="624"/>
        </w:trPr>
        <w:tc>
          <w:tcPr>
            <w:tcW w:w="285" w:type="dxa"/>
            <w:gridSpan w:val="3"/>
            <w:tcBorders>
              <w:top w:val="single" w:sz="4" w:space="0" w:color="auto"/>
              <w:left w:val="single" w:sz="8" w:space="0" w:color="1E3D6A"/>
              <w:bottom w:val="single" w:sz="4" w:space="0" w:color="1E3D6A"/>
              <w:right w:val="single" w:sz="8" w:space="0" w:color="1E3D6A"/>
            </w:tcBorders>
            <w:shd w:val="clear" w:color="auto" w:fill="168489"/>
          </w:tcPr>
          <w:p w14:paraId="163AE884"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67" w:type="dxa"/>
            <w:gridSpan w:val="3"/>
            <w:tcBorders>
              <w:top w:val="single" w:sz="8" w:space="0" w:color="1E3D6A"/>
              <w:left w:val="single" w:sz="8" w:space="0" w:color="1E3D6A"/>
              <w:bottom w:val="single" w:sz="8" w:space="0" w:color="1E3D6A"/>
              <w:right w:val="single" w:sz="8" w:space="0" w:color="1E3D6A"/>
            </w:tcBorders>
            <w:vAlign w:val="center"/>
          </w:tcPr>
          <w:p w14:paraId="6CF6BF88" w14:textId="5844F973" w:rsidR="00BD4D3D" w:rsidRPr="005F30AC" w:rsidRDefault="00BD4D3D" w:rsidP="00BD4D3D">
            <w:pPr>
              <w:spacing w:line="240" w:lineRule="auto"/>
              <w:jc w:val="left"/>
              <w:rPr>
                <w:rFonts w:ascii="Adobe Arabic" w:eastAsia="GE Dinar One" w:hAnsi="Adobe Arabic" w:cs="Adobe Arabic"/>
                <w:b/>
                <w:bCs/>
                <w:color w:val="C00000"/>
                <w:kern w:val="24"/>
                <w:sz w:val="36"/>
                <w:szCs w:val="36"/>
                <w:rtl/>
                <w:lang w:bidi="ar-SY"/>
              </w:rPr>
            </w:pPr>
            <w:r w:rsidRPr="001344C5">
              <w:rPr>
                <w:rFonts w:ascii="Adobe Arabic" w:eastAsia="GE Dinar One" w:hAnsi="Adobe Arabic" w:cs="Adobe Arabic"/>
                <w:kern w:val="24"/>
                <w:sz w:val="36"/>
                <w:szCs w:val="36"/>
                <w:rtl/>
                <w:lang w:bidi="ar-SY"/>
              </w:rPr>
              <w:t>خاتمة الجلسة</w:t>
            </w:r>
          </w:p>
        </w:tc>
        <w:tc>
          <w:tcPr>
            <w:tcW w:w="857" w:type="dxa"/>
            <w:gridSpan w:val="2"/>
            <w:tcBorders>
              <w:top w:val="single" w:sz="8" w:space="0" w:color="1E3D6A"/>
              <w:left w:val="single" w:sz="8" w:space="0" w:color="1E3D6A"/>
              <w:bottom w:val="single" w:sz="8" w:space="0" w:color="1E3D6A"/>
              <w:right w:val="single" w:sz="8" w:space="0" w:color="1E3D6A"/>
            </w:tcBorders>
            <w:vAlign w:val="center"/>
          </w:tcPr>
          <w:p w14:paraId="511EAB5B" w14:textId="253E9812" w:rsidR="00BD4D3D" w:rsidRPr="00C36316" w:rsidRDefault="00BD4D3D"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101</w:t>
            </w:r>
          </w:p>
        </w:tc>
      </w:tr>
      <w:tr w:rsidR="00BD4D3D" w:rsidRPr="00BB40FB" w14:paraId="62CD9608" w14:textId="77777777" w:rsidTr="005639EC">
        <w:trPr>
          <w:gridBefore w:val="2"/>
          <w:wBefore w:w="30" w:type="dxa"/>
          <w:trHeight w:val="624"/>
        </w:trPr>
        <w:tc>
          <w:tcPr>
            <w:tcW w:w="284" w:type="dxa"/>
            <w:gridSpan w:val="3"/>
            <w:tcBorders>
              <w:top w:val="nil"/>
              <w:left w:val="single" w:sz="8" w:space="0" w:color="1E3D6A"/>
              <w:bottom w:val="single" w:sz="4" w:space="0" w:color="auto"/>
              <w:right w:val="single" w:sz="8" w:space="0" w:color="1E3D6A"/>
            </w:tcBorders>
            <w:shd w:val="clear" w:color="auto" w:fill="auto"/>
          </w:tcPr>
          <w:p w14:paraId="5710C48E"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951727F" w14:textId="03E1E7F2" w:rsidR="00BD4D3D" w:rsidRPr="00BD4D3D" w:rsidRDefault="00BD4D3D" w:rsidP="00BD4D3D">
            <w:pPr>
              <w:spacing w:line="240" w:lineRule="auto"/>
              <w:jc w:val="left"/>
              <w:rPr>
                <w:rFonts w:ascii="Adobe Arabic" w:eastAsia="GE Dinar One" w:hAnsi="Adobe Arabic" w:cs="Adobe Arabic"/>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الرابع</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04A25618" w14:textId="77777777" w:rsidR="00BD4D3D" w:rsidRDefault="00BD4D3D" w:rsidP="00BD4D3D">
            <w:pPr>
              <w:spacing w:line="240" w:lineRule="auto"/>
              <w:jc w:val="center"/>
              <w:rPr>
                <w:rFonts w:ascii="Adobe Arabic" w:eastAsia="GE Dinar One" w:hAnsi="Adobe Arabic" w:cs="Adobe Arabic"/>
                <w:kern w:val="24"/>
                <w:sz w:val="36"/>
                <w:szCs w:val="36"/>
                <w:rtl/>
                <w:lang w:bidi="ar-SY"/>
              </w:rPr>
            </w:pPr>
          </w:p>
        </w:tc>
      </w:tr>
      <w:tr w:rsidR="00BD4D3D" w:rsidRPr="00BB40FB" w14:paraId="4BB2DE42"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3A17715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06300AD" w14:textId="77777777" w:rsidR="00BD4D3D" w:rsidRPr="00877434" w:rsidRDefault="00BD4D3D" w:rsidP="00BD4D3D">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11DB4ED" w14:textId="5C898B38"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102</w:t>
            </w:r>
          </w:p>
        </w:tc>
      </w:tr>
      <w:tr w:rsidR="00BD4D3D" w:rsidRPr="00BB40FB" w14:paraId="58CA3544"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280574FA"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4655CFB" w14:textId="042EC822"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FACF1EE" w14:textId="1DEF4100"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103</w:t>
            </w:r>
          </w:p>
        </w:tc>
      </w:tr>
      <w:tr w:rsidR="00BD4D3D" w:rsidRPr="00BB40FB" w14:paraId="63428AE1"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606A4AA4"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8BE66B8" w14:textId="70AA38CB"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التخطيط الاستراتيجي للمدرب</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B778552" w14:textId="40712CD4"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105</w:t>
            </w:r>
          </w:p>
        </w:tc>
      </w:tr>
      <w:tr w:rsidR="00BD4D3D" w:rsidRPr="00BB40FB" w14:paraId="13BC29CF"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0AD6CFC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6DECD5CF" w14:textId="29B2AFC0"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ما هي أهم خمس خطوات يجب أن أتبعها لأصل لأعلى إنتاجية؟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31D356F8" w14:textId="0B46DB34"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106</w:t>
            </w:r>
          </w:p>
        </w:tc>
      </w:tr>
      <w:tr w:rsidR="00BD4D3D" w:rsidRPr="00BB40FB" w14:paraId="429E6727"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349CA924"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91193BB" w14:textId="1952A726"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كيف أستطيع معرفة موقعي الحالي وأي اتجاه سأسلك في البداية؟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325D5BFA" w14:textId="761587D5"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108</w:t>
            </w:r>
          </w:p>
        </w:tc>
      </w:tr>
      <w:tr w:rsidR="00BD4D3D" w:rsidRPr="00BB40FB" w14:paraId="74918791"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168489"/>
          </w:tcPr>
          <w:p w14:paraId="51E81B22"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5065CAA2" w14:textId="77777777" w:rsidR="00BD4D3D" w:rsidRPr="00877434" w:rsidRDefault="00BD4D3D" w:rsidP="00BD4D3D">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6C1B762D" w14:textId="54754B04"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114</w:t>
            </w:r>
          </w:p>
        </w:tc>
      </w:tr>
      <w:tr w:rsidR="00BD4D3D" w:rsidRPr="00BB40FB" w14:paraId="22F90396"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0E0AC32F"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DEE9F24" w14:textId="4DF5B230"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65C0357" w14:textId="4E2F54F0"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115</w:t>
            </w:r>
          </w:p>
        </w:tc>
      </w:tr>
      <w:tr w:rsidR="00BD4D3D" w:rsidRPr="00BB40FB" w14:paraId="3A4346C9"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460B694F"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3ED3D10B" w14:textId="72CE7873" w:rsidR="00BD4D3D" w:rsidRPr="00E610B7"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كيف تصل إلى جميع أهدافك؟</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5F076890" w14:textId="554CF8C2"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117</w:t>
            </w:r>
          </w:p>
        </w:tc>
      </w:tr>
      <w:tr w:rsidR="00BD4D3D" w:rsidRPr="00BB40FB" w14:paraId="7BD7F99A"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auto"/>
          </w:tcPr>
          <w:p w14:paraId="41FF6B21"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EBDB038" w14:textId="1339DC21"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استثمار التحديات في المسار المهني</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E1E4F60" w14:textId="4C2629E1"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119</w:t>
            </w:r>
          </w:p>
        </w:tc>
      </w:tr>
      <w:tr w:rsidR="00BD4D3D" w:rsidRPr="00BB40FB" w14:paraId="5EED8496" w14:textId="77777777" w:rsidTr="005639EC">
        <w:trPr>
          <w:gridBefore w:val="2"/>
          <w:wBefore w:w="30" w:type="dxa"/>
          <w:trHeight w:val="624"/>
        </w:trPr>
        <w:tc>
          <w:tcPr>
            <w:tcW w:w="284" w:type="dxa"/>
            <w:gridSpan w:val="3"/>
            <w:tcBorders>
              <w:top w:val="nil"/>
              <w:left w:val="single" w:sz="8" w:space="0" w:color="1E3D6A"/>
              <w:bottom w:val="nil"/>
              <w:right w:val="single" w:sz="8" w:space="0" w:color="1E3D6A"/>
            </w:tcBorders>
            <w:shd w:val="clear" w:color="auto" w:fill="168489"/>
          </w:tcPr>
          <w:p w14:paraId="278F8015" w14:textId="77777777" w:rsidR="00BD4D3D" w:rsidRPr="00C36316" w:rsidRDefault="00BD4D3D" w:rsidP="00BD4D3D">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47317846" w14:textId="2BD26622" w:rsidR="00BD4D3D" w:rsidRPr="00C36316" w:rsidRDefault="00E610B7" w:rsidP="00BD4D3D">
            <w:pPr>
              <w:spacing w:line="240" w:lineRule="auto"/>
              <w:jc w:val="left"/>
              <w:rPr>
                <w:rFonts w:ascii="Adobe Arabic" w:eastAsia="GE Dinar One" w:hAnsi="Adobe Arabic" w:cs="Adobe Arabic"/>
                <w:kern w:val="24"/>
                <w:sz w:val="36"/>
                <w:szCs w:val="36"/>
                <w:rtl/>
                <w:lang w:bidi="ar-SY"/>
              </w:rPr>
            </w:pPr>
            <w:r w:rsidRPr="00E610B7">
              <w:rPr>
                <w:rFonts w:ascii="Adobe Arabic" w:eastAsia="GE Dinar One" w:hAnsi="Adobe Arabic" w:cs="Adobe Arabic"/>
                <w:kern w:val="24"/>
                <w:sz w:val="36"/>
                <w:szCs w:val="36"/>
                <w:rtl/>
                <w:lang w:bidi="ar-SY"/>
              </w:rPr>
              <w:t>كيف استفيد من البوصلة لأبدأ الآن وليس غداً؟</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4FDFFCAE" w14:textId="10528EF0" w:rsidR="00BD4D3D" w:rsidRPr="00C36316" w:rsidRDefault="00E610B7" w:rsidP="00BD4D3D">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121</w:t>
            </w:r>
          </w:p>
        </w:tc>
      </w:tr>
      <w:tr w:rsidR="00E610B7" w:rsidRPr="00BB40FB" w14:paraId="2FBCF700" w14:textId="77777777" w:rsidTr="005639EC">
        <w:trPr>
          <w:gridBefore w:val="2"/>
          <w:wBefore w:w="30" w:type="dxa"/>
          <w:trHeight w:val="624"/>
        </w:trPr>
        <w:tc>
          <w:tcPr>
            <w:tcW w:w="284" w:type="dxa"/>
            <w:gridSpan w:val="3"/>
            <w:tcBorders>
              <w:top w:val="nil"/>
              <w:left w:val="single" w:sz="8" w:space="0" w:color="1E3D6A"/>
              <w:bottom w:val="single" w:sz="4" w:space="0" w:color="1E3D6A"/>
              <w:right w:val="single" w:sz="8" w:space="0" w:color="1E3D6A"/>
            </w:tcBorders>
            <w:shd w:val="clear" w:color="auto" w:fill="auto"/>
          </w:tcPr>
          <w:p w14:paraId="7C7A293C" w14:textId="77777777" w:rsidR="00E610B7" w:rsidRPr="00C36316" w:rsidRDefault="00E610B7" w:rsidP="00E610B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44" w:type="dxa"/>
            <w:gridSpan w:val="2"/>
            <w:tcBorders>
              <w:top w:val="single" w:sz="8" w:space="0" w:color="1E3D6A"/>
              <w:left w:val="single" w:sz="8" w:space="0" w:color="1E3D6A"/>
              <w:bottom w:val="single" w:sz="8" w:space="0" w:color="1E3D6A"/>
              <w:right w:val="single" w:sz="8" w:space="0" w:color="1E3D6A"/>
            </w:tcBorders>
            <w:vAlign w:val="center"/>
          </w:tcPr>
          <w:p w14:paraId="758CD31D" w14:textId="0BD1FF55" w:rsidR="00E610B7" w:rsidRPr="00C36316" w:rsidRDefault="00E610B7" w:rsidP="00E610B7">
            <w:pPr>
              <w:spacing w:line="240" w:lineRule="auto"/>
              <w:jc w:val="left"/>
              <w:rPr>
                <w:rFonts w:ascii="Adobe Arabic" w:eastAsia="GE Dinar One" w:hAnsi="Adobe Arabic" w:cs="Adobe Arabic"/>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61" w:type="dxa"/>
            <w:gridSpan w:val="2"/>
            <w:tcBorders>
              <w:top w:val="single" w:sz="8" w:space="0" w:color="1E3D6A"/>
              <w:left w:val="single" w:sz="8" w:space="0" w:color="1E3D6A"/>
              <w:bottom w:val="single" w:sz="8" w:space="0" w:color="1E3D6A"/>
              <w:right w:val="single" w:sz="8" w:space="0" w:color="1E3D6A"/>
            </w:tcBorders>
            <w:vAlign w:val="center"/>
          </w:tcPr>
          <w:p w14:paraId="368BE42A" w14:textId="5121699D" w:rsidR="00E610B7" w:rsidRPr="00C36316" w:rsidRDefault="00E610B7" w:rsidP="00E610B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127</w:t>
            </w:r>
          </w:p>
        </w:tc>
      </w:tr>
    </w:tbl>
    <w:p w14:paraId="0FAE6E62" w14:textId="77777777" w:rsidR="00CE3DFF" w:rsidRDefault="00CE3DFF" w:rsidP="00E610B7">
      <w:pPr>
        <w:rPr>
          <w:b/>
          <w:bCs/>
          <w:sz w:val="44"/>
          <w:szCs w:val="48"/>
          <w:rtl/>
          <w:lang w:bidi="ar-SY"/>
          <w14:glow w14:rad="228600">
            <w14:schemeClr w14:val="accent1">
              <w14:alpha w14:val="60000"/>
              <w14:satMod w14:val="175000"/>
            </w14:schemeClr>
          </w14:glow>
        </w:rPr>
      </w:pPr>
    </w:p>
    <w:p w14:paraId="31CD515C"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2CB71342" w14:textId="77777777"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066AA6D8"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0BA8D0D4" wp14:editId="665FFC33">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4E3ED41C" w14:textId="715543E6" w:rsidR="00E47D5B" w:rsidRDefault="004F62C2"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الافتتاحية</w:t>
                              </w:r>
                            </w:p>
                          </w:txbxContent>
                        </wps:txbx>
                        <wps:bodyPr wrap="square" rtlCol="0">
                          <a:noAutofit/>
                        </wps:bodyPr>
                      </wps:wsp>
                    </wpg:wgp>
                  </a:graphicData>
                </a:graphic>
              </wp:inline>
            </w:drawing>
          </mc:Choice>
          <mc:Fallback>
            <w:pict>
              <v:group w14:anchorId="0BA8D0D4"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E3ED41C" w14:textId="715543E6" w:rsidR="00E47D5B" w:rsidRDefault="004F62C2"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الافتتاحية</w:t>
                        </w:r>
                      </w:p>
                    </w:txbxContent>
                  </v:textbox>
                </v:shape>
                <w10:anchorlock/>
              </v:group>
            </w:pict>
          </mc:Fallback>
        </mc:AlternateContent>
      </w:r>
    </w:p>
    <w:p w14:paraId="12CC12AC" w14:textId="79CC36A6" w:rsidR="00952DCA" w:rsidRPr="005639EC" w:rsidRDefault="00952DCA" w:rsidP="00952DCA">
      <w:pPr>
        <w:spacing w:line="259" w:lineRule="auto"/>
        <w:jc w:val="center"/>
        <w:rPr>
          <w:rFonts w:ascii="Sakkal Majalla" w:hAnsi="Sakkal Majalla"/>
          <w:b/>
          <w:bCs/>
          <w:sz w:val="34"/>
          <w:rtl/>
        </w:rPr>
      </w:pPr>
      <w:r w:rsidRPr="005639EC">
        <w:rPr>
          <w:rFonts w:ascii="Sakkal Majalla" w:hAnsi="Sakkal Majalla"/>
          <w:b/>
          <w:bCs/>
          <w:sz w:val="34"/>
          <w:rtl/>
        </w:rPr>
        <w:t>بسم الله الرحمن الرحيم</w:t>
      </w:r>
    </w:p>
    <w:p w14:paraId="39F50BE7"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السلام عليكم ورحمة الله وبركاته</w:t>
      </w:r>
      <w:r w:rsidRPr="00952DCA">
        <w:rPr>
          <w:rFonts w:ascii="Sakkal Majalla" w:hAnsi="Sakkal Majalla" w:hint="cs"/>
          <w:sz w:val="34"/>
          <w:rtl/>
        </w:rPr>
        <w:t>.</w:t>
      </w:r>
    </w:p>
    <w:p w14:paraId="08D67856"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أهلاً ومرحباً بكم جميعاً في دورة "البوصلة: كيف ترسم طريقك كمدرب مؤثر". يسعدني أن أرى هذه الوجوه المتحمسة التي اجتمعت اليوم من مختلف المجالات والخبرات، لكن يجمعها هدف واحد - وهو التميز في عالم التدريب وصناعة التأثير الإيجابي في حياة الآخرين.</w:t>
      </w:r>
    </w:p>
    <w:p w14:paraId="26D31F6F"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عندما نتأمل في حياة الإنسان على هذه الأرض، نجد أنها رحلة مستمرة تتطلب دائماً تحديد الوجهة والاتجاه. قال الله تعالى في كتابه الكريم: "وَعَلَامَاتٍ وَبِالنَّجْمِ هُمْ يَهْتَدُونَ" (سورة النحل: 16). وكما استخدم المسافرون قديماً النجوم لتحديد اتجاهاتهم، نحن أيضاً بحاجة إلى بوصلة داخلية توجهنا في رحلتنا المهنية كمدربين.</w:t>
      </w:r>
    </w:p>
    <w:p w14:paraId="0C69B4E7"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في عالم اليوم المليء بالمتغيرات والتحديات، يصبح امتلاك البوصلة الشخصية والمهنية أمراً أكثر إلحاحاً من أي وقت مضى. فالمدرب المؤثر ليس فقط من يمتلك المعرفة والمهارات، بل هو من يعرف بوضوح إلى أين يتجه، ويمتلك القدرة على رسم مساره الخاص وسط بحر المعلومات والفرص والتحديات.</w:t>
      </w:r>
    </w:p>
    <w:p w14:paraId="4E4DB1A6"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خلال الأيام القادمة، سنسافر معاً في رحلة اكتشاف وتطوير، سنبني فيها بوصلتنا المهنية التي ستقودنا إلى تحقيق أهدافنا كمدربين مؤثرين. سنتعلم كيف نحدد موقعنا الحالي، ونرسم خارطة طريقنا، ونحدد أهدافنا الذكية، ونواجه التحديات التي قد تعترض طريقنا.</w:t>
      </w:r>
    </w:p>
    <w:p w14:paraId="15A4FBD5"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xml:space="preserve">لكن قبل أن نبدأ هذه الرحلة معاً، دعوني أشارككم قصة قصيرة. يُحكى أن أحد الحكماء سأله تلميذ: "كيف أعرف أنني في الطريق الصحيح؟" فأجابه الحكيم: "الطريق الصحيح ليس هو الطريق السهل، ولا الطريق الذي يسلكه الجميع، بل هو الطريق الذي يقودك إلى حيث تريد أن تصل، وفي نهايته تجد أنك أصبحت الشخص الذي تريد أن تكونه." </w:t>
      </w:r>
    </w:p>
    <w:p w14:paraId="755DDBA3"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في هذه الدورة، سنكتشف معاً كيف نختار طريقنا الصحيح، وكيف نصبح المدربين المؤثرين الذين نطمح أن نكون.</w:t>
      </w:r>
    </w:p>
    <w:p w14:paraId="44553128" w14:textId="35C4DD0F" w:rsidR="00BE0014" w:rsidRPr="00952DCA" w:rsidRDefault="00952DCA" w:rsidP="00952DCA">
      <w:pPr>
        <w:spacing w:line="259" w:lineRule="auto"/>
        <w:rPr>
          <w:rFonts w:ascii="Sakkal Majalla" w:hAnsi="Sakkal Majalla"/>
          <w:sz w:val="34"/>
        </w:rPr>
      </w:pPr>
      <w:r w:rsidRPr="00952DCA">
        <w:rPr>
          <w:rFonts w:ascii="Sakkal Majalla" w:hAnsi="Sakkal Majalla"/>
          <w:sz w:val="34"/>
          <w:rtl/>
        </w:rPr>
        <w:t>دعونا نبدأ رحلتنا بتعرف كل منا على الآخر، فنحن لسنا مسافرين منفردين في هذه الرحلة، بل رفقاء درب نتعلم من بعضنا البعض، ونشد من أزر بعضنا البعض.</w:t>
      </w:r>
    </w:p>
    <w:p w14:paraId="134BAB4B" w14:textId="77777777" w:rsidR="00BE0014" w:rsidRDefault="00BE0014" w:rsidP="00BE0014">
      <w:pPr>
        <w:spacing w:after="160" w:line="259" w:lineRule="auto"/>
        <w:ind w:left="1440"/>
        <w:jc w:val="left"/>
        <w:rPr>
          <w:rFonts w:ascii="Adobe Arabic" w:hAnsi="Adobe Arabic" w:cs="Adobe Arabic"/>
          <w:b/>
          <w:bCs/>
          <w:noProof/>
          <w:color w:val="002060"/>
          <w:sz w:val="40"/>
          <w:szCs w:val="40"/>
        </w:rPr>
      </w:pPr>
    </w:p>
    <w:p w14:paraId="24F67791"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27A674CF" wp14:editId="37DBF70D">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wps:txbx>
                        <wps:bodyPr wrap="square" rtlCol="0">
                          <a:noAutofit/>
                        </wps:bodyPr>
                      </wps:wsp>
                    </wpg:wgp>
                  </a:graphicData>
                </a:graphic>
              </wp:inline>
            </w:drawing>
          </mc:Choice>
          <mc:Fallback>
            <w:pict>
              <v:group w14:anchorId="27A674C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v:textbox>
                </v:shape>
                <w10:anchorlock/>
              </v:group>
            </w:pict>
          </mc:Fallback>
        </mc:AlternateContent>
      </w:r>
    </w:p>
    <w:p w14:paraId="35D95611" w14:textId="77777777" w:rsidR="00266074" w:rsidRDefault="007D339B" w:rsidP="007D339B">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CA17D00" wp14:editId="2A452339">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9">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9B57DC">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p>
    <w:p w14:paraId="3522185C" w14:textId="5EFD929B" w:rsidR="00266074" w:rsidRDefault="00266074" w:rsidP="00266074">
      <w:pPr>
        <w:spacing w:after="160" w:line="259" w:lineRule="auto"/>
        <w:jc w:val="left"/>
        <w:rPr>
          <w:rFonts w:ascii="Adobe Arabic" w:hAnsi="Adobe Arabic" w:cs="Adobe Arabic"/>
          <w:b/>
          <w:bCs/>
          <w:color w:val="168489"/>
          <w:sz w:val="44"/>
          <w:szCs w:val="48"/>
        </w:rPr>
      </w:pPr>
      <w:r>
        <w:rPr>
          <w:rFonts w:ascii="Adobe Arabic" w:hAnsi="Adobe Arabic" w:cs="Adobe Arabic"/>
          <w:b/>
          <w:bCs/>
          <w:color w:val="168489"/>
          <w:sz w:val="44"/>
          <w:szCs w:val="48"/>
        </w:rPr>
        <w:t xml:space="preserve"> </w:t>
      </w:r>
      <w:r w:rsidR="00504FE7">
        <w:rPr>
          <w:rFonts w:ascii="Adobe Arabic" w:hAnsi="Adobe Arabic" w:cs="Adobe Arabic" w:hint="cs"/>
          <w:b/>
          <w:bCs/>
          <w:color w:val="168489"/>
          <w:sz w:val="44"/>
          <w:szCs w:val="48"/>
          <w:rtl/>
        </w:rPr>
        <w:t>الكاريزما التدريبية: فن الاقناع والتأثير في التدريب الاحترافي</w:t>
      </w:r>
    </w:p>
    <w:p w14:paraId="57836C1F" w14:textId="1FEBD39E" w:rsidR="00E72206" w:rsidRDefault="007D339B" w:rsidP="00266074">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3964FA5B" wp14:editId="6E4BAEC8">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67D7D732" w14:textId="1B2752AB"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w:t>
      </w:r>
      <w:r w:rsidR="009B57DC">
        <w:rPr>
          <w:rFonts w:ascii="Adobe Arabic" w:hAnsi="Adobe Arabic" w:cs="Adobe Arabic" w:hint="cs"/>
          <w:b/>
          <w:bCs/>
          <w:color w:val="168489"/>
          <w:sz w:val="44"/>
          <w:szCs w:val="48"/>
          <w:rtl/>
        </w:rPr>
        <w:t>دورة</w:t>
      </w:r>
      <w:r w:rsidR="00E72206" w:rsidRPr="00E72206">
        <w:rPr>
          <w:rFonts w:ascii="Adobe Arabic" w:hAnsi="Adobe Arabic" w:cs="Adobe Arabic" w:hint="cs"/>
          <w:b/>
          <w:bCs/>
          <w:color w:val="168489"/>
          <w:sz w:val="44"/>
          <w:szCs w:val="48"/>
          <w:rtl/>
        </w:rPr>
        <w:t>:</w:t>
      </w:r>
    </w:p>
    <w:p w14:paraId="32001BB2" w14:textId="77777777" w:rsidR="00266074" w:rsidRPr="00266074" w:rsidRDefault="00266074" w:rsidP="00266074">
      <w:pPr>
        <w:rPr>
          <w:rFonts w:ascii="Sakkal Majalla" w:hAnsi="Sakkal Majalla"/>
          <w:sz w:val="34"/>
          <w:rtl/>
        </w:rPr>
      </w:pPr>
      <w:r w:rsidRPr="00266074">
        <w:rPr>
          <w:rFonts w:ascii="Sakkal Majalla" w:hAnsi="Sakkal Majalla"/>
          <w:sz w:val="34"/>
          <w:rtl/>
        </w:rPr>
        <w:t>دورة "البوصلة" هي مسار تدريبي متكامل يهدف إلى تمكين المدربين الطموحين والممارسين من امتلاك أدوات التأثير والإقناع، وتحديد مسارهم المهني بدقة، حيث تتناول المحاور الأساسية لبناء شخصية المدرب المؤثر، بدءاً من تحديد الأهداف وصولاً إلى تطوير المهارات الكاريزمية وتقنيات العرض الفعّال.</w:t>
      </w:r>
    </w:p>
    <w:p w14:paraId="5E67959E"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01284C3C" wp14:editId="3B8B6919">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46E3C349" w14:textId="336E9E5A"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w:t>
      </w:r>
      <w:r w:rsidR="009B57DC">
        <w:rPr>
          <w:rFonts w:ascii="Adobe Arabic" w:hAnsi="Adobe Arabic" w:cs="Adobe Arabic" w:hint="cs"/>
          <w:b/>
          <w:bCs/>
          <w:color w:val="168489"/>
          <w:sz w:val="44"/>
          <w:szCs w:val="48"/>
          <w:rtl/>
        </w:rPr>
        <w:t>دورة</w:t>
      </w:r>
      <w:r>
        <w:rPr>
          <w:rFonts w:ascii="Adobe Arabic" w:hAnsi="Adobe Arabic" w:cs="Adobe Arabic" w:hint="cs"/>
          <w:b/>
          <w:bCs/>
          <w:color w:val="168489"/>
          <w:sz w:val="44"/>
          <w:szCs w:val="48"/>
          <w:rtl/>
        </w:rPr>
        <w:t>:</w:t>
      </w:r>
    </w:p>
    <w:p w14:paraId="6E363E0F" w14:textId="77777777" w:rsidR="00266074" w:rsidRPr="00266074" w:rsidRDefault="00266074" w:rsidP="00266074">
      <w:pPr>
        <w:rPr>
          <w:rFonts w:ascii="Sakkal Majalla" w:hAnsi="Sakkal Majalla"/>
          <w:sz w:val="34"/>
          <w:rtl/>
        </w:rPr>
      </w:pPr>
      <w:r w:rsidRPr="00266074">
        <w:rPr>
          <w:rFonts w:ascii="Sakkal Majalla" w:hAnsi="Sakkal Majalla"/>
          <w:sz w:val="34"/>
          <w:rtl/>
        </w:rPr>
        <w:t xml:space="preserve">تكمن أهمية الدورة في كونها تعالج التحديات الحقيقية التي تواجه المدربين في بداية مسيرتهم المهنية وحتى مراحلها المتقدمة. </w:t>
      </w:r>
    </w:p>
    <w:p w14:paraId="31F7BA6A" w14:textId="77777777" w:rsidR="00266074" w:rsidRPr="00266074" w:rsidRDefault="00266074" w:rsidP="00266074">
      <w:pPr>
        <w:rPr>
          <w:rFonts w:ascii="Sakkal Majalla" w:hAnsi="Sakkal Majalla"/>
          <w:sz w:val="34"/>
          <w:rtl/>
        </w:rPr>
      </w:pPr>
      <w:r w:rsidRPr="00266074">
        <w:rPr>
          <w:rFonts w:ascii="Sakkal Majalla" w:hAnsi="Sakkal Majalla"/>
          <w:sz w:val="34"/>
          <w:rtl/>
        </w:rPr>
        <w:t xml:space="preserve">في عصر يتسم بالتنافسية العالية، أصبح لزاماً على المدرب أن يتميز بمهارات التأثير والإقناع، وأن يمتلك بوصلة داخلية توجهه نحو أهدافه بثبات. </w:t>
      </w:r>
    </w:p>
    <w:p w14:paraId="71254E7F" w14:textId="77777777" w:rsidR="00266074" w:rsidRPr="00266074" w:rsidRDefault="00266074" w:rsidP="00266074">
      <w:pPr>
        <w:rPr>
          <w:rFonts w:ascii="Sakkal Majalla" w:hAnsi="Sakkal Majalla"/>
          <w:sz w:val="34"/>
        </w:rPr>
      </w:pPr>
      <w:r w:rsidRPr="00266074">
        <w:rPr>
          <w:rFonts w:ascii="Sakkal Majalla" w:hAnsi="Sakkal Majalla"/>
          <w:sz w:val="34"/>
          <w:rtl/>
        </w:rPr>
        <w:t>تُقدّم هذه الدورة الأدوات العملية والمنهجيات المثبتة علمياً التي تساعد المدرب على تحقيق التميز والتفرد في مجاله.</w:t>
      </w:r>
    </w:p>
    <w:p w14:paraId="2AC7AF26" w14:textId="10F3B9A3" w:rsidR="007D339B" w:rsidRPr="00266074" w:rsidRDefault="007D339B" w:rsidP="00266074">
      <w:pPr>
        <w:rPr>
          <w:rFonts w:ascii="Sakkal Majalla" w:hAnsi="Sakkal Majalla"/>
          <w:sz w:val="32"/>
          <w:szCs w:val="32"/>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09262F47" wp14:editId="18F05D58">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14:paraId="4997004C"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7A52FE21" w14:textId="77777777" w:rsidR="00266074" w:rsidRDefault="00266074" w:rsidP="00266074">
      <w:pPr>
        <w:rPr>
          <w:rFonts w:ascii="Sakkal Majalla" w:hAnsi="Sakkal Majalla"/>
          <w:sz w:val="34"/>
        </w:rPr>
      </w:pPr>
      <w:r w:rsidRPr="00266074">
        <w:rPr>
          <w:rFonts w:ascii="Sakkal Majalla" w:hAnsi="Sakkal Majalla"/>
          <w:sz w:val="34"/>
          <w:rtl/>
        </w:rPr>
        <w:t>تمكين المشاركين من رسم مسارهم كمدربين مؤثرين من خلال تطوير مهارات التأثير والإقناع، وبناء الشخصية الكاريزمية، وتحديد الأهداف بوضوح، واكتساب القدرة على توظيف البوصلة الداخلية في توجيه مسارهم المهني.</w:t>
      </w:r>
    </w:p>
    <w:p w14:paraId="40F345FE" w14:textId="755C8B25" w:rsidR="007D339B" w:rsidRPr="00266074" w:rsidRDefault="007D339B" w:rsidP="00266074">
      <w:pPr>
        <w:keepNext/>
        <w:pageBreakBefore/>
        <w:rPr>
          <w:rFonts w:ascii="Sakkal Majalla" w:hAnsi="Sakkal Majalla"/>
          <w:sz w:val="34"/>
          <w:rtl/>
        </w:rPr>
      </w:pPr>
      <w:r w:rsidRPr="007D339B">
        <w:rPr>
          <w:rFonts w:ascii="Adobe Arabic" w:hAnsi="Adobe Arabic" w:cs="Adobe Arabic"/>
          <w:b/>
          <w:bCs/>
          <w:noProof/>
          <w:color w:val="168489"/>
          <w:sz w:val="44"/>
          <w:szCs w:val="48"/>
        </w:rPr>
        <w:lastRenderedPageBreak/>
        <w:drawing>
          <wp:anchor distT="0" distB="0" distL="114300" distR="114300" simplePos="0" relativeHeight="252761088" behindDoc="0" locked="0" layoutInCell="1" allowOverlap="1" wp14:anchorId="5839BA0D" wp14:editId="39A37797">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4FD0E7B5"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1B4BD8AF" w14:textId="77777777" w:rsidR="00266074" w:rsidRPr="00266074" w:rsidRDefault="00266074" w:rsidP="00266074">
      <w:pPr>
        <w:rPr>
          <w:rFonts w:ascii="Sakkal Majalla" w:hAnsi="Sakkal Majalla"/>
          <w:sz w:val="34"/>
          <w:rtl/>
        </w:rPr>
      </w:pPr>
      <w:r w:rsidRPr="00266074">
        <w:rPr>
          <w:rFonts w:ascii="Sakkal Majalla" w:hAnsi="Sakkal Majalla"/>
          <w:sz w:val="34"/>
          <w:rtl/>
        </w:rPr>
        <w:t>1. تزويد المشاركين بأدوات تحديد الأهداف وآليات تحقيقها بفعالية.</w:t>
      </w:r>
    </w:p>
    <w:p w14:paraId="47C480D9" w14:textId="77777777" w:rsidR="00266074" w:rsidRPr="00266074" w:rsidRDefault="00266074" w:rsidP="00266074">
      <w:pPr>
        <w:rPr>
          <w:rFonts w:ascii="Sakkal Majalla" w:hAnsi="Sakkal Majalla"/>
          <w:sz w:val="34"/>
          <w:rtl/>
        </w:rPr>
      </w:pPr>
      <w:r w:rsidRPr="00266074">
        <w:rPr>
          <w:rFonts w:ascii="Sakkal Majalla" w:hAnsi="Sakkal Majalla"/>
          <w:sz w:val="34"/>
          <w:rtl/>
        </w:rPr>
        <w:t>2. تطوير مهارات المشاركين في التأثير والإقناع والعرض التقديمي.</w:t>
      </w:r>
    </w:p>
    <w:p w14:paraId="588FE56A" w14:textId="77777777" w:rsidR="00266074" w:rsidRPr="00266074" w:rsidRDefault="00266074" w:rsidP="00266074">
      <w:pPr>
        <w:rPr>
          <w:rFonts w:ascii="Sakkal Majalla" w:hAnsi="Sakkal Majalla"/>
          <w:sz w:val="34"/>
          <w:rtl/>
        </w:rPr>
      </w:pPr>
      <w:r w:rsidRPr="00266074">
        <w:rPr>
          <w:rFonts w:ascii="Sakkal Majalla" w:hAnsi="Sakkal Majalla"/>
          <w:sz w:val="34"/>
          <w:rtl/>
        </w:rPr>
        <w:t>3. تمكين المشاركين من تحويل التحديات إلى فرص وتحويل نقاط الضعف إلى قوة.</w:t>
      </w:r>
    </w:p>
    <w:p w14:paraId="2360F285" w14:textId="77777777" w:rsidR="00266074" w:rsidRPr="00266074" w:rsidRDefault="00266074" w:rsidP="00266074">
      <w:pPr>
        <w:rPr>
          <w:rFonts w:ascii="Sakkal Majalla" w:hAnsi="Sakkal Majalla"/>
          <w:sz w:val="34"/>
          <w:rtl/>
        </w:rPr>
      </w:pPr>
      <w:r w:rsidRPr="00266074">
        <w:rPr>
          <w:rFonts w:ascii="Sakkal Majalla" w:hAnsi="Sakkal Majalla"/>
          <w:sz w:val="34"/>
          <w:rtl/>
        </w:rPr>
        <w:t>4. تعزيز مهارات المشاركين في اكتساب الكاريزما وتطوير الشخصية القيادية.</w:t>
      </w:r>
    </w:p>
    <w:p w14:paraId="59449814" w14:textId="77777777" w:rsidR="00266074" w:rsidRPr="00266074" w:rsidRDefault="00266074" w:rsidP="00266074">
      <w:pPr>
        <w:rPr>
          <w:rFonts w:ascii="Sakkal Majalla" w:hAnsi="Sakkal Majalla"/>
          <w:sz w:val="34"/>
          <w:rtl/>
        </w:rPr>
      </w:pPr>
      <w:r w:rsidRPr="00266074">
        <w:rPr>
          <w:rFonts w:ascii="Sakkal Majalla" w:hAnsi="Sakkal Majalla"/>
          <w:sz w:val="34"/>
          <w:rtl/>
        </w:rPr>
        <w:t>5. تنمية قدرات المشاركين على الإنتاجية واقتناص الفرص غير المرئية.</w:t>
      </w:r>
    </w:p>
    <w:p w14:paraId="378B2736" w14:textId="77777777" w:rsidR="00266074" w:rsidRPr="00266074" w:rsidRDefault="00266074" w:rsidP="00266074">
      <w:pPr>
        <w:rPr>
          <w:rFonts w:ascii="Sakkal Majalla" w:hAnsi="Sakkal Majalla"/>
          <w:sz w:val="34"/>
          <w:rtl/>
        </w:rPr>
      </w:pPr>
      <w:r w:rsidRPr="00266074">
        <w:rPr>
          <w:rFonts w:ascii="Sakkal Majalla" w:hAnsi="Sakkal Majalla"/>
          <w:sz w:val="34"/>
          <w:rtl/>
        </w:rPr>
        <w:t>6. تمكين المشاركين من التعامل مع الأشخاص السلبيين وتحويلهم إلى داعمين إيجابيين.</w:t>
      </w:r>
    </w:p>
    <w:p w14:paraId="1C55DAB4"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F2FA0CA" wp14:editId="7138436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24B3FDF7"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7AF47351" w14:textId="77777777" w:rsidR="00266074" w:rsidRPr="00266074" w:rsidRDefault="00266074" w:rsidP="00266074">
      <w:pPr>
        <w:rPr>
          <w:rFonts w:ascii="Sakkal Majalla" w:hAnsi="Sakkal Majalla"/>
          <w:sz w:val="34"/>
          <w:rtl/>
        </w:rPr>
      </w:pPr>
      <w:r w:rsidRPr="00266074">
        <w:rPr>
          <w:rFonts w:ascii="Sakkal Majalla" w:hAnsi="Sakkal Majalla"/>
          <w:sz w:val="34"/>
          <w:rtl/>
        </w:rPr>
        <w:t>- المدربون المبتدئون الراغبون في بناء مسيرة مهنية ناجحة.</w:t>
      </w:r>
    </w:p>
    <w:p w14:paraId="0EF8F5A5" w14:textId="77777777" w:rsidR="00266074" w:rsidRPr="00266074" w:rsidRDefault="00266074" w:rsidP="00266074">
      <w:pPr>
        <w:rPr>
          <w:rFonts w:ascii="Sakkal Majalla" w:hAnsi="Sakkal Majalla"/>
          <w:sz w:val="34"/>
          <w:rtl/>
        </w:rPr>
      </w:pPr>
      <w:r w:rsidRPr="00266074">
        <w:rPr>
          <w:rFonts w:ascii="Sakkal Majalla" w:hAnsi="Sakkal Majalla"/>
          <w:sz w:val="34"/>
          <w:rtl/>
        </w:rPr>
        <w:t>- المدربون ذوو الخبرة الساعون لتطوير مهاراتهم وتجديد أدواتهم.</w:t>
      </w:r>
    </w:p>
    <w:p w14:paraId="7FF4814C" w14:textId="77777777" w:rsidR="00266074" w:rsidRPr="00266074" w:rsidRDefault="00266074" w:rsidP="00266074">
      <w:pPr>
        <w:rPr>
          <w:rFonts w:ascii="Sakkal Majalla" w:hAnsi="Sakkal Majalla"/>
          <w:sz w:val="34"/>
          <w:rtl/>
        </w:rPr>
      </w:pPr>
      <w:r w:rsidRPr="00266074">
        <w:rPr>
          <w:rFonts w:ascii="Sakkal Majalla" w:hAnsi="Sakkal Majalla"/>
          <w:sz w:val="34"/>
          <w:rtl/>
        </w:rPr>
        <w:t>- القادة والمديرون الذين يمارسون التدريب كجزء من مهامهم.</w:t>
      </w:r>
    </w:p>
    <w:p w14:paraId="62112FF3" w14:textId="77777777" w:rsidR="00266074" w:rsidRPr="00266074" w:rsidRDefault="00266074" w:rsidP="00266074">
      <w:pPr>
        <w:rPr>
          <w:rFonts w:ascii="Sakkal Majalla" w:hAnsi="Sakkal Majalla"/>
          <w:sz w:val="34"/>
          <w:rtl/>
        </w:rPr>
      </w:pPr>
      <w:r w:rsidRPr="00266074">
        <w:rPr>
          <w:rFonts w:ascii="Sakkal Majalla" w:hAnsi="Sakkal Majalla"/>
          <w:sz w:val="34"/>
          <w:rtl/>
        </w:rPr>
        <w:t>- المهتمون بمجال التنمية البشرية والتطوير الذاتي.</w:t>
      </w:r>
    </w:p>
    <w:p w14:paraId="48697A7B" w14:textId="77777777" w:rsidR="00266074" w:rsidRPr="00266074" w:rsidRDefault="00266074" w:rsidP="00266074">
      <w:pPr>
        <w:rPr>
          <w:rFonts w:ascii="Sakkal Majalla" w:hAnsi="Sakkal Majalla"/>
          <w:sz w:val="34"/>
          <w:rtl/>
        </w:rPr>
      </w:pPr>
      <w:r w:rsidRPr="00266074">
        <w:rPr>
          <w:rFonts w:ascii="Sakkal Majalla" w:hAnsi="Sakkal Majalla"/>
          <w:sz w:val="34"/>
          <w:rtl/>
        </w:rPr>
        <w:t>- المتحدثون والمحاضرون الساعون لتطوير مهاراتهم التأثيرية.</w:t>
      </w:r>
    </w:p>
    <w:p w14:paraId="45E9D7E3" w14:textId="77777777" w:rsidR="005639EC" w:rsidRDefault="00266074" w:rsidP="00266074">
      <w:pPr>
        <w:rPr>
          <w:rFonts w:ascii="Sakkal Majalla" w:hAnsi="Sakkal Majalla"/>
          <w:sz w:val="34"/>
          <w:rtl/>
        </w:rPr>
      </w:pPr>
      <w:r w:rsidRPr="00266074">
        <w:rPr>
          <w:rFonts w:ascii="Sakkal Majalla" w:hAnsi="Sakkal Majalla"/>
          <w:sz w:val="34"/>
          <w:rtl/>
        </w:rPr>
        <w:t>- المرشدون ومقدمو الاستشارات في مجال تطوير الذات.</w:t>
      </w:r>
    </w:p>
    <w:p w14:paraId="2593622D" w14:textId="301C0B70" w:rsidR="00224389" w:rsidRPr="00266074" w:rsidRDefault="00224389" w:rsidP="00266074">
      <w:pPr>
        <w:rPr>
          <w:rFonts w:ascii="Sakkal Majalla" w:hAnsi="Sakkal Majalla"/>
          <w:sz w:val="34"/>
          <w:rtl/>
        </w:rPr>
      </w:pPr>
    </w:p>
    <w:p w14:paraId="50E39456" w14:textId="3EEF9FA7" w:rsidR="00266074" w:rsidRDefault="005639EC" w:rsidP="00266074">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07168" behindDoc="0" locked="0" layoutInCell="1" allowOverlap="1" wp14:anchorId="6336F54C" wp14:editId="63908D59">
            <wp:simplePos x="0" y="0"/>
            <wp:positionH relativeFrom="column">
              <wp:posOffset>5085715</wp:posOffset>
            </wp:positionH>
            <wp:positionV relativeFrom="paragraph">
              <wp:posOffset>7620</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4389" w:rsidRPr="00735B07">
        <w:rPr>
          <w:rFonts w:ascii="Adobe Arabic" w:hAnsi="Adobe Arabic" w:cs="Adobe Arabic"/>
          <w:b/>
          <w:bCs/>
          <w:color w:val="168489"/>
          <w:sz w:val="44"/>
          <w:szCs w:val="48"/>
          <w:rtl/>
        </w:rPr>
        <w:t>منهجية التدريب</w:t>
      </w:r>
      <w:r w:rsidR="00224389">
        <w:rPr>
          <w:rFonts w:ascii="Adobe Arabic" w:hAnsi="Adobe Arabic" w:cs="Adobe Arabic" w:hint="cs"/>
          <w:b/>
          <w:bCs/>
          <w:color w:val="168489"/>
          <w:sz w:val="44"/>
          <w:szCs w:val="48"/>
          <w:rtl/>
        </w:rPr>
        <w:t>:</w:t>
      </w:r>
    </w:p>
    <w:p w14:paraId="5CCC8D39" w14:textId="77777777" w:rsidR="005639EC" w:rsidRPr="005639EC" w:rsidRDefault="005639EC" w:rsidP="00266074">
      <w:pPr>
        <w:spacing w:after="160" w:line="259" w:lineRule="auto"/>
        <w:jc w:val="left"/>
        <w:rPr>
          <w:rFonts w:ascii="Adobe Arabic" w:hAnsi="Adobe Arabic" w:cs="Adobe Arabic"/>
          <w:b/>
          <w:bCs/>
          <w:color w:val="168489"/>
          <w:sz w:val="16"/>
          <w:szCs w:val="18"/>
          <w:rtl/>
        </w:rPr>
      </w:pPr>
    </w:p>
    <w:p w14:paraId="3CA06601" w14:textId="45BE75B1" w:rsidR="00266074" w:rsidRPr="00266074" w:rsidRDefault="00266074" w:rsidP="00266074">
      <w:pPr>
        <w:spacing w:after="160" w:line="259" w:lineRule="auto"/>
        <w:jc w:val="left"/>
        <w:rPr>
          <w:rFonts w:ascii="Adobe Arabic" w:hAnsi="Adobe Arabic" w:cs="Adobe Arabic"/>
          <w:b/>
          <w:bCs/>
          <w:color w:val="168489"/>
          <w:sz w:val="44"/>
          <w:szCs w:val="48"/>
          <w:rtl/>
        </w:rPr>
      </w:pPr>
      <w:r w:rsidRPr="00266074">
        <w:rPr>
          <w:b/>
          <w:bCs/>
          <w:rtl/>
        </w:rPr>
        <w:t>تعتمد الدورة على منهجية تدريبية تفاعلية متنوعة تتضمن:</w:t>
      </w:r>
    </w:p>
    <w:p w14:paraId="707612D8" w14:textId="77777777" w:rsidR="00266074" w:rsidRDefault="00266074" w:rsidP="00266074">
      <w:pPr>
        <w:spacing w:after="160" w:line="259" w:lineRule="auto"/>
        <w:jc w:val="left"/>
        <w:rPr>
          <w:rtl/>
        </w:rPr>
      </w:pPr>
      <w:r>
        <w:rPr>
          <w:rtl/>
        </w:rPr>
        <w:t>- جلسات العصف الذهني لتحفيز التفكير الإبداعي.</w:t>
      </w:r>
    </w:p>
    <w:p w14:paraId="7CBDEA8A" w14:textId="77777777" w:rsidR="00266074" w:rsidRDefault="00266074" w:rsidP="00266074">
      <w:pPr>
        <w:spacing w:after="160" w:line="259" w:lineRule="auto"/>
        <w:jc w:val="left"/>
        <w:rPr>
          <w:rtl/>
        </w:rPr>
      </w:pPr>
      <w:r>
        <w:rPr>
          <w:rtl/>
        </w:rPr>
        <w:t>- التمارين العملية والتطبيقية لترسيخ المهارات.</w:t>
      </w:r>
    </w:p>
    <w:p w14:paraId="1CDBBCED" w14:textId="77777777" w:rsidR="00266074" w:rsidRDefault="00266074" w:rsidP="00266074">
      <w:pPr>
        <w:spacing w:after="160" w:line="259" w:lineRule="auto"/>
        <w:jc w:val="left"/>
        <w:rPr>
          <w:rtl/>
        </w:rPr>
      </w:pPr>
      <w:r>
        <w:rPr>
          <w:rtl/>
        </w:rPr>
        <w:t>- دراسات الحالة والنماذج الناجحة للتعلم من التجارب.</w:t>
      </w:r>
    </w:p>
    <w:p w14:paraId="34EB8F43" w14:textId="77777777" w:rsidR="00266074" w:rsidRDefault="00266074" w:rsidP="00266074">
      <w:pPr>
        <w:spacing w:after="160" w:line="259" w:lineRule="auto"/>
        <w:jc w:val="left"/>
        <w:rPr>
          <w:rtl/>
        </w:rPr>
      </w:pPr>
      <w:r>
        <w:rPr>
          <w:rtl/>
        </w:rPr>
        <w:lastRenderedPageBreak/>
        <w:t>- التدريب الجماعي والتعلّم من الأقران.</w:t>
      </w:r>
    </w:p>
    <w:p w14:paraId="0C13B39B" w14:textId="77777777" w:rsidR="005639EC" w:rsidRDefault="00266074" w:rsidP="00266074">
      <w:pPr>
        <w:spacing w:after="160" w:line="259" w:lineRule="auto"/>
        <w:jc w:val="left"/>
        <w:rPr>
          <w:rtl/>
        </w:rPr>
      </w:pPr>
      <w:r>
        <w:rPr>
          <w:rtl/>
        </w:rPr>
        <w:t>- التطبيقات الفردية وخطط العمل الشخصية.</w:t>
      </w:r>
    </w:p>
    <w:p w14:paraId="4D8FF75C" w14:textId="09CCACF4" w:rsidR="00224389" w:rsidRDefault="00224389" w:rsidP="00266074">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noProof/>
          <w:color w:val="168489"/>
          <w:sz w:val="44"/>
          <w:szCs w:val="48"/>
        </w:rPr>
        <w:drawing>
          <wp:anchor distT="0" distB="0" distL="114300" distR="114300" simplePos="0" relativeHeight="252808192" behindDoc="0" locked="0" layoutInCell="1" allowOverlap="1" wp14:anchorId="53968A32" wp14:editId="58F5AA3B">
            <wp:simplePos x="0" y="0"/>
            <wp:positionH relativeFrom="column">
              <wp:posOffset>5170805</wp:posOffset>
            </wp:positionH>
            <wp:positionV relativeFrom="paragraph">
              <wp:posOffset>281610</wp:posOffset>
            </wp:positionV>
            <wp:extent cx="510540" cy="510540"/>
            <wp:effectExtent l="0" t="0" r="3810" b="3810"/>
            <wp:wrapSquare wrapText="bothSides"/>
            <wp:docPr id="1608693946" name="Picture 1608693946" descr="Re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esearch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115E90" w14:textId="66BA9179" w:rsidR="00224389" w:rsidRPr="00735B07" w:rsidRDefault="00224389" w:rsidP="00224389">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 xml:space="preserve"> </w:t>
      </w:r>
      <w:r w:rsidR="00266074" w:rsidRPr="00266074">
        <w:rPr>
          <w:rFonts w:ascii="Adobe Arabic" w:hAnsi="Adobe Arabic" w:cs="Adobe Arabic"/>
          <w:b/>
          <w:bCs/>
          <w:color w:val="168489"/>
          <w:sz w:val="44"/>
          <w:szCs w:val="48"/>
          <w:rtl/>
        </w:rPr>
        <w:t>نواتج التعلّم</w:t>
      </w:r>
      <w:r>
        <w:rPr>
          <w:rFonts w:ascii="Adobe Arabic" w:hAnsi="Adobe Arabic" w:cs="Adobe Arabic" w:hint="cs"/>
          <w:b/>
          <w:bCs/>
          <w:color w:val="168489"/>
          <w:sz w:val="44"/>
          <w:szCs w:val="48"/>
          <w:rtl/>
        </w:rPr>
        <w:t>:</w:t>
      </w:r>
    </w:p>
    <w:p w14:paraId="1B7B6ACB" w14:textId="77777777" w:rsidR="00266074" w:rsidRPr="00266074" w:rsidRDefault="00266074" w:rsidP="00266074">
      <w:pPr>
        <w:rPr>
          <w:rFonts w:ascii="Sakkal Majalla" w:hAnsi="Sakkal Majalla"/>
          <w:b/>
          <w:bCs/>
          <w:color w:val="C00000"/>
          <w:sz w:val="34"/>
          <w:rtl/>
        </w:rPr>
      </w:pPr>
      <w:r w:rsidRPr="00266074">
        <w:rPr>
          <w:rFonts w:ascii="Sakkal Majalla" w:hAnsi="Sakkal Majalla"/>
          <w:b/>
          <w:bCs/>
          <w:color w:val="C00000"/>
          <w:sz w:val="34"/>
          <w:rtl/>
        </w:rPr>
        <w:t>- المعارف:</w:t>
      </w:r>
    </w:p>
    <w:p w14:paraId="68BCA185" w14:textId="77777777" w:rsidR="00266074" w:rsidRPr="00266074" w:rsidRDefault="00266074" w:rsidP="00266074">
      <w:pPr>
        <w:rPr>
          <w:rFonts w:ascii="Sakkal Majalla" w:hAnsi="Sakkal Majalla"/>
          <w:sz w:val="34"/>
          <w:rtl/>
        </w:rPr>
      </w:pPr>
      <w:r w:rsidRPr="00266074">
        <w:rPr>
          <w:rFonts w:ascii="Sakkal Majalla" w:hAnsi="Sakkal Majalla"/>
          <w:sz w:val="34"/>
          <w:rtl/>
        </w:rPr>
        <w:t>سيكون المتدرب قادراً على أن:</w:t>
      </w:r>
    </w:p>
    <w:p w14:paraId="278D58DD" w14:textId="77777777" w:rsidR="00266074" w:rsidRPr="00266074" w:rsidRDefault="00266074" w:rsidP="00266074">
      <w:pPr>
        <w:rPr>
          <w:rFonts w:ascii="Sakkal Majalla" w:hAnsi="Sakkal Majalla"/>
          <w:sz w:val="34"/>
          <w:rtl/>
        </w:rPr>
      </w:pPr>
      <w:r w:rsidRPr="00266074">
        <w:rPr>
          <w:rFonts w:ascii="Sakkal Majalla" w:hAnsi="Sakkal Majalla"/>
          <w:sz w:val="34"/>
          <w:rtl/>
        </w:rPr>
        <w:t>يصف القواعد الأساسية للتأثير والإقناع والكاريزما.</w:t>
      </w:r>
    </w:p>
    <w:p w14:paraId="7496DF30" w14:textId="77777777" w:rsidR="00266074" w:rsidRPr="00266074" w:rsidRDefault="00266074" w:rsidP="00266074">
      <w:pPr>
        <w:rPr>
          <w:rFonts w:ascii="Sakkal Majalla" w:hAnsi="Sakkal Majalla"/>
          <w:sz w:val="34"/>
          <w:rtl/>
        </w:rPr>
      </w:pPr>
      <w:r w:rsidRPr="00266074">
        <w:rPr>
          <w:rFonts w:ascii="Sakkal Majalla" w:hAnsi="Sakkal Majalla"/>
          <w:sz w:val="34"/>
          <w:rtl/>
        </w:rPr>
        <w:t>يوضح آليات تحديد الأهداف وتحقيقها بخطوات منهجية.</w:t>
      </w:r>
    </w:p>
    <w:p w14:paraId="5AFD2A86" w14:textId="77777777" w:rsidR="00266074" w:rsidRPr="00266074" w:rsidRDefault="00266074" w:rsidP="00266074">
      <w:pPr>
        <w:rPr>
          <w:rFonts w:ascii="Sakkal Majalla" w:hAnsi="Sakkal Majalla"/>
          <w:sz w:val="34"/>
          <w:rtl/>
        </w:rPr>
      </w:pPr>
      <w:r w:rsidRPr="00266074">
        <w:rPr>
          <w:rFonts w:ascii="Sakkal Majalla" w:hAnsi="Sakkal Majalla"/>
          <w:sz w:val="34"/>
          <w:rtl/>
        </w:rPr>
        <w:t>يشرح كيفية توظيف البوصلة الداخلية في توجيه المسار المهني.</w:t>
      </w:r>
    </w:p>
    <w:p w14:paraId="3D553AB6" w14:textId="77777777" w:rsidR="00266074" w:rsidRPr="00266074" w:rsidRDefault="00266074" w:rsidP="00266074">
      <w:pPr>
        <w:rPr>
          <w:rFonts w:ascii="Sakkal Majalla" w:hAnsi="Sakkal Majalla"/>
          <w:b/>
          <w:bCs/>
          <w:color w:val="C00000"/>
          <w:sz w:val="34"/>
          <w:rtl/>
        </w:rPr>
      </w:pPr>
      <w:r w:rsidRPr="00266074">
        <w:rPr>
          <w:rFonts w:ascii="Sakkal Majalla" w:hAnsi="Sakkal Majalla"/>
          <w:b/>
          <w:bCs/>
          <w:color w:val="C00000"/>
          <w:sz w:val="34"/>
          <w:rtl/>
        </w:rPr>
        <w:t>- المهارات:</w:t>
      </w:r>
    </w:p>
    <w:p w14:paraId="09BA1E67" w14:textId="77777777" w:rsidR="00266074" w:rsidRPr="00266074" w:rsidRDefault="00266074" w:rsidP="00266074">
      <w:pPr>
        <w:rPr>
          <w:rFonts w:ascii="Sakkal Majalla" w:hAnsi="Sakkal Majalla"/>
          <w:sz w:val="34"/>
          <w:rtl/>
        </w:rPr>
      </w:pPr>
      <w:r w:rsidRPr="00266074">
        <w:rPr>
          <w:rFonts w:ascii="Sakkal Majalla" w:hAnsi="Sakkal Majalla"/>
          <w:sz w:val="34"/>
          <w:rtl/>
        </w:rPr>
        <w:t>سيكون المتدرب قادراً على أن:</w:t>
      </w:r>
    </w:p>
    <w:p w14:paraId="442D176E" w14:textId="77777777" w:rsidR="00266074" w:rsidRPr="00266074" w:rsidRDefault="00266074" w:rsidP="00266074">
      <w:pPr>
        <w:rPr>
          <w:rFonts w:ascii="Sakkal Majalla" w:hAnsi="Sakkal Majalla"/>
          <w:sz w:val="34"/>
          <w:rtl/>
        </w:rPr>
      </w:pPr>
      <w:r w:rsidRPr="00266074">
        <w:rPr>
          <w:rFonts w:ascii="Sakkal Majalla" w:hAnsi="Sakkal Majalla"/>
          <w:sz w:val="34"/>
          <w:rtl/>
        </w:rPr>
        <w:t>يطبّق استراتيجيات التأثير والإقناع في جلساته التدريبية.</w:t>
      </w:r>
    </w:p>
    <w:p w14:paraId="10E8B1C7" w14:textId="77777777" w:rsidR="00266074" w:rsidRPr="00266074" w:rsidRDefault="00266074" w:rsidP="00266074">
      <w:pPr>
        <w:rPr>
          <w:rFonts w:ascii="Sakkal Majalla" w:hAnsi="Sakkal Majalla"/>
          <w:sz w:val="34"/>
          <w:rtl/>
        </w:rPr>
      </w:pPr>
      <w:r w:rsidRPr="00266074">
        <w:rPr>
          <w:rFonts w:ascii="Sakkal Majalla" w:hAnsi="Sakkal Majalla"/>
          <w:sz w:val="34"/>
          <w:rtl/>
        </w:rPr>
        <w:t>يصمم عروضاً تقديمية مؤثرة وجاذبة للجمهور.</w:t>
      </w:r>
    </w:p>
    <w:p w14:paraId="49F8D877" w14:textId="77777777" w:rsidR="00266074" w:rsidRPr="00266074" w:rsidRDefault="00266074" w:rsidP="00266074">
      <w:pPr>
        <w:rPr>
          <w:rFonts w:ascii="Sakkal Majalla" w:hAnsi="Sakkal Majalla"/>
          <w:sz w:val="34"/>
          <w:rtl/>
        </w:rPr>
      </w:pPr>
      <w:r w:rsidRPr="00266074">
        <w:rPr>
          <w:rFonts w:ascii="Sakkal Majalla" w:hAnsi="Sakkal Majalla"/>
          <w:sz w:val="34"/>
          <w:rtl/>
        </w:rPr>
        <w:t>يحوّل التحديات ونقاط الضعف إلى فرص للنمو والتطور.</w:t>
      </w:r>
    </w:p>
    <w:p w14:paraId="6A951768" w14:textId="77777777" w:rsidR="00266074" w:rsidRPr="00266074" w:rsidRDefault="00266074" w:rsidP="00266074">
      <w:pPr>
        <w:rPr>
          <w:rFonts w:ascii="Sakkal Majalla" w:hAnsi="Sakkal Majalla"/>
          <w:b/>
          <w:bCs/>
          <w:color w:val="C00000"/>
          <w:sz w:val="34"/>
          <w:rtl/>
        </w:rPr>
      </w:pPr>
      <w:r w:rsidRPr="00266074">
        <w:rPr>
          <w:rFonts w:ascii="Sakkal Majalla" w:hAnsi="Sakkal Majalla"/>
          <w:b/>
          <w:bCs/>
          <w:color w:val="C00000"/>
          <w:sz w:val="34"/>
          <w:rtl/>
        </w:rPr>
        <w:t>- الجدارات:</w:t>
      </w:r>
    </w:p>
    <w:p w14:paraId="74AFEA3D" w14:textId="77777777" w:rsidR="00266074" w:rsidRPr="00266074" w:rsidRDefault="00266074" w:rsidP="00266074">
      <w:pPr>
        <w:rPr>
          <w:rFonts w:ascii="Sakkal Majalla" w:hAnsi="Sakkal Majalla"/>
          <w:sz w:val="34"/>
          <w:rtl/>
        </w:rPr>
      </w:pPr>
      <w:r w:rsidRPr="00266074">
        <w:rPr>
          <w:rFonts w:ascii="Sakkal Majalla" w:hAnsi="Sakkal Majalla"/>
          <w:sz w:val="34"/>
          <w:rtl/>
        </w:rPr>
        <w:t>سيكون المتدرب قادراً على أن:</w:t>
      </w:r>
    </w:p>
    <w:p w14:paraId="1BBA10DC" w14:textId="77777777" w:rsidR="00266074" w:rsidRPr="00266074" w:rsidRDefault="00266074" w:rsidP="00266074">
      <w:pPr>
        <w:rPr>
          <w:rFonts w:ascii="Sakkal Majalla" w:hAnsi="Sakkal Majalla"/>
          <w:sz w:val="34"/>
          <w:rtl/>
        </w:rPr>
      </w:pPr>
      <w:r w:rsidRPr="00266074">
        <w:rPr>
          <w:rFonts w:ascii="Sakkal Majalla" w:hAnsi="Sakkal Majalla"/>
          <w:sz w:val="34"/>
          <w:rtl/>
        </w:rPr>
        <w:t>يتخذ قرارات مدروسة وفعالة في مسيرته كمدرب محترف.</w:t>
      </w:r>
    </w:p>
    <w:p w14:paraId="4C259493" w14:textId="77777777" w:rsidR="00266074" w:rsidRPr="00266074" w:rsidRDefault="00266074" w:rsidP="00266074">
      <w:pPr>
        <w:rPr>
          <w:rFonts w:ascii="Sakkal Majalla" w:hAnsi="Sakkal Majalla"/>
          <w:sz w:val="34"/>
          <w:rtl/>
        </w:rPr>
      </w:pPr>
      <w:r w:rsidRPr="00266074">
        <w:rPr>
          <w:rFonts w:ascii="Sakkal Majalla" w:hAnsi="Sakkal Majalla"/>
          <w:sz w:val="34"/>
          <w:rtl/>
        </w:rPr>
        <w:t>يتعامل بكفاءة مع الأشخاص السلبيين ويحولهم إلى داعمين إيجابيين.</w:t>
      </w:r>
    </w:p>
    <w:p w14:paraId="58C19E46" w14:textId="77777777" w:rsidR="00266074" w:rsidRDefault="00266074" w:rsidP="00266074">
      <w:pPr>
        <w:rPr>
          <w:rFonts w:ascii="Sakkal Majalla" w:hAnsi="Sakkal Majalla"/>
          <w:sz w:val="32"/>
          <w:szCs w:val="32"/>
          <w:rtl/>
        </w:rPr>
      </w:pPr>
      <w:r w:rsidRPr="00266074">
        <w:rPr>
          <w:rFonts w:ascii="Sakkal Majalla" w:hAnsi="Sakkal Majalla"/>
          <w:sz w:val="34"/>
          <w:rtl/>
        </w:rPr>
        <w:t>يمارس التأثير الإيجابي في بيئته المهنية والشخصية.</w:t>
      </w:r>
    </w:p>
    <w:p w14:paraId="36FC00FF"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06144" behindDoc="0" locked="0" layoutInCell="1" allowOverlap="1" wp14:anchorId="0EF298A1" wp14:editId="0BD602C0">
            <wp:simplePos x="0" y="0"/>
            <wp:positionH relativeFrom="margin">
              <wp:posOffset>5321132</wp:posOffset>
            </wp:positionH>
            <wp:positionV relativeFrom="paragraph">
              <wp:posOffset>362585</wp:posOffset>
            </wp:positionV>
            <wp:extent cx="362310" cy="362310"/>
            <wp:effectExtent l="0" t="0" r="0" b="0"/>
            <wp:wrapSquare wrapText="bothSides"/>
            <wp:docPr id="7" name="Picture 7"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CBEF619"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14:paraId="44F41784" w14:textId="102DA8F1" w:rsidR="00224389" w:rsidRPr="001F23F1" w:rsidRDefault="00504FE7" w:rsidP="00224389">
      <w:pPr>
        <w:shd w:val="clear" w:color="auto" w:fill="F2F2F2" w:themeFill="background1" w:themeFillShade="F2"/>
        <w:spacing w:after="160" w:line="259" w:lineRule="auto"/>
        <w:jc w:val="center"/>
        <w:rPr>
          <w:rFonts w:ascii="Adobe Arabic" w:hAnsi="Adobe Arabic" w:cs="Adobe Arabic"/>
          <w:b/>
          <w:bCs/>
          <w:color w:val="168489"/>
          <w:sz w:val="48"/>
          <w:szCs w:val="48"/>
        </w:rPr>
      </w:pPr>
      <w:r>
        <w:rPr>
          <w:rFonts w:ascii="Adobe Arabic" w:hAnsi="Adobe Arabic" w:cs="Adobe Arabic" w:hint="cs"/>
          <w:b/>
          <w:bCs/>
          <w:color w:val="168489"/>
          <w:sz w:val="48"/>
          <w:szCs w:val="48"/>
          <w:rtl/>
        </w:rPr>
        <w:t>4</w:t>
      </w:r>
      <w:r w:rsidR="001F23F1" w:rsidRPr="001F23F1">
        <w:rPr>
          <w:rFonts w:ascii="Adobe Arabic" w:hAnsi="Adobe Arabic" w:cs="Adobe Arabic"/>
          <w:b/>
          <w:bCs/>
          <w:color w:val="168489"/>
          <w:sz w:val="48"/>
          <w:szCs w:val="48"/>
        </w:rPr>
        <w:t xml:space="preserve"> </w:t>
      </w:r>
      <w:r w:rsidR="001F23F1" w:rsidRPr="001F23F1">
        <w:rPr>
          <w:rFonts w:ascii="Adobe Arabic" w:hAnsi="Adobe Arabic" w:cs="Adobe Arabic" w:hint="cs"/>
          <w:b/>
          <w:bCs/>
          <w:color w:val="168489"/>
          <w:sz w:val="48"/>
          <w:szCs w:val="48"/>
          <w:rtl/>
          <w:lang w:bidi="ar-AE"/>
        </w:rPr>
        <w:t xml:space="preserve">أيام </w:t>
      </w:r>
      <w:r w:rsidR="00224389" w:rsidRPr="001F23F1">
        <w:rPr>
          <w:rFonts w:ascii="Adobe Arabic" w:hAnsi="Adobe Arabic" w:cs="Adobe Arabic"/>
          <w:b/>
          <w:bCs/>
          <w:color w:val="168489"/>
          <w:sz w:val="48"/>
          <w:szCs w:val="48"/>
          <w:rtl/>
        </w:rPr>
        <w:t xml:space="preserve">، </w:t>
      </w:r>
      <w:r w:rsidR="001F23F1">
        <w:rPr>
          <w:rFonts w:ascii="Adobe Arabic" w:hAnsi="Adobe Arabic" w:cs="Adobe Arabic" w:hint="cs"/>
          <w:b/>
          <w:bCs/>
          <w:color w:val="168489"/>
          <w:sz w:val="48"/>
          <w:szCs w:val="48"/>
          <w:rtl/>
        </w:rPr>
        <w:t>20</w:t>
      </w:r>
      <w:r w:rsidR="00224389" w:rsidRPr="001F23F1">
        <w:rPr>
          <w:rFonts w:ascii="Adobe Arabic" w:hAnsi="Adobe Arabic" w:cs="Adobe Arabic"/>
          <w:b/>
          <w:bCs/>
          <w:color w:val="168489"/>
          <w:sz w:val="48"/>
          <w:szCs w:val="48"/>
          <w:rtl/>
        </w:rPr>
        <w:t xml:space="preserve"> </w:t>
      </w:r>
      <w:r w:rsidR="00224389" w:rsidRPr="001F23F1">
        <w:rPr>
          <w:rFonts w:ascii="Adobe Arabic" w:hAnsi="Adobe Arabic" w:cs="Adobe Arabic" w:hint="cs"/>
          <w:b/>
          <w:bCs/>
          <w:color w:val="168489"/>
          <w:sz w:val="48"/>
          <w:szCs w:val="48"/>
          <w:rtl/>
        </w:rPr>
        <w:t>ساع</w:t>
      </w:r>
      <w:r w:rsidR="001F23F1">
        <w:rPr>
          <w:rFonts w:ascii="Adobe Arabic" w:hAnsi="Adobe Arabic" w:cs="Adobe Arabic" w:hint="cs"/>
          <w:b/>
          <w:bCs/>
          <w:color w:val="168489"/>
          <w:sz w:val="48"/>
          <w:szCs w:val="48"/>
          <w:rtl/>
        </w:rPr>
        <w:t>ة</w:t>
      </w:r>
      <w:r w:rsidR="00224389" w:rsidRPr="001F23F1">
        <w:rPr>
          <w:rFonts w:ascii="Adobe Arabic" w:hAnsi="Adobe Arabic" w:cs="Adobe Arabic"/>
          <w:b/>
          <w:bCs/>
          <w:color w:val="168489"/>
          <w:sz w:val="48"/>
          <w:szCs w:val="48"/>
          <w:rtl/>
        </w:rPr>
        <w:t xml:space="preserve"> تدريبية</w:t>
      </w:r>
    </w:p>
    <w:p w14:paraId="2822A6A7" w14:textId="707AD4C4" w:rsidR="007D339B" w:rsidRDefault="007D339B" w:rsidP="007D339B">
      <w:pPr>
        <w:spacing w:after="160" w:line="259" w:lineRule="auto"/>
        <w:jc w:val="left"/>
        <w:rPr>
          <w:rFonts w:ascii="Adobe Arabic" w:hAnsi="Adobe Arabic" w:cs="Adobe Arabic"/>
          <w:b/>
          <w:bCs/>
          <w:color w:val="168489"/>
          <w:sz w:val="44"/>
          <w:szCs w:val="48"/>
          <w:rtl/>
        </w:rPr>
      </w:pPr>
    </w:p>
    <w:p w14:paraId="1E71AC07"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E5D4ACE" wp14:editId="5C0BCBA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E5D4ACE"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09E14AB5" w14:textId="523A5121"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8F752D">
        <w:rPr>
          <w:rFonts w:cs="GE Dinar Two Medium" w:hint="cs"/>
          <w:color w:val="C00000"/>
          <w:sz w:val="32"/>
          <w:szCs w:val="36"/>
          <w:rtl/>
        </w:rPr>
        <w:t>ت</w:t>
      </w:r>
      <w:r w:rsidRPr="006F3DEE">
        <w:rPr>
          <w:rFonts w:cs="GE Dinar Two Medium" w:hint="cs"/>
          <w:color w:val="C00000"/>
          <w:sz w:val="32"/>
          <w:szCs w:val="36"/>
          <w:rtl/>
        </w:rPr>
        <w:t>درب:</w:t>
      </w:r>
    </w:p>
    <w:p w14:paraId="22FBC424" w14:textId="76092358" w:rsidR="007D339B" w:rsidRPr="007D339B" w:rsidRDefault="008F752D" w:rsidP="007D339B">
      <w:pPr>
        <w:pStyle w:val="ad"/>
      </w:pPr>
      <w:r w:rsidRPr="008F752D">
        <w:rPr>
          <w:rtl/>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r w:rsidR="007D339B" w:rsidRPr="007D339B">
        <w:rPr>
          <w:rtl/>
        </w:rPr>
        <w:t>:</w:t>
      </w:r>
    </w:p>
    <w:p w14:paraId="2D897766" w14:textId="77777777" w:rsidR="008F752D" w:rsidRPr="008F752D" w:rsidRDefault="008F752D" w:rsidP="008F752D">
      <w:pPr>
        <w:pStyle w:val="a5"/>
        <w:numPr>
          <w:ilvl w:val="0"/>
          <w:numId w:val="3"/>
        </w:numPr>
        <w:spacing w:line="360" w:lineRule="auto"/>
        <w:jc w:val="both"/>
        <w:rPr>
          <w:rFonts w:ascii="Adobe Arabic" w:hAnsi="Adobe Arabic" w:cs="Adobe Arabic"/>
          <w:color w:val="002060"/>
          <w:sz w:val="36"/>
          <w:szCs w:val="36"/>
          <w:rtl/>
        </w:rPr>
      </w:pPr>
      <w:r w:rsidRPr="008F752D">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0DB65E32" w14:textId="4BE18909" w:rsidR="008F752D" w:rsidRPr="008F752D" w:rsidRDefault="008F752D" w:rsidP="008F752D">
      <w:pPr>
        <w:pStyle w:val="a5"/>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4B919C04" wp14:editId="265309A5">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F752D">
        <w:rPr>
          <w:rFonts w:ascii="Adobe Arabic" w:hAnsi="Adobe Arabic" w:cs="Adobe Arabic"/>
          <w:color w:val="002060"/>
          <w:sz w:val="36"/>
          <w:szCs w:val="36"/>
          <w:rtl/>
        </w:rPr>
        <w:t>العمل ضمن أفراد المجموعة في التمارين الجماعية.</w:t>
      </w:r>
    </w:p>
    <w:p w14:paraId="28486B59" w14:textId="00E3D23B" w:rsidR="008F752D" w:rsidRPr="008F752D" w:rsidRDefault="008F752D" w:rsidP="008F752D">
      <w:pPr>
        <w:pStyle w:val="a5"/>
        <w:numPr>
          <w:ilvl w:val="0"/>
          <w:numId w:val="3"/>
        </w:numPr>
        <w:spacing w:line="360" w:lineRule="auto"/>
        <w:jc w:val="both"/>
        <w:rPr>
          <w:rFonts w:ascii="Adobe Arabic" w:hAnsi="Adobe Arabic" w:cs="Adobe Arabic"/>
          <w:color w:val="002060"/>
          <w:sz w:val="36"/>
          <w:szCs w:val="36"/>
          <w:rtl/>
        </w:rPr>
      </w:pPr>
      <w:r w:rsidRPr="008F752D">
        <w:rPr>
          <w:rFonts w:ascii="Adobe Arabic" w:hAnsi="Adobe Arabic" w:cs="Adobe Arabic"/>
          <w:color w:val="002060"/>
          <w:sz w:val="36"/>
          <w:szCs w:val="36"/>
          <w:rtl/>
        </w:rPr>
        <w:t>من حق أي متدرب أن يساهم بطرح فكرته أو رأيه.</w:t>
      </w:r>
    </w:p>
    <w:p w14:paraId="7D4AFE3C" w14:textId="2563DCF7" w:rsidR="008F752D" w:rsidRPr="008F752D" w:rsidRDefault="008F752D" w:rsidP="008F752D">
      <w:pPr>
        <w:pStyle w:val="a5"/>
        <w:numPr>
          <w:ilvl w:val="0"/>
          <w:numId w:val="3"/>
        </w:numPr>
        <w:spacing w:line="360" w:lineRule="auto"/>
        <w:jc w:val="both"/>
        <w:rPr>
          <w:rFonts w:ascii="Adobe Arabic" w:hAnsi="Adobe Arabic" w:cs="Adobe Arabic"/>
          <w:color w:val="002060"/>
          <w:sz w:val="36"/>
          <w:szCs w:val="36"/>
          <w:rtl/>
        </w:rPr>
      </w:pPr>
      <w:r w:rsidRPr="008F752D">
        <w:rPr>
          <w:rFonts w:ascii="Adobe Arabic" w:hAnsi="Adobe Arabic" w:cs="Adobe Arabic"/>
          <w:color w:val="002060"/>
          <w:sz w:val="36"/>
          <w:szCs w:val="36"/>
          <w:rtl/>
        </w:rPr>
        <w:t>لا تقاطع أحد عند عرض فكرته أو رأيه.</w:t>
      </w:r>
    </w:p>
    <w:p w14:paraId="410839E2" w14:textId="77777777" w:rsidR="008F752D" w:rsidRPr="008F752D" w:rsidRDefault="008F752D" w:rsidP="008F752D">
      <w:pPr>
        <w:pStyle w:val="a5"/>
        <w:numPr>
          <w:ilvl w:val="0"/>
          <w:numId w:val="3"/>
        </w:numPr>
        <w:spacing w:line="360" w:lineRule="auto"/>
        <w:jc w:val="both"/>
        <w:rPr>
          <w:rFonts w:ascii="Adobe Arabic" w:hAnsi="Adobe Arabic" w:cs="Adobe Arabic"/>
          <w:color w:val="002060"/>
          <w:sz w:val="36"/>
          <w:szCs w:val="36"/>
          <w:rtl/>
        </w:rPr>
      </w:pPr>
      <w:r w:rsidRPr="008F752D">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73A17721" w14:textId="15A92BE9" w:rsidR="008F752D" w:rsidRPr="008F752D" w:rsidRDefault="008F752D" w:rsidP="008F752D">
      <w:pPr>
        <w:pStyle w:val="a5"/>
        <w:numPr>
          <w:ilvl w:val="0"/>
          <w:numId w:val="3"/>
        </w:numPr>
        <w:spacing w:line="360" w:lineRule="auto"/>
        <w:jc w:val="both"/>
        <w:rPr>
          <w:rFonts w:ascii="Adobe Arabic" w:hAnsi="Adobe Arabic" w:cs="Adobe Arabic"/>
          <w:color w:val="002060"/>
          <w:sz w:val="36"/>
          <w:szCs w:val="36"/>
          <w:rtl/>
        </w:rPr>
      </w:pPr>
      <w:r w:rsidRPr="008F752D">
        <w:rPr>
          <w:rFonts w:ascii="Adobe Arabic" w:hAnsi="Adobe Arabic" w:cs="Adobe Arabic"/>
          <w:color w:val="002060"/>
          <w:sz w:val="36"/>
          <w:szCs w:val="36"/>
          <w:rtl/>
        </w:rPr>
        <w:t>الحضور في الوقت المحدد للبرنامج من عوامل نجاحه.</w:t>
      </w:r>
    </w:p>
    <w:p w14:paraId="146419A3" w14:textId="77777777" w:rsidR="008F752D" w:rsidRPr="008F752D" w:rsidRDefault="008F752D" w:rsidP="008F752D">
      <w:pPr>
        <w:pStyle w:val="a5"/>
        <w:numPr>
          <w:ilvl w:val="0"/>
          <w:numId w:val="3"/>
        </w:numPr>
        <w:spacing w:line="360" w:lineRule="auto"/>
        <w:jc w:val="both"/>
        <w:rPr>
          <w:rFonts w:ascii="Adobe Arabic" w:hAnsi="Adobe Arabic" w:cs="Adobe Arabic"/>
          <w:color w:val="002060"/>
          <w:sz w:val="36"/>
          <w:szCs w:val="36"/>
          <w:rtl/>
        </w:rPr>
      </w:pPr>
      <w:r w:rsidRPr="008F752D">
        <w:rPr>
          <w:rFonts w:ascii="Adobe Arabic" w:hAnsi="Adobe Arabic" w:cs="Adobe Arabic"/>
          <w:color w:val="002060"/>
          <w:sz w:val="36"/>
          <w:szCs w:val="36"/>
          <w:rtl/>
        </w:rPr>
        <w:t xml:space="preserve">التركيز على التدريب وتجنب معوقات التركيز كالجوال وغيره. </w:t>
      </w:r>
    </w:p>
    <w:p w14:paraId="5C3DED5B" w14:textId="24EDA50C" w:rsidR="007D339B" w:rsidRPr="008F752D" w:rsidRDefault="008F752D" w:rsidP="008F752D">
      <w:pPr>
        <w:pStyle w:val="a5"/>
        <w:numPr>
          <w:ilvl w:val="0"/>
          <w:numId w:val="3"/>
        </w:numPr>
        <w:spacing w:line="360" w:lineRule="auto"/>
        <w:jc w:val="both"/>
        <w:rPr>
          <w:rFonts w:ascii="Adobe Arabic" w:hAnsi="Adobe Arabic" w:cs="Adobe Arabic"/>
          <w:color w:val="002060"/>
          <w:sz w:val="36"/>
          <w:szCs w:val="36"/>
        </w:rPr>
      </w:pPr>
      <w:r w:rsidRPr="008F752D">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8F752D">
        <w:rPr>
          <w:rFonts w:ascii="Adobe Arabic" w:hAnsi="Adobe Arabic" w:cs="Adobe Arabic"/>
          <w:color w:val="002060"/>
          <w:sz w:val="36"/>
          <w:szCs w:val="36"/>
          <w:rtl/>
        </w:rPr>
        <w:t>.</w:t>
      </w:r>
    </w:p>
    <w:p w14:paraId="4EC7B465" w14:textId="30C4395C" w:rsidR="00DD10BF" w:rsidRDefault="00B4310C" w:rsidP="00B4310C">
      <w:pPr>
        <w:bidi w:val="0"/>
        <w:spacing w:after="160" w:line="259" w:lineRule="auto"/>
        <w:jc w:val="right"/>
      </w:pPr>
      <w:r>
        <w:rPr>
          <w:rtl/>
        </w:rPr>
        <w:br w:type="page"/>
      </w:r>
    </w:p>
    <w:p w14:paraId="5E605597"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2710B77B" wp14:editId="475BB476">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2710B77B"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30C065F6" w14:textId="77777777" w:rsidR="00E42DAD" w:rsidRDefault="00E42DAD" w:rsidP="00DD10BF">
      <w:pPr>
        <w:spacing w:after="160" w:line="259" w:lineRule="auto"/>
        <w:jc w:val="center"/>
      </w:pPr>
    </w:p>
    <w:p w14:paraId="080BA0A8"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2CB1EE8B" w14:textId="77777777" w:rsidTr="00835331">
        <w:trPr>
          <w:trHeight w:val="1962"/>
          <w:jc w:val="right"/>
        </w:trPr>
        <w:tc>
          <w:tcPr>
            <w:tcW w:w="3145" w:type="dxa"/>
            <w:tcBorders>
              <w:bottom w:val="single" w:sz="18" w:space="0" w:color="168489"/>
            </w:tcBorders>
            <w:vAlign w:val="center"/>
          </w:tcPr>
          <w:p w14:paraId="411F01D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5D970A92"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67D5EFB"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426F759" wp14:editId="05EBDB11">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2"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12B171C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C672B7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5CFB99AC"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3B4337B9"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1CBD7EB0"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43FC476" wp14:editId="5D60BFED">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4"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6C131204" w14:textId="77777777" w:rsidTr="00835331">
        <w:trPr>
          <w:trHeight w:val="2370"/>
          <w:jc w:val="right"/>
        </w:trPr>
        <w:tc>
          <w:tcPr>
            <w:tcW w:w="3145" w:type="dxa"/>
            <w:tcBorders>
              <w:top w:val="single" w:sz="18" w:space="0" w:color="168489"/>
              <w:bottom w:val="single" w:sz="18" w:space="0" w:color="168489"/>
            </w:tcBorders>
            <w:vAlign w:val="center"/>
          </w:tcPr>
          <w:p w14:paraId="411924B6"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7CA22844"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3EFA3D9"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3AFD7DD" wp14:editId="6BF92149">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6"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B6DB271"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63879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754C2CE"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39C23FB7"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7ECBDB" wp14:editId="4E5F5E69">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8"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358E0AE" w14:textId="77777777" w:rsidTr="00835331">
        <w:trPr>
          <w:trHeight w:val="2199"/>
          <w:jc w:val="right"/>
        </w:trPr>
        <w:tc>
          <w:tcPr>
            <w:tcW w:w="3145" w:type="dxa"/>
            <w:tcBorders>
              <w:top w:val="single" w:sz="18" w:space="0" w:color="168489"/>
              <w:bottom w:val="single" w:sz="18" w:space="0" w:color="168489"/>
            </w:tcBorders>
            <w:vAlign w:val="center"/>
          </w:tcPr>
          <w:p w14:paraId="32A708AF"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4D04E456"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4FB88B03"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BB5B16B" wp14:editId="44643674">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0"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5B9CEC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743E763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1B4A1897"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049E0F08"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3EB365E5"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389DF26" wp14:editId="6B429AE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5EC934C" w14:textId="77777777" w:rsidTr="00835331">
        <w:trPr>
          <w:trHeight w:val="2370"/>
          <w:jc w:val="right"/>
        </w:trPr>
        <w:tc>
          <w:tcPr>
            <w:tcW w:w="3145" w:type="dxa"/>
            <w:tcBorders>
              <w:top w:val="single" w:sz="18" w:space="0" w:color="168489"/>
            </w:tcBorders>
            <w:vAlign w:val="center"/>
          </w:tcPr>
          <w:p w14:paraId="03B0289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1810DC61"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9E33454"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53E8C67" wp14:editId="7B9D33A4">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4"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5B521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5669BC9C"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31758E9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8D30DE4" wp14:editId="33C8D2A6">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6"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5FDB8CEB" w14:textId="77777777" w:rsidR="00DD10BF" w:rsidRDefault="00DD10BF" w:rsidP="00DD10BF">
      <w:pPr>
        <w:bidi w:val="0"/>
        <w:spacing w:after="160" w:line="259" w:lineRule="auto"/>
        <w:jc w:val="right"/>
        <w:rPr>
          <w:rtl/>
        </w:rPr>
      </w:pPr>
    </w:p>
    <w:p w14:paraId="04BA0A10" w14:textId="77777777" w:rsidR="00935C0E" w:rsidRDefault="00935C0E" w:rsidP="00935C0E">
      <w:pPr>
        <w:bidi w:val="0"/>
        <w:jc w:val="center"/>
      </w:pPr>
    </w:p>
    <w:p w14:paraId="7020B07F" w14:textId="77777777" w:rsidR="00935C0E" w:rsidRPr="009F34C6" w:rsidRDefault="00935C0E" w:rsidP="009F34C6">
      <w:pPr>
        <w:bidi w:val="0"/>
        <w:spacing w:after="160" w:line="259" w:lineRule="auto"/>
        <w:jc w:val="left"/>
      </w:pPr>
      <w:r>
        <w:br w:type="page"/>
      </w:r>
    </w:p>
    <w:p w14:paraId="311FEA2E" w14:textId="77777777" w:rsidR="00781A2F" w:rsidRPr="00935C0E" w:rsidRDefault="00781A2F" w:rsidP="00781A2F">
      <w:pPr>
        <w:tabs>
          <w:tab w:val="center" w:pos="4513"/>
        </w:tabs>
        <w:bidi w:val="0"/>
        <w:rPr>
          <w:rtl/>
        </w:rPr>
        <w:sectPr w:rsidR="00781A2F" w:rsidRPr="00935C0E" w:rsidSect="00D45731">
          <w:headerReference w:type="even" r:id="rId37"/>
          <w:headerReference w:type="default" r:id="rId38"/>
          <w:footerReference w:type="even" r:id="rId39"/>
          <w:footerReference w:type="default" r:id="rId40"/>
          <w:headerReference w:type="first" r:id="rId41"/>
          <w:footerReference w:type="first" r:id="rId42"/>
          <w:pgSz w:w="11906" w:h="16838" w:code="9"/>
          <w:pgMar w:top="1440" w:right="1440" w:bottom="1440" w:left="1440" w:header="113" w:footer="0" w:gutter="0"/>
          <w:pgNumType w:start="0"/>
          <w:cols w:space="720"/>
          <w:titlePg/>
          <w:docGrid w:linePitch="381"/>
        </w:sectPr>
      </w:pPr>
    </w:p>
    <w:p w14:paraId="3067ABD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3A45F695" wp14:editId="0499E289">
                <wp:simplePos x="0" y="0"/>
                <wp:positionH relativeFrom="column">
                  <wp:posOffset>281940</wp:posOffset>
                </wp:positionH>
                <wp:positionV relativeFrom="paragraph">
                  <wp:posOffset>-464820</wp:posOffset>
                </wp:positionV>
                <wp:extent cx="6191249" cy="7162800"/>
                <wp:effectExtent l="0" t="0" r="0" b="0"/>
                <wp:wrapNone/>
                <wp:docPr id="162" name="Group 162"/>
                <wp:cNvGraphicFramePr/>
                <a:graphic xmlns:a="http://schemas.openxmlformats.org/drawingml/2006/main">
                  <a:graphicData uri="http://schemas.microsoft.com/office/word/2010/wordprocessingGroup">
                    <wpg:wgp>
                      <wpg:cNvGrpSpPr/>
                      <wpg:grpSpPr>
                        <a:xfrm>
                          <a:off x="0" y="0"/>
                          <a:ext cx="6191249" cy="7162800"/>
                          <a:chOff x="161925" y="0"/>
                          <a:chExt cx="6191249" cy="7162800"/>
                        </a:xfrm>
                      </wpg:grpSpPr>
                      <wpg:grpSp>
                        <wpg:cNvPr id="1279981941" name="Group 1279981941"/>
                        <wpg:cNvGrpSpPr/>
                        <wpg:grpSpPr>
                          <a:xfrm>
                            <a:off x="161925" y="2571750"/>
                            <a:ext cx="5485385" cy="4591050"/>
                            <a:chOff x="-2" y="0"/>
                            <a:chExt cx="5485458" cy="4591375"/>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06FCA6BE" w14:textId="3B6A2B5E" w:rsidR="00BC6FB1" w:rsidRPr="00BC6FB1" w:rsidRDefault="004F62C2" w:rsidP="00BC6FB1">
                                  <w:pPr>
                                    <w:bidi w:val="0"/>
                                    <w:jc w:val="center"/>
                                    <w:rPr>
                                      <w:rFonts w:ascii="Adobe Arabic" w:eastAsia="GE Dinar One" w:hAnsi="Adobe Arabic" w:cs="Adobe Arabic"/>
                                      <w:b/>
                                      <w:bCs/>
                                      <w:color w:val="000000"/>
                                      <w:kern w:val="24"/>
                                      <w:sz w:val="44"/>
                                      <w:szCs w:val="44"/>
                                      <w:lang w:bidi="ar-SY"/>
                                    </w:rPr>
                                  </w:pPr>
                                  <w:r w:rsidRPr="004F62C2">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393201" y="622826"/>
                              <a:ext cx="3092255" cy="3968549"/>
                            </a:xfrm>
                            <a:prstGeom prst="rect">
                              <a:avLst/>
                            </a:prstGeom>
                            <a:noFill/>
                            <a:ln w="6350">
                              <a:noFill/>
                            </a:ln>
                          </wps:spPr>
                          <wps:txbx>
                            <w:txbxContent>
                              <w:p w14:paraId="312E9FA5" w14:textId="77777777" w:rsidR="004F62C2" w:rsidRP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Sakkal Majalla" w:hAnsi="Sakkal Majalla" w:cs="Sakkal Majalla"/>
                                    <w:b/>
                                    <w:color w:val="auto"/>
                                    <w:sz w:val="34"/>
                                    <w:szCs w:val="34"/>
                                    <w:rtl/>
                                  </w:rPr>
                                  <w:t>بعد الانتهاء من هذه الجلسة، سيكون المتدرّب قادراً على:</w:t>
                                </w:r>
                              </w:p>
                              <w:p w14:paraId="37CEF535" w14:textId="77777777" w:rsid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تحديد مؤشرات النجاح في مسار التدريب المهني.</w:t>
                                </w:r>
                              </w:p>
                              <w:p w14:paraId="223BF7A2" w14:textId="77777777" w:rsid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فهم آليات تحديد نقطة الانطلاق والموقع الحالي في المسار المهني.</w:t>
                                </w:r>
                              </w:p>
                              <w:p w14:paraId="2F3F0F16" w14:textId="6B26C621" w:rsidR="00BC6FB1"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تطوير القدرة على رسم خارطة طريق مهنية واضحة المعالم.</w:t>
                                </w:r>
                              </w:p>
                              <w:p w14:paraId="24A93B8A" w14:textId="783457AB" w:rsidR="004F62C2"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التمييز بين التفكير الاستراتيجي والتفكير التكتيكي في التخطيط المهني.</w:t>
                                </w:r>
                              </w:p>
                              <w:p w14:paraId="206305DA" w14:textId="2ED27C03" w:rsidR="004F62C2" w:rsidRPr="000F32C7"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تطبيق مهارات التقييم الذاتي المستمر للمسار المهني.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9622" y="714593"/>
                              <a:ext cx="2216426" cy="3663407"/>
                            </a:xfrm>
                            <a:prstGeom prst="rect">
                              <a:avLst/>
                            </a:prstGeom>
                            <a:noFill/>
                            <a:ln w="6350">
                              <a:noFill/>
                            </a:ln>
                          </wps:spPr>
                          <wps:txbx>
                            <w:txbxContent>
                              <w:p w14:paraId="4DCBCCB4"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الافتتاحية.</w:t>
                                </w:r>
                              </w:p>
                              <w:p w14:paraId="1E78F587"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تعارف المشاركين.</w:t>
                                </w:r>
                              </w:p>
                              <w:p w14:paraId="216FF13F"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العصف الذهني.</w:t>
                                </w:r>
                              </w:p>
                              <w:p w14:paraId="5E86B003" w14:textId="38B41759"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 xml:space="preserve">كيف </w:t>
                                </w:r>
                                <w:r w:rsidR="00504FE7" w:rsidRPr="004F62C2">
                                  <w:rPr>
                                    <w:rFonts w:ascii="Adobe Arabic" w:eastAsia="GE Dinar One" w:hAnsi="Adobe Arabic" w:cs="Adobe Arabic" w:hint="cs"/>
                                    <w:color w:val="000000"/>
                                    <w:kern w:val="24"/>
                                    <w:sz w:val="36"/>
                                    <w:szCs w:val="36"/>
                                    <w:rtl/>
                                    <w:lang w:bidi="ar-SY"/>
                                  </w:rPr>
                                  <w:t>أستطيع</w:t>
                                </w:r>
                                <w:r w:rsidRPr="004F62C2">
                                  <w:rPr>
                                    <w:rFonts w:ascii="Adobe Arabic" w:eastAsia="GE Dinar One" w:hAnsi="Adobe Arabic" w:cs="Adobe Arabic"/>
                                    <w:color w:val="000000"/>
                                    <w:kern w:val="24"/>
                                    <w:sz w:val="36"/>
                                    <w:szCs w:val="36"/>
                                    <w:rtl/>
                                    <w:lang w:bidi="ar-SY"/>
                                  </w:rPr>
                                  <w:t xml:space="preserve"> معرفة موقعي الحالي وأي اتجاه سأسلك في البداية؟</w:t>
                                </w:r>
                              </w:p>
                              <w:p w14:paraId="701B50C8"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كيف أتحكّم باتجاهات الحياة لأعرف من أين أبدأ وأين سأنتهي؟</w:t>
                                </w:r>
                              </w:p>
                              <w:p w14:paraId="62F705DC"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ما الفرق بين البط والنسور؟</w:t>
                                </w:r>
                              </w:p>
                              <w:p w14:paraId="39A8B6D8"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تدريبي.</w:t>
                                </w:r>
                              </w:p>
                              <w:p w14:paraId="18200542" w14:textId="187B41DB" w:rsidR="00BC6FB1" w:rsidRPr="000F32C7"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289547" y="0"/>
                            <a:ext cx="6063627" cy="2054088"/>
                            <a:chOff x="289547" y="0"/>
                            <a:chExt cx="6063627" cy="2054088"/>
                          </a:xfrm>
                        </wpg:grpSpPr>
                        <pic:pic xmlns:pic="http://schemas.openxmlformats.org/drawingml/2006/picture">
                          <pic:nvPicPr>
                            <pic:cNvPr id="1246116252" name="Picture 124611625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1EFEDFE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451791A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289547" y="1263830"/>
                              <a:ext cx="4062730" cy="536575"/>
                            </a:xfrm>
                            <a:prstGeom prst="rect">
                              <a:avLst/>
                            </a:prstGeom>
                            <a:noFill/>
                          </wps:spPr>
                          <wps:txbx>
                            <w:txbxContent>
                              <w:p w14:paraId="7BD04C2F" w14:textId="42B6E610" w:rsidR="00F01FA2" w:rsidRPr="00F01FA2" w:rsidRDefault="004F62C2" w:rsidP="00504FE7">
                                <w:pPr>
                                  <w:bidi w:val="0"/>
                                  <w:jc w:val="center"/>
                                  <w:rPr>
                                    <w:rFonts w:ascii="Adobe Arabic" w:eastAsia="GE Dinar One" w:hAnsi="Adobe Arabic" w:cs="Adobe Arabic"/>
                                    <w:b/>
                                    <w:bCs/>
                                    <w:kern w:val="24"/>
                                    <w:sz w:val="56"/>
                                    <w:szCs w:val="56"/>
                                    <w:lang w:bidi="ar-SY"/>
                                  </w:rPr>
                                </w:pPr>
                                <w:r w:rsidRPr="004F62C2">
                                  <w:rPr>
                                    <w:rFonts w:ascii="Adobe Arabic" w:eastAsia="GE Dinar One" w:hAnsi="Adobe Arabic" w:cs="Adobe Arabic"/>
                                    <w:b/>
                                    <w:bCs/>
                                    <w:kern w:val="24"/>
                                    <w:sz w:val="56"/>
                                    <w:szCs w:val="56"/>
                                    <w:rtl/>
                                    <w:lang w:bidi="ar-SY"/>
                                  </w:rPr>
                                  <w:t>اكتشاف البوصلة - تحديد الموقع والاتجاه</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A45F695" id="Group 162" o:spid="_x0000_s1048" style="position:absolute;left:0;text-align:left;margin-left:22.2pt;margin-top:-36.6pt;width:487.5pt;height:564pt;z-index:252771328;mso-position-horizontal-relative:text;mso-position-vertical-relative:text;mso-width-relative:margin;mso-height-relative:margin" coordorigin="1619" coordsize="61912,7162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7OzuNBR0gAAAP90Uk5T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">
                <v:group id="Group 1279981941" o:spid="_x0000_s1049" style="position:absolute;left:1619;top:25717;width:54854;height:45911" coordorigin="" coordsize="54854,4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9"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06FCA6BE" w14:textId="3B6A2B5E" w:rsidR="00BC6FB1" w:rsidRPr="00BC6FB1" w:rsidRDefault="004F62C2" w:rsidP="00BC6FB1">
                            <w:pPr>
                              <w:bidi w:val="0"/>
                              <w:jc w:val="center"/>
                              <w:rPr>
                                <w:rFonts w:ascii="Adobe Arabic" w:eastAsia="GE Dinar One" w:hAnsi="Adobe Arabic" w:cs="Adobe Arabic"/>
                                <w:b/>
                                <w:bCs/>
                                <w:color w:val="000000"/>
                                <w:kern w:val="24"/>
                                <w:sz w:val="44"/>
                                <w:szCs w:val="44"/>
                                <w:lang w:bidi="ar-SY"/>
                              </w:rPr>
                            </w:pPr>
                            <w:r w:rsidRPr="004F62C2">
                              <w:rPr>
                                <w:rFonts w:ascii="Adobe Arabic" w:eastAsia="GE Dinar One" w:hAnsi="Adobe Arabic" w:cs="Adobe Arabic"/>
                                <w:b/>
                                <w:bCs/>
                                <w:color w:val="000000"/>
                                <w:kern w:val="24"/>
                                <w:sz w:val="44"/>
                                <w:szCs w:val="44"/>
                                <w:rtl/>
                                <w:lang w:bidi="ar-SY"/>
                              </w:rPr>
                              <w:t>الموضوعات</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50" o:title="Note " gain="19661f" blacklevel="22938f"/>
                    </v:shape>
                  </v:group>
                  <v:shape id="Text Box 1279981951" o:spid="_x0000_s1059" type="#_x0000_t202" style="position:absolute;left:23932;top:6228;width:30922;height:39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312E9FA5" w14:textId="77777777" w:rsidR="004F62C2" w:rsidRP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Sakkal Majalla" w:hAnsi="Sakkal Majalla" w:cs="Sakkal Majalla"/>
                              <w:b/>
                              <w:color w:val="auto"/>
                              <w:sz w:val="34"/>
                              <w:szCs w:val="34"/>
                              <w:rtl/>
                            </w:rPr>
                            <w:t>بعد الانتهاء من هذه الجلسة، سيكون المتدرّب قادراً على:</w:t>
                          </w:r>
                        </w:p>
                        <w:p w14:paraId="37CEF535" w14:textId="77777777" w:rsid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تحديد مؤشرات النجاح في مسار التدريب المهني.</w:t>
                          </w:r>
                        </w:p>
                        <w:p w14:paraId="223BF7A2" w14:textId="77777777" w:rsidR="004F62C2" w:rsidRDefault="004F62C2"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فهم آليات تحديد نقطة الانطلاق والموقع الحالي في المسار المهني.</w:t>
                          </w:r>
                        </w:p>
                        <w:p w14:paraId="2F3F0F16" w14:textId="6B26C621" w:rsidR="00BC6FB1"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تطوير القدرة على رسم خارطة طريق مهنية واضحة المعالم.</w:t>
                          </w:r>
                        </w:p>
                        <w:p w14:paraId="24A93B8A" w14:textId="783457AB" w:rsidR="004F62C2"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التمييز بين التفكير الاستراتيجي والتفكير التكتيكي في التخطيط المهني.</w:t>
                          </w:r>
                        </w:p>
                        <w:p w14:paraId="206305DA" w14:textId="2ED27C03" w:rsidR="004F62C2" w:rsidRPr="000F32C7"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تطبيق مهارات التقييم الذاتي المستمر للمسار المهني.</w:t>
                          </w:r>
                        </w:p>
                      </w:txbxContent>
                    </v:textbox>
                  </v:shape>
                  <v:shape id="Text Box 1579856704" o:spid="_x0000_s1060" type="#_x0000_t202" style="position:absolute;left:396;top:7145;width:22164;height:36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4DCBCCB4"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الافتتاحية.</w:t>
                          </w:r>
                        </w:p>
                        <w:p w14:paraId="1E78F587"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تعارف المشاركين.</w:t>
                          </w:r>
                        </w:p>
                        <w:p w14:paraId="216FF13F"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العصف الذهني.</w:t>
                          </w:r>
                        </w:p>
                        <w:p w14:paraId="5E86B003" w14:textId="38B41759"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 xml:space="preserve">كيف </w:t>
                          </w:r>
                          <w:r w:rsidR="00504FE7" w:rsidRPr="004F62C2">
                            <w:rPr>
                              <w:rFonts w:ascii="Adobe Arabic" w:eastAsia="GE Dinar One" w:hAnsi="Adobe Arabic" w:cs="Adobe Arabic" w:hint="cs"/>
                              <w:color w:val="000000"/>
                              <w:kern w:val="24"/>
                              <w:sz w:val="36"/>
                              <w:szCs w:val="36"/>
                              <w:rtl/>
                              <w:lang w:bidi="ar-SY"/>
                            </w:rPr>
                            <w:t>أستطيع</w:t>
                          </w:r>
                          <w:r w:rsidRPr="004F62C2">
                            <w:rPr>
                              <w:rFonts w:ascii="Adobe Arabic" w:eastAsia="GE Dinar One" w:hAnsi="Adobe Arabic" w:cs="Adobe Arabic"/>
                              <w:color w:val="000000"/>
                              <w:kern w:val="24"/>
                              <w:sz w:val="36"/>
                              <w:szCs w:val="36"/>
                              <w:rtl/>
                              <w:lang w:bidi="ar-SY"/>
                            </w:rPr>
                            <w:t xml:space="preserve"> معرفة موقعي الحالي وأي اتجاه سأسلك في البداية؟</w:t>
                          </w:r>
                        </w:p>
                        <w:p w14:paraId="701B50C8"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كيف أتحكّم باتجاهات الحياة لأعرف من أين أبدأ وأين سأنتهي؟</w:t>
                          </w:r>
                        </w:p>
                        <w:p w14:paraId="62F705DC"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ما الفرق بين البط والنسور؟</w:t>
                          </w:r>
                        </w:p>
                        <w:p w14:paraId="39A8B6D8" w14:textId="77777777" w:rsidR="004F62C2" w:rsidRPr="004F62C2" w:rsidRDefault="004F62C2" w:rsidP="004F62C2">
                          <w:pPr>
                            <w:pStyle w:val="a5"/>
                            <w:numPr>
                              <w:ilvl w:val="0"/>
                              <w:numId w:val="7"/>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نشاط تدريبي.</w:t>
                          </w:r>
                        </w:p>
                        <w:p w14:paraId="18200542" w14:textId="187B41DB" w:rsidR="00BC6FB1" w:rsidRPr="000F32C7" w:rsidRDefault="004F62C2" w:rsidP="004F62C2">
                          <w:pPr>
                            <w:pStyle w:val="a5"/>
                            <w:numPr>
                              <w:ilvl w:val="0"/>
                              <w:numId w:val="7"/>
                            </w:numPr>
                            <w:spacing w:line="276" w:lineRule="auto"/>
                            <w:rPr>
                              <w:rFonts w:ascii="Adobe Arabic" w:eastAsia="GE Dinar One" w:hAnsi="Adobe Arabic" w:cs="Adobe Arabic"/>
                              <w:color w:val="000000"/>
                              <w:kern w:val="24"/>
                              <w:sz w:val="36"/>
                              <w:szCs w:val="36"/>
                              <w:lang w:bidi="ar-SY"/>
                            </w:rPr>
                          </w:pPr>
                          <w:r w:rsidRPr="004F62C2">
                            <w:rPr>
                              <w:rFonts w:ascii="Adobe Arabic" w:eastAsia="GE Dinar One" w:hAnsi="Adobe Arabic" w:cs="Adobe Arabic"/>
                              <w:color w:val="000000"/>
                              <w:kern w:val="24"/>
                              <w:sz w:val="36"/>
                              <w:szCs w:val="36"/>
                              <w:rtl/>
                              <w:lang w:bidi="ar-SY"/>
                            </w:rPr>
                            <w:t>التقويم.</w:t>
                          </w:r>
                        </w:p>
                      </w:txbxContent>
                    </v:textbox>
                  </v:shape>
                </v:group>
                <v:group id="Group 1246116251" o:spid="_x0000_s1061" style="position:absolute;left:2895;width:60636;height:20540" coordorigin="2895" coordsize="60636,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1" o:title="Calendar " gain="19661f" blacklevel="22938f"/>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1EFEDFE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451791A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left:2895;top:12638;width:40627;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BD04C2F" w14:textId="42B6E610" w:rsidR="00F01FA2" w:rsidRPr="00F01FA2" w:rsidRDefault="004F62C2" w:rsidP="00504FE7">
                          <w:pPr>
                            <w:bidi w:val="0"/>
                            <w:jc w:val="center"/>
                            <w:rPr>
                              <w:rFonts w:ascii="Adobe Arabic" w:eastAsia="GE Dinar One" w:hAnsi="Adobe Arabic" w:cs="Adobe Arabic"/>
                              <w:b/>
                              <w:bCs/>
                              <w:kern w:val="24"/>
                              <w:sz w:val="56"/>
                              <w:szCs w:val="56"/>
                              <w:lang w:bidi="ar-SY"/>
                            </w:rPr>
                          </w:pPr>
                          <w:r w:rsidRPr="004F62C2">
                            <w:rPr>
                              <w:rFonts w:ascii="Adobe Arabic" w:eastAsia="GE Dinar One" w:hAnsi="Adobe Arabic" w:cs="Adobe Arabic"/>
                              <w:b/>
                              <w:bCs/>
                              <w:kern w:val="24"/>
                              <w:sz w:val="56"/>
                              <w:szCs w:val="56"/>
                              <w:rtl/>
                              <w:lang w:bidi="ar-SY"/>
                            </w:rPr>
                            <w:t>اكتشاف البوصلة - تحديد الموقع والاتجاه</w:t>
                          </w:r>
                        </w:p>
                      </w:txbxContent>
                    </v:textbox>
                  </v:shape>
                </v:group>
              </v:group>
            </w:pict>
          </mc:Fallback>
        </mc:AlternateContent>
      </w:r>
    </w:p>
    <w:p w14:paraId="14395697"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892AE6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6BBAAC1"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45380833" w14:textId="77777777" w:rsidTr="00E220AB">
        <w:tc>
          <w:tcPr>
            <w:tcW w:w="2612" w:type="pct"/>
            <w:tcBorders>
              <w:left w:val="single" w:sz="4" w:space="0" w:color="168489"/>
              <w:right w:val="single" w:sz="4" w:space="0" w:color="168489"/>
            </w:tcBorders>
            <w:shd w:val="clear" w:color="auto" w:fill="auto"/>
          </w:tcPr>
          <w:p w14:paraId="4E390AF8" w14:textId="77777777" w:rsidR="00F01FA2" w:rsidRDefault="00F01FA2" w:rsidP="00E220AB">
            <w:pPr>
              <w:pStyle w:val="bold"/>
              <w:jc w:val="center"/>
              <w:rPr>
                <w:color w:val="168489"/>
                <w:sz w:val="40"/>
                <w:szCs w:val="40"/>
                <w:rtl/>
                <w:lang w:bidi="ar-EG"/>
              </w:rPr>
            </w:pPr>
            <w:r>
              <w:rPr>
                <w:noProof/>
              </w:rPr>
              <w:drawing>
                <wp:inline distT="0" distB="0" distL="0" distR="0" wp14:anchorId="20AF40B8" wp14:editId="7E52839E">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D66A15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5493B62" w14:textId="77777777" w:rsidR="00F01FA2" w:rsidRDefault="00F01FA2" w:rsidP="00E220AB">
            <w:pPr>
              <w:pStyle w:val="bold"/>
              <w:jc w:val="center"/>
              <w:rPr>
                <w:color w:val="168489"/>
                <w:sz w:val="40"/>
                <w:szCs w:val="40"/>
                <w:rtl/>
                <w:lang w:bidi="ar-EG"/>
              </w:rPr>
            </w:pPr>
            <w:r>
              <w:rPr>
                <w:noProof/>
              </w:rPr>
              <w:drawing>
                <wp:inline distT="0" distB="0" distL="0" distR="0" wp14:anchorId="3E904E1E" wp14:editId="4111A958">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5780D45" w14:textId="77777777"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14:paraId="29A1F4C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D9A63A4" wp14:editId="06ED8025">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4174A7E" w14:textId="77777777" w:rsidTr="00E220AB">
        <w:tc>
          <w:tcPr>
            <w:tcW w:w="2612" w:type="pct"/>
            <w:tcBorders>
              <w:left w:val="single" w:sz="4" w:space="0" w:color="168489"/>
              <w:right w:val="single" w:sz="4" w:space="0" w:color="168489"/>
            </w:tcBorders>
            <w:vAlign w:val="center"/>
          </w:tcPr>
          <w:p w14:paraId="1F41AD8B" w14:textId="77777777" w:rsidR="004F62C2" w:rsidRPr="004F62C2" w:rsidRDefault="004F62C2" w:rsidP="004F62C2">
            <w:pPr>
              <w:pStyle w:val="a5"/>
              <w:numPr>
                <w:ilvl w:val="0"/>
                <w:numId w:val="8"/>
              </w:numPr>
              <w:rPr>
                <w:rFonts w:ascii="Adobe Arabic" w:eastAsia="GE Dinar One" w:hAnsi="Adobe Arabic" w:cs="Adobe Arabic"/>
                <w:color w:val="000000"/>
                <w:kern w:val="24"/>
                <w:sz w:val="32"/>
                <w:szCs w:val="32"/>
                <w:rtl/>
                <w:lang w:bidi="ar-SY"/>
              </w:rPr>
            </w:pPr>
            <w:r w:rsidRPr="004F62C2">
              <w:rPr>
                <w:rFonts w:ascii="Adobe Arabic" w:eastAsia="GE Dinar One" w:hAnsi="Adobe Arabic" w:cs="Adobe Arabic"/>
                <w:color w:val="000000"/>
                <w:kern w:val="24"/>
                <w:sz w:val="32"/>
                <w:szCs w:val="32"/>
                <w:rtl/>
                <w:lang w:bidi="ar-SY"/>
              </w:rPr>
              <w:t>كيف استطيع معرفة موقعي الحالي وأي اتجاه سأسلك في البداية؟</w:t>
            </w:r>
          </w:p>
          <w:p w14:paraId="579863A6" w14:textId="77777777" w:rsidR="004F62C2" w:rsidRPr="004F62C2" w:rsidRDefault="004F62C2" w:rsidP="004F62C2">
            <w:pPr>
              <w:pStyle w:val="a5"/>
              <w:numPr>
                <w:ilvl w:val="0"/>
                <w:numId w:val="8"/>
              </w:numPr>
              <w:rPr>
                <w:rFonts w:ascii="Adobe Arabic" w:eastAsia="GE Dinar One" w:hAnsi="Adobe Arabic" w:cs="Adobe Arabic"/>
                <w:color w:val="000000"/>
                <w:kern w:val="24"/>
                <w:sz w:val="32"/>
                <w:szCs w:val="32"/>
                <w:rtl/>
                <w:lang w:bidi="ar-SY"/>
              </w:rPr>
            </w:pPr>
            <w:r w:rsidRPr="004F62C2">
              <w:rPr>
                <w:rFonts w:ascii="Adobe Arabic" w:eastAsia="GE Dinar One" w:hAnsi="Adobe Arabic" w:cs="Adobe Arabic"/>
                <w:color w:val="000000"/>
                <w:kern w:val="24"/>
                <w:sz w:val="32"/>
                <w:szCs w:val="32"/>
                <w:rtl/>
                <w:lang w:bidi="ar-SY"/>
              </w:rPr>
              <w:t>كيف أتحكّم باتجاهات الحياة لأعرف من أين أبدأ وأين سأنتهي؟</w:t>
            </w:r>
          </w:p>
          <w:p w14:paraId="66F8365F" w14:textId="5F2AE12B" w:rsidR="00F01FA2" w:rsidRPr="004F62C2" w:rsidRDefault="004F62C2" w:rsidP="004F62C2">
            <w:pPr>
              <w:pStyle w:val="a5"/>
              <w:numPr>
                <w:ilvl w:val="0"/>
                <w:numId w:val="8"/>
              </w:numPr>
              <w:rPr>
                <w:rFonts w:ascii="Adobe Arabic" w:eastAsia="GE Dinar One" w:hAnsi="Adobe Arabic" w:cs="Adobe Arabic"/>
                <w:color w:val="000000"/>
                <w:kern w:val="24"/>
                <w:sz w:val="36"/>
                <w:szCs w:val="36"/>
                <w:rtl/>
                <w:lang w:bidi="ar-SY"/>
              </w:rPr>
            </w:pPr>
            <w:r w:rsidRPr="004F62C2">
              <w:rPr>
                <w:rFonts w:ascii="Adobe Arabic" w:eastAsia="GE Dinar One" w:hAnsi="Adobe Arabic" w:cs="Adobe Arabic"/>
                <w:color w:val="000000"/>
                <w:kern w:val="24"/>
                <w:sz w:val="36"/>
                <w:szCs w:val="36"/>
                <w:rtl/>
                <w:lang w:bidi="ar-SY"/>
              </w:rPr>
              <w:t>ما الفرق بين البط والنسور؟</w:t>
            </w:r>
          </w:p>
        </w:tc>
        <w:tc>
          <w:tcPr>
            <w:tcW w:w="1809" w:type="pct"/>
            <w:tcBorders>
              <w:left w:val="single" w:sz="4" w:space="0" w:color="168489"/>
              <w:right w:val="single" w:sz="4" w:space="0" w:color="168489"/>
            </w:tcBorders>
            <w:vAlign w:val="center"/>
          </w:tcPr>
          <w:p w14:paraId="1E653A87" w14:textId="77777777" w:rsidR="004F62C2" w:rsidRPr="00162D45" w:rsidRDefault="004F62C2" w:rsidP="004F62C2">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E300265" w14:textId="77777777" w:rsidR="004F62C2" w:rsidRPr="00162D45" w:rsidRDefault="004F62C2" w:rsidP="004F62C2">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FEB60D3" w14:textId="77777777" w:rsidR="004F62C2" w:rsidRPr="00162D45" w:rsidRDefault="004F62C2" w:rsidP="004F62C2">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FFE4A49" w14:textId="77777777" w:rsidR="004F62C2" w:rsidRPr="00162D45" w:rsidRDefault="004F62C2" w:rsidP="004F62C2">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5ED4EBCA" w14:textId="387DC56C" w:rsidR="00162D45" w:rsidRPr="00162D45" w:rsidRDefault="004F62C2"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 xml:space="preserve">تنفيذ أنشطة تعاونيّة </w:t>
            </w:r>
            <w:r w:rsidR="00162D45" w:rsidRPr="00162D45">
              <w:rPr>
                <w:rFonts w:ascii="Adobe Arabic" w:eastAsia="Calibri" w:hAnsi="Adobe Arabic" w:cs="Adobe Arabic"/>
                <w:color w:val="0D0D0D" w:themeColor="text1" w:themeTint="F2"/>
                <w:sz w:val="32"/>
                <w:szCs w:val="32"/>
                <w:rtl/>
                <w:lang w:bidi="ar-EG"/>
              </w:rPr>
              <w:t>.</w:t>
            </w:r>
          </w:p>
          <w:p w14:paraId="29669DD8" w14:textId="4DBB199C" w:rsidR="00F01FA2" w:rsidRPr="00781A2F" w:rsidRDefault="004F62C2"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0C22BC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C917048"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28D4FF3"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bookmarkStart w:id="1" w:name="_Hlk139742074"/>
    <w:p w14:paraId="1240F64C" w14:textId="77777777" w:rsidR="00986395" w:rsidRDefault="00A3722A" w:rsidP="00A25AD3">
      <w:pPr>
        <w:spacing w:after="160" w:line="259" w:lineRule="auto"/>
        <w:ind w:left="720"/>
        <w:rPr>
          <w:rFonts w:ascii="Adobe Arabic" w:hAnsi="Adobe Arabic" w:cs="Adobe Arabic"/>
          <w:sz w:val="48"/>
          <w:szCs w:val="52"/>
          <w:rtl/>
          <w:lang w:bidi="ar-SY"/>
        </w:rPr>
      </w:pPr>
      <w:r w:rsidRPr="00A3722A">
        <w:rPr>
          <w:rFonts w:ascii="Adobe Arabic" w:hAnsi="Adobe Arabic" w:cs="Adobe Arabic"/>
          <w:noProof/>
          <w:sz w:val="48"/>
          <w:szCs w:val="52"/>
          <w:lang w:bidi="ar-SY"/>
        </w:rPr>
        <w:lastRenderedPageBreak/>
        <mc:AlternateContent>
          <mc:Choice Requires="wpg">
            <w:drawing>
              <wp:inline distT="0" distB="0" distL="0" distR="0" wp14:anchorId="6059BEB1" wp14:editId="6DF56F6E">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5">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1C1C7264" w14:textId="6FF07417"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504FE7">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6059BEB1"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56"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1C1C7264" w14:textId="6FF07417"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504FE7">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61356CFE" w14:textId="77777777" w:rsidR="00134CDB" w:rsidRDefault="00134CDB" w:rsidP="00F01FA2">
      <w:pPr>
        <w:spacing w:after="160" w:line="600" w:lineRule="auto"/>
        <w:jc w:val="center"/>
        <w:rPr>
          <w:rFonts w:ascii="Adobe Arabic" w:hAnsi="Adobe Arabic" w:cs="Adobe Arabic"/>
          <w:sz w:val="36"/>
          <w:szCs w:val="40"/>
          <w:lang w:bidi="ar-SY"/>
        </w:rPr>
      </w:pPr>
    </w:p>
    <w:p w14:paraId="59A32CA1"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3F40CF4"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24A1DF2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7BC0B4B6" wp14:editId="2AE19DBC">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7">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3DB6311C" w14:textId="77777777" w:rsidR="00952DCA" w:rsidRDefault="00952DCA" w:rsidP="00952DCA">
      <w:pPr>
        <w:rPr>
          <w:rFonts w:ascii="Sakkal Majalla" w:hAnsi="Sakkal Majalla"/>
          <w:b/>
          <w:bCs/>
          <w:color w:val="FF0000"/>
          <w:sz w:val="32"/>
          <w:szCs w:val="32"/>
          <w:rtl/>
        </w:rPr>
      </w:pPr>
      <w:r w:rsidRPr="00F01FA2">
        <w:rPr>
          <w:noProof/>
          <w:lang w:bidi="ar-SY"/>
        </w:rPr>
        <w:lastRenderedPageBreak/>
        <mc:AlternateContent>
          <mc:Choice Requires="wpg">
            <w:drawing>
              <wp:inline distT="0" distB="0" distL="0" distR="0" wp14:anchorId="7E40C34B" wp14:editId="1578DE52">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0F41C581" w14:textId="77777777" w:rsidR="00952DCA" w:rsidRDefault="00952DCA" w:rsidP="00952DCA">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6942AB65" w14:textId="77777777" w:rsidR="00952DCA" w:rsidRPr="004A69A2" w:rsidRDefault="00952DCA" w:rsidP="00952DCA">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7E40C34B" id="Group 3" o:spid="_x0000_s1069"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">
                <v:shape id="TextBox 4" o:spid="_x0000_s1070"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0F41C581" w14:textId="77777777" w:rsidR="00952DCA" w:rsidRDefault="00952DCA" w:rsidP="00952DCA">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58" o:title="Puzzle "/>
                </v:shape>
                <v:shape id="TextBox 7" o:spid="_x0000_s1073"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6942AB65" w14:textId="77777777" w:rsidR="00952DCA" w:rsidRPr="004A69A2" w:rsidRDefault="00952DCA" w:rsidP="00952DCA">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38827F75"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hint="cs"/>
          <w:color w:val="008080"/>
          <w:sz w:val="34"/>
          <w:rtl/>
        </w:rPr>
        <w:t>عنوان ال</w:t>
      </w:r>
      <w:r w:rsidRPr="00952DCA">
        <w:rPr>
          <w:rFonts w:ascii="Sakkal Majalla" w:hAnsi="Sakkal Majalla"/>
          <w:color w:val="008080"/>
          <w:sz w:val="34"/>
          <w:rtl/>
        </w:rPr>
        <w:t>نشاط:</w:t>
      </w:r>
      <w:r w:rsidRPr="00952DCA">
        <w:rPr>
          <w:rFonts w:ascii="Sakkal Majalla" w:hAnsi="Sakkal Majalla"/>
          <w:sz w:val="34"/>
          <w:rtl/>
        </w:rPr>
        <w:t xml:space="preserve"> "بوصلة الخبرات"</w:t>
      </w:r>
    </w:p>
    <w:p w14:paraId="01608A71" w14:textId="77777777" w:rsidR="00952DCA" w:rsidRPr="00952DCA" w:rsidRDefault="00952DCA" w:rsidP="00952DCA">
      <w:pPr>
        <w:spacing w:line="259" w:lineRule="auto"/>
        <w:rPr>
          <w:rFonts w:ascii="Sakkal Majalla" w:hAnsi="Sakkal Majalla"/>
          <w:color w:val="008080"/>
          <w:sz w:val="34"/>
          <w:rtl/>
        </w:rPr>
      </w:pPr>
      <w:r w:rsidRPr="00952DCA">
        <w:rPr>
          <w:rFonts w:ascii="Sakkal Majalla" w:hAnsi="Sakkal Majalla"/>
          <w:color w:val="008080"/>
          <w:sz w:val="34"/>
          <w:rtl/>
        </w:rPr>
        <w:t xml:space="preserve"> الهدف من النشاط:</w:t>
      </w:r>
    </w:p>
    <w:p w14:paraId="6FABC9D8"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التعارف بين المشاركين بطريقة تفاعلية ومرتبطة بموضوع الدورة.</w:t>
      </w:r>
    </w:p>
    <w:p w14:paraId="2C6B5789" w14:textId="77777777" w:rsidR="00952DCA" w:rsidRPr="00952DCA" w:rsidRDefault="00952DCA" w:rsidP="00952DCA">
      <w:pPr>
        <w:spacing w:line="259" w:lineRule="auto"/>
        <w:rPr>
          <w:rFonts w:ascii="Sakkal Majalla" w:hAnsi="Sakkal Majalla"/>
          <w:sz w:val="34"/>
          <w:rtl/>
        </w:rPr>
      </w:pPr>
      <w:r w:rsidRPr="00952DCA">
        <w:rPr>
          <w:rFonts w:ascii="Sakkal Majalla" w:hAnsi="Sakkal Majalla"/>
          <w:sz w:val="34"/>
          <w:rtl/>
        </w:rPr>
        <w:t>- اكتشاف الخبرات والتطلعات المتنوعة للمشاركين.</w:t>
      </w:r>
    </w:p>
    <w:p w14:paraId="2D09EFB9" w14:textId="77777777" w:rsidR="00952DCA" w:rsidRDefault="00952DCA" w:rsidP="00952DCA">
      <w:pPr>
        <w:spacing w:line="259" w:lineRule="auto"/>
        <w:rPr>
          <w:rFonts w:ascii="Sakkal Majalla" w:hAnsi="Sakkal Majalla"/>
          <w:sz w:val="34"/>
          <w:rtl/>
        </w:rPr>
      </w:pPr>
      <w:r w:rsidRPr="00952DCA">
        <w:rPr>
          <w:rFonts w:ascii="Sakkal Majalla" w:hAnsi="Sakkal Majalla"/>
          <w:sz w:val="34"/>
          <w:rtl/>
        </w:rPr>
        <w:t>- بناء الألفة والتواصل بين أعضاء المجموعة منذ بداية الدورة.</w:t>
      </w:r>
    </w:p>
    <w:p w14:paraId="66CB2B7A" w14:textId="0E31C636" w:rsidR="008F752D" w:rsidRPr="00952DCA" w:rsidRDefault="008F752D" w:rsidP="008F752D">
      <w:pPr>
        <w:spacing w:line="259" w:lineRule="auto"/>
        <w:ind w:left="-897"/>
        <w:rPr>
          <w:rFonts w:ascii="Sakkal Majalla" w:hAnsi="Sakkal Majalla"/>
          <w:sz w:val="34"/>
          <w:rtl/>
        </w:rPr>
      </w:pPr>
      <w:r>
        <w:rPr>
          <w:noProof/>
        </w:rPr>
        <mc:AlternateContent>
          <mc:Choice Requires="wps">
            <w:drawing>
              <wp:inline distT="0" distB="0" distL="0" distR="0" wp14:anchorId="268DBBB8" wp14:editId="2BFB2D0E">
                <wp:extent cx="6734810" cy="5924550"/>
                <wp:effectExtent l="0" t="0" r="27940" b="1905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4810" cy="5924550"/>
                        </a:xfrm>
                        <a:prstGeom prst="roundRect">
                          <a:avLst>
                            <a:gd name="adj" fmla="val 16667"/>
                          </a:avLst>
                        </a:prstGeom>
                        <a:solidFill>
                          <a:srgbClr val="EAF4E4"/>
                        </a:solidFill>
                        <a:ln w="12700">
                          <a:solidFill>
                            <a:schemeClr val="accent6"/>
                          </a:solidFill>
                          <a:miter lim="800000"/>
                          <a:headEnd/>
                          <a:tailEnd/>
                        </a:ln>
                      </wps:spPr>
                      <wps:txbx>
                        <w:txbxContent>
                          <w:p w14:paraId="1B4FE6B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5232C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72B64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2C7FEF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8DFC0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B0AD41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97742A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F44173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23C8FE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86A27E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889FB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3649D3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5F0A14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66CC4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1B8545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88EB5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AB86E7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072EEF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45B5B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1584A3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323785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CC9E7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E6F9B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05E55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33B4DE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527C1E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4581FE"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68DBBB8" id="Rectangle: Rounded Corners 1815" o:spid="_x0000_s1074" style="width:530.3pt;height:4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" fillcolor="#eaf4e4" strokecolor="#70ad47 [3209]" strokeweight="1pt">
                <v:stroke joinstyle="miter"/>
                <v:textbox inset="0,3mm,0">
                  <w:txbxContent>
                    <w:p w14:paraId="1B4FE6B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5232C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72B64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2C7FEF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8DFC0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B0AD41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97742A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F44173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23C8FE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86A27E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889FB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3649D3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5F0A14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66CC4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1B8545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88EB5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AB86E7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072EEF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45B5B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1584A3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323785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CC9E7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E6F9B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05E55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33B4DE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527C1E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4581FE" w14:textId="77777777" w:rsidR="008F752D" w:rsidRDefault="008F752D" w:rsidP="008F752D">
                      <w:pPr>
                        <w:jc w:val="center"/>
                        <w:rPr>
                          <w:sz w:val="22"/>
                          <w:szCs w:val="28"/>
                          <w:rtl/>
                          <w:lang w:bidi="ar-SY"/>
                        </w:rPr>
                      </w:pPr>
                    </w:p>
                  </w:txbxContent>
                </v:textbox>
                <w10:anchorlock/>
              </v:roundrect>
            </w:pict>
          </mc:Fallback>
        </mc:AlternateContent>
      </w:r>
    </w:p>
    <w:p w14:paraId="3DA5487A" w14:textId="44F47555" w:rsidR="00BD5495" w:rsidRDefault="002A078C" w:rsidP="002A078C">
      <w:pPr>
        <w:rPr>
          <w:rFonts w:ascii="Sakkal Majalla" w:hAnsi="Sakkal Majalla"/>
          <w:color w:val="002060"/>
          <w:sz w:val="34"/>
          <w:rtl/>
          <w:lang w:bidi="ar-SY"/>
        </w:rPr>
      </w:pPr>
      <w:r w:rsidRPr="002A078C">
        <w:rPr>
          <w:rFonts w:ascii="Sakkal Majalla" w:hAnsi="Sakkal Majalla"/>
          <w:noProof/>
          <w:color w:val="002060"/>
          <w:sz w:val="34"/>
          <w:lang w:bidi="ar-SY"/>
        </w:rPr>
        <w:lastRenderedPageBreak/>
        <mc:AlternateContent>
          <mc:Choice Requires="wpg">
            <w:drawing>
              <wp:inline distT="0" distB="0" distL="0" distR="0" wp14:anchorId="776D6706" wp14:editId="258FB754">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7055"/>
                              <a:ext cx="4616071" cy="387740"/>
                            </a:xfrm>
                            <a:prstGeom prst="rect">
                              <a:avLst/>
                            </a:prstGeom>
                            <a:noFill/>
                          </wps:spPr>
                          <wps:txbx>
                            <w:txbxContent>
                              <w:p w14:paraId="5BF95B1A" w14:textId="69E4F0C1" w:rsidR="002A078C" w:rsidRDefault="00952DCA" w:rsidP="002A078C">
                                <w:pPr>
                                  <w:rPr>
                                    <w:rFonts w:eastAsia="Calibri" w:hAnsi="Adobe Arabic" w:cs="Adobe Arabic"/>
                                    <w:b/>
                                    <w:bCs/>
                                    <w:color w:val="FFFFFF"/>
                                    <w:kern w:val="24"/>
                                    <w:sz w:val="36"/>
                                    <w:szCs w:val="36"/>
                                    <w:lang w:bidi="ar-EG"/>
                                  </w:rPr>
                                </w:pPr>
                                <w:r w:rsidRPr="00952DCA">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776D6706" id="مجموعة 11" o:spid="_x0000_s107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">
                <v:shape id="صورة 38" o:spid="_x0000_s107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60" o:title=""/>
                </v:shape>
                <v:group id="مجموعة 39" o:spid="_x0000_s10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_x0000_s10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8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5BF95B1A" w14:textId="69E4F0C1" w:rsidR="002A078C" w:rsidRDefault="00952DCA" w:rsidP="002A078C">
                          <w:pPr>
                            <w:rPr>
                              <w:rFonts w:eastAsia="Calibri" w:hAnsi="Adobe Arabic" w:cs="Adobe Arabic"/>
                              <w:b/>
                              <w:bCs/>
                              <w:color w:val="FFFFFF"/>
                              <w:kern w:val="24"/>
                              <w:sz w:val="36"/>
                              <w:szCs w:val="36"/>
                              <w:lang w:bidi="ar-EG"/>
                            </w:rPr>
                          </w:pPr>
                          <w:r w:rsidRPr="00952DCA">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1B744C8B" w14:textId="04C998B8" w:rsidR="00952DCA" w:rsidRPr="00952DCA" w:rsidRDefault="00114CB1" w:rsidP="00114CB1">
      <w:pPr>
        <w:bidi w:val="0"/>
        <w:spacing w:line="259" w:lineRule="auto"/>
        <w:jc w:val="right"/>
        <w:rPr>
          <w:rFonts w:ascii="Sakkal Majalla" w:hAnsi="Sakkal Majalla"/>
          <w:sz w:val="34"/>
          <w:rtl/>
        </w:rPr>
      </w:pPr>
      <w:r>
        <w:rPr>
          <w:rFonts w:ascii="Sakkal Majalla" w:hAnsi="Sakkal Majalla"/>
          <w:noProof/>
          <w:sz w:val="34"/>
          <w:rtl/>
          <w:lang w:val="ar-SA"/>
        </w:rPr>
        <w:drawing>
          <wp:anchor distT="0" distB="0" distL="114300" distR="114300" simplePos="0" relativeHeight="252838912" behindDoc="0" locked="0" layoutInCell="1" allowOverlap="1" wp14:anchorId="34808714" wp14:editId="26ACBEAA">
            <wp:simplePos x="0" y="0"/>
            <wp:positionH relativeFrom="column">
              <wp:posOffset>137160</wp:posOffset>
            </wp:positionH>
            <wp:positionV relativeFrom="paragraph">
              <wp:posOffset>132080</wp:posOffset>
            </wp:positionV>
            <wp:extent cx="1051560" cy="1051560"/>
            <wp:effectExtent l="0" t="0" r="0" b="0"/>
            <wp:wrapThrough wrapText="bothSides">
              <wp:wrapPolygon edited="0">
                <wp:start x="3522" y="0"/>
                <wp:lineTo x="0" y="3913"/>
                <wp:lineTo x="0" y="20348"/>
                <wp:lineTo x="2739" y="21130"/>
                <wp:lineTo x="9391" y="21130"/>
                <wp:lineTo x="20739" y="21130"/>
                <wp:lineTo x="21130" y="19565"/>
                <wp:lineTo x="21130" y="14087"/>
                <wp:lineTo x="20739" y="13304"/>
                <wp:lineTo x="18000" y="12522"/>
                <wp:lineTo x="16043" y="6261"/>
                <wp:lineTo x="16043" y="0"/>
                <wp:lineTo x="3522" y="0"/>
              </wp:wrapPolygon>
            </wp:wrapThrough>
            <wp:docPr id="525415911" name="صورة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415911" name="صورة 52541591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051560" cy="1051560"/>
                    </a:xfrm>
                    <a:prstGeom prst="rect">
                      <a:avLst/>
                    </a:prstGeom>
                  </pic:spPr>
                </pic:pic>
              </a:graphicData>
            </a:graphic>
            <wp14:sizeRelH relativeFrom="margin">
              <wp14:pctWidth>0</wp14:pctWidth>
            </wp14:sizeRelH>
            <wp14:sizeRelV relativeFrom="margin">
              <wp14:pctHeight>0</wp14:pctHeight>
            </wp14:sizeRelV>
          </wp:anchor>
        </w:drawing>
      </w:r>
      <w:r w:rsidR="00952DCA" w:rsidRPr="00952DCA">
        <w:rPr>
          <w:rFonts w:ascii="Sakkal Majalla" w:hAnsi="Sakkal Majalla"/>
          <w:sz w:val="34"/>
          <w:rtl/>
        </w:rPr>
        <w:t xml:space="preserve">مرحباً بكم في الجلسة الأولى من برنامجنا التدريبي. تماماً كما يحتاج المسافر إلى بوصلة لتحديد موقعه والاتجاه الذي سيسلكه، يحتاج المدرب المحترف إلى بوصلة مهنية تساعده على تحديد موقعه الحالي ووجهته المستقبلية. </w:t>
      </w:r>
    </w:p>
    <w:p w14:paraId="57A924CC" w14:textId="77777777" w:rsidR="00952DCA" w:rsidRDefault="00952DCA" w:rsidP="00952DCA">
      <w:pPr>
        <w:spacing w:line="259" w:lineRule="auto"/>
        <w:rPr>
          <w:rFonts w:ascii="Sakkal Majalla" w:hAnsi="Sakkal Majalla"/>
          <w:sz w:val="34"/>
          <w:rtl/>
        </w:rPr>
      </w:pPr>
      <w:r w:rsidRPr="00952DCA">
        <w:rPr>
          <w:rFonts w:ascii="Sakkal Majalla" w:hAnsi="Sakkal Majalla"/>
          <w:sz w:val="34"/>
          <w:rtl/>
        </w:rPr>
        <w:t>في هذه الجلسة، سنكتشف معاً كيفية تحديد موقعنا المهني الحالي ورسم خارطة واضحة لمسارنا المستقبلي كمدربين محترفين.</w:t>
      </w:r>
    </w:p>
    <w:p w14:paraId="28F13CD1" w14:textId="77777777" w:rsidR="00952DCA" w:rsidRDefault="00952DCA" w:rsidP="00952DCA">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4F37045" wp14:editId="6A26F62F">
                <wp:extent cx="5537836" cy="992761"/>
                <wp:effectExtent l="0" t="0" r="0" b="0"/>
                <wp:docPr id="1608695461"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5462" name="Group 1608695462"/>
                        <wpg:cNvGrpSpPr/>
                        <wpg:grpSpPr>
                          <a:xfrm>
                            <a:off x="1" y="0"/>
                            <a:ext cx="5537836" cy="992761"/>
                            <a:chOff x="0" y="0"/>
                            <a:chExt cx="5538027" cy="992804"/>
                          </a:xfrm>
                        </wpg:grpSpPr>
                        <wps:wsp>
                          <wps:cNvPr id="1608695463" name="TextBox 4"/>
                          <wps:cNvSpPr txBox="1"/>
                          <wps:spPr>
                            <a:xfrm>
                              <a:off x="4688958" y="456229"/>
                              <a:ext cx="849069" cy="536575"/>
                            </a:xfrm>
                            <a:prstGeom prst="rect">
                              <a:avLst/>
                            </a:prstGeom>
                            <a:noFill/>
                          </wps:spPr>
                          <wps:txbx>
                            <w:txbxContent>
                              <w:p w14:paraId="2B5822CC" w14:textId="77777777" w:rsidR="00952DCA" w:rsidRDefault="00952DCA" w:rsidP="00952DCA">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546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465" name="TextBox 7"/>
                          <wps:cNvSpPr txBox="1"/>
                          <wps:spPr>
                            <a:xfrm>
                              <a:off x="0" y="203938"/>
                              <a:ext cx="4493415" cy="536598"/>
                            </a:xfrm>
                            <a:prstGeom prst="rect">
                              <a:avLst/>
                            </a:prstGeom>
                            <a:noFill/>
                          </wps:spPr>
                          <wps:txbx>
                            <w:txbxContent>
                              <w:p w14:paraId="6F3BB4B6" w14:textId="77777777" w:rsidR="00952DCA" w:rsidRDefault="00952DCA" w:rsidP="00952DCA">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5466"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4F37045" id="Group 63" o:spid="_x0000_s108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">
                <v:group id="Group 1608695462" o:spid="_x0000_s108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94C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">
                  <v:shape id="TextBox 4" o:spid="_x0000_s108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Lo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LR6LB/j9KQOgNz8AAAD//wMAUEsBAi0AFAAGAAgAAAAhANvh9svuAAAAhQEAABMAAAAAAAAA&#10;AAAAAAAAAAAAAFtDb250ZW50X1R5cGVzXS54bWxQSwECLQAUAAYACAAAACEAWvQsW78AAAAVAQAA&#10;CwAAAAAAAAAAAAAAAAAfAQAAX3JlbHMvLnJlbHNQSwECLQAUAAYACAAAACEAHphS6MYAAADjAAAA&#10;DwAAAAAAAAAAAAAAAAAHAgAAZHJzL2Rvd25yZXYueG1sUEsFBgAAAAADAAMAtwAAAPoCAAAAAA==&#10;" filled="f" stroked="f">
                    <v:textbox style="mso-fit-shape-to-text:t">
                      <w:txbxContent>
                        <w:p w14:paraId="2B5822CC" w14:textId="77777777" w:rsidR="00952DCA" w:rsidRDefault="00952DCA" w:rsidP="00952DCA">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08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" fillcolor="#168489" stroked="f" strokeweight="1pt">
                    <v:stroke joinstyle="miter"/>
                  </v:roundrect>
                  <v:shape id="TextBox 7" o:spid="_x0000_s108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" filled="f" stroked="f">
                    <v:textbox style="mso-fit-shape-to-text:t">
                      <w:txbxContent>
                        <w:p w14:paraId="6F3BB4B6" w14:textId="77777777" w:rsidR="00952DCA" w:rsidRDefault="00952DCA" w:rsidP="00952DCA">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08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">
                  <v:imagedata r:id="rId63" o:title="Brainstorming "/>
                </v:shape>
                <w10:anchorlock/>
              </v:group>
            </w:pict>
          </mc:Fallback>
        </mc:AlternateContent>
      </w:r>
    </w:p>
    <w:p w14:paraId="11E954A1" w14:textId="77777777" w:rsidR="00952DCA" w:rsidRDefault="00952DCA" w:rsidP="00952DCA">
      <w:pPr>
        <w:rPr>
          <w:rFonts w:ascii="Sakkal Majalla" w:hAnsi="Sakkal Majalla"/>
          <w:sz w:val="34"/>
          <w:rtl/>
        </w:rPr>
      </w:pPr>
      <w:r w:rsidRPr="00E67690">
        <w:rPr>
          <w:noProof/>
          <w:sz w:val="34"/>
        </w:rPr>
        <w:drawing>
          <wp:anchor distT="0" distB="0" distL="114300" distR="114300" simplePos="0" relativeHeight="252812288" behindDoc="0" locked="0" layoutInCell="1" allowOverlap="1" wp14:anchorId="73BF5139" wp14:editId="0D9BE3FB">
            <wp:simplePos x="0" y="0"/>
            <wp:positionH relativeFrom="margin">
              <wp:align>right</wp:align>
            </wp:positionH>
            <wp:positionV relativeFrom="paragraph">
              <wp:posOffset>11801</wp:posOffset>
            </wp:positionV>
            <wp:extent cx="457200" cy="457200"/>
            <wp:effectExtent l="0" t="0" r="0" b="0"/>
            <wp:wrapSquare wrapText="bothSides"/>
            <wp:docPr id="1608695468"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952DCA">
        <w:rPr>
          <w:rFonts w:ascii="Sakkal Majalla" w:hAnsi="Sakkal Majalla"/>
          <w:sz w:val="34"/>
          <w:rtl/>
        </w:rPr>
        <w:t>ما هي العلامات التي تخبرك أنك في المسار الصحيح كمدرب؟</w:t>
      </w:r>
    </w:p>
    <w:p w14:paraId="2AEBEF13" w14:textId="5782C0A9" w:rsidR="00114CB1" w:rsidRDefault="008F752D" w:rsidP="008F752D">
      <w:pPr>
        <w:ind w:left="-755"/>
        <w:jc w:val="center"/>
        <w:rPr>
          <w:rFonts w:ascii="Sakkal Majalla" w:hAnsi="Sakkal Majalla"/>
          <w:sz w:val="34"/>
          <w:rtl/>
        </w:rPr>
      </w:pPr>
      <w:r>
        <w:rPr>
          <w:noProof/>
        </w:rPr>
        <mc:AlternateContent>
          <mc:Choice Requires="wps">
            <w:drawing>
              <wp:inline distT="0" distB="0" distL="0" distR="0" wp14:anchorId="4E260A28" wp14:editId="6FF5EDAE">
                <wp:extent cx="6741160" cy="5524500"/>
                <wp:effectExtent l="0" t="0" r="21590" b="19050"/>
                <wp:docPr id="46183002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1160" cy="5524500"/>
                        </a:xfrm>
                        <a:prstGeom prst="roundRect">
                          <a:avLst>
                            <a:gd name="adj" fmla="val 16667"/>
                          </a:avLst>
                        </a:prstGeom>
                        <a:solidFill>
                          <a:srgbClr val="EAF4E4"/>
                        </a:solidFill>
                        <a:ln w="12700">
                          <a:solidFill>
                            <a:schemeClr val="accent6"/>
                          </a:solidFill>
                          <a:miter lim="800000"/>
                          <a:headEnd/>
                          <a:tailEnd/>
                        </a:ln>
                      </wps:spPr>
                      <wps:txbx>
                        <w:txbxContent>
                          <w:p w14:paraId="0E2E89A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A62F7F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1CFE96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03A7F2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F2D718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D69513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C5E5B0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AD76C5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56534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AB6B3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93C188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8507A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784202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2D2943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38DF61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82611C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8558E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1AFC28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C6622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B032F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1A0A5A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006CD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5C0DC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88A7D4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3F5577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629A3C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67C2B68"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E260A28" id="_x0000_s1090" style="width:530.8pt;height:4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" fillcolor="#eaf4e4" strokecolor="#70ad47 [3209]" strokeweight="1pt">
                <v:stroke joinstyle="miter"/>
                <v:textbox inset="0,3mm,0">
                  <w:txbxContent>
                    <w:p w14:paraId="0E2E89A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A62F7F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1CFE96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03A7F2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F2D718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D69513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C5E5B0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AD76C5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56534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AB6B3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93C188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8507A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784202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2D2943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38DF61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82611C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8558E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1AFC28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C6622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B032F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1A0A5A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006CD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5C0DC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88A7D4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3F5577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629A3C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67C2B68" w14:textId="77777777" w:rsidR="008F752D" w:rsidRDefault="008F752D" w:rsidP="008F752D">
                      <w:pPr>
                        <w:jc w:val="center"/>
                        <w:rPr>
                          <w:sz w:val="22"/>
                          <w:szCs w:val="28"/>
                          <w:rtl/>
                          <w:lang w:bidi="ar-SY"/>
                        </w:rPr>
                      </w:pPr>
                    </w:p>
                  </w:txbxContent>
                </v:textbox>
                <w10:anchorlock/>
              </v:roundrect>
            </w:pict>
          </mc:Fallback>
        </mc:AlternateContent>
      </w:r>
    </w:p>
    <w:p w14:paraId="4F7F4995" w14:textId="77777777" w:rsidR="00114CB1" w:rsidRDefault="00114CB1" w:rsidP="00114CB1">
      <w:pPr>
        <w:jc w:val="center"/>
        <w:rPr>
          <w:rFonts w:ascii="Sakkal Majalla" w:hAnsi="Sakkal Majalla"/>
          <w:sz w:val="34"/>
          <w:rtl/>
        </w:rPr>
      </w:pPr>
    </w:p>
    <w:p w14:paraId="0AEFA099" w14:textId="17800E90" w:rsidR="00114CB1" w:rsidRDefault="00114CB1" w:rsidP="00114CB1">
      <w:pPr>
        <w:jc w:val="center"/>
        <w:rPr>
          <w:rFonts w:ascii="Sakkal Majalla" w:hAnsi="Sakkal Majalla"/>
          <w:sz w:val="34"/>
          <w:rtl/>
        </w:rPr>
      </w:pPr>
      <w:r>
        <w:rPr>
          <w:rFonts w:ascii="Sakkal Majalla" w:hAnsi="Sakkal Majalla"/>
          <w:noProof/>
          <w:sz w:val="34"/>
          <w:rtl/>
          <w:lang w:val="ar-SA"/>
        </w:rPr>
        <w:drawing>
          <wp:inline distT="0" distB="0" distL="0" distR="0" wp14:anchorId="26BB73D2" wp14:editId="5DDC1A78">
            <wp:extent cx="1158240" cy="1158240"/>
            <wp:effectExtent l="0" t="0" r="3810" b="3810"/>
            <wp:docPr id="1012874111" name="صورة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874111" name="صورة 101287411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158247" cy="1158247"/>
                    </a:xfrm>
                    <a:prstGeom prst="rect">
                      <a:avLst/>
                    </a:prstGeom>
                  </pic:spPr>
                </pic:pic>
              </a:graphicData>
            </a:graphic>
          </wp:inline>
        </w:drawing>
      </w:r>
    </w:p>
    <w:p w14:paraId="2AE17E7B" w14:textId="534EA5DC" w:rsidR="00FF3110" w:rsidRDefault="00FF3110" w:rsidP="00FF3110">
      <w:pPr>
        <w:keepNext/>
        <w:pageBreakBefore/>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1A237CEA" wp14:editId="4CA9B4F3">
                <wp:extent cx="5731510" cy="895350"/>
                <wp:effectExtent l="0" t="0" r="21590" b="19050"/>
                <wp:docPr id="23533470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2859687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02012508" name="مجموعة 39"/>
                        <wpg:cNvGrpSpPr/>
                        <wpg:grpSpPr>
                          <a:xfrm>
                            <a:off x="0" y="0"/>
                            <a:ext cx="5731510" cy="895350"/>
                            <a:chOff x="0" y="0"/>
                            <a:chExt cx="5878196" cy="918845"/>
                          </a:xfrm>
                        </wpg:grpSpPr>
                        <wpg:grpSp>
                          <wpg:cNvPr id="1789826377" name="مجموعة 40"/>
                          <wpg:cNvGrpSpPr/>
                          <wpg:grpSpPr>
                            <a:xfrm>
                              <a:off x="0" y="0"/>
                              <a:ext cx="5878196" cy="918845"/>
                              <a:chOff x="0" y="0"/>
                              <a:chExt cx="6240348" cy="919070"/>
                            </a:xfrm>
                          </wpg:grpSpPr>
                          <wpg:grpSp>
                            <wpg:cNvPr id="1423350024" name="مجموعة 41"/>
                            <wpg:cNvGrpSpPr/>
                            <wpg:grpSpPr>
                              <a:xfrm>
                                <a:off x="0" y="169208"/>
                                <a:ext cx="5433072" cy="580613"/>
                                <a:chOff x="0" y="169208"/>
                                <a:chExt cx="5433072" cy="580613"/>
                              </a:xfrm>
                            </wpg:grpSpPr>
                            <wps:wsp>
                              <wps:cNvPr id="1832117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161102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4788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1992036" name="مربع نص 41"/>
                          <wps:cNvSpPr txBox="1"/>
                          <wps:spPr>
                            <a:xfrm>
                              <a:off x="204484" y="257055"/>
                              <a:ext cx="4616071" cy="387740"/>
                            </a:xfrm>
                            <a:prstGeom prst="rect">
                              <a:avLst/>
                            </a:prstGeom>
                            <a:noFill/>
                          </wps:spPr>
                          <wps:txbx>
                            <w:txbxContent>
                              <w:p w14:paraId="1E34C196" w14:textId="5B23677C" w:rsidR="00FF3110" w:rsidRDefault="00FF3110" w:rsidP="00FF3110">
                                <w:pPr>
                                  <w:rPr>
                                    <w:rFonts w:eastAsia="Calibri" w:hAnsi="Adobe Arabic" w:cs="Adobe Arabic"/>
                                    <w:b/>
                                    <w:bCs/>
                                    <w:color w:val="FFFFFF"/>
                                    <w:kern w:val="24"/>
                                    <w:sz w:val="36"/>
                                    <w:szCs w:val="36"/>
                                    <w:lang w:bidi="ar-EG"/>
                                  </w:rPr>
                                </w:pPr>
                                <w:r w:rsidRPr="00FF3110">
                                  <w:rPr>
                                    <w:rFonts w:eastAsia="Calibri" w:hAnsi="Adobe Arabic" w:cs="Adobe Arabic"/>
                                    <w:b/>
                                    <w:bCs/>
                                    <w:color w:val="FFFFFF"/>
                                    <w:kern w:val="24"/>
                                    <w:sz w:val="36"/>
                                    <w:szCs w:val="36"/>
                                    <w:rtl/>
                                    <w:lang w:bidi="ar-EG"/>
                                  </w:rPr>
                                  <w:t xml:space="preserve">كيف </w:t>
                                </w:r>
                                <w:r w:rsidRPr="00FF3110">
                                  <w:rPr>
                                    <w:rFonts w:eastAsia="Calibri" w:hAnsi="Adobe Arabic" w:cs="Adobe Arabic" w:hint="cs"/>
                                    <w:b/>
                                    <w:bCs/>
                                    <w:color w:val="FFFFFF"/>
                                    <w:kern w:val="24"/>
                                    <w:sz w:val="36"/>
                                    <w:szCs w:val="36"/>
                                    <w:rtl/>
                                    <w:lang w:bidi="ar-EG"/>
                                  </w:rPr>
                                  <w:t>أستطيع</w:t>
                                </w:r>
                                <w:r w:rsidRPr="00FF3110">
                                  <w:rPr>
                                    <w:rFonts w:eastAsia="Calibri" w:hAnsi="Adobe Arabic" w:cs="Adobe Arabic"/>
                                    <w:b/>
                                    <w:bCs/>
                                    <w:color w:val="FFFFFF"/>
                                    <w:kern w:val="24"/>
                                    <w:sz w:val="36"/>
                                    <w:szCs w:val="36"/>
                                    <w:rtl/>
                                    <w:lang w:bidi="ar-EG"/>
                                  </w:rPr>
                                  <w:t xml:space="preserve"> معرفة موقعي الحالي وأي اتجاه سأسلك في البداية؟</w:t>
                                </w:r>
                              </w:p>
                            </w:txbxContent>
                          </wps:txbx>
                          <wps:bodyPr wrap="square" rtlCol="1">
                            <a:spAutoFit/>
                          </wps:bodyPr>
                        </wps:wsp>
                      </wpg:grpSp>
                    </wpg:wgp>
                  </a:graphicData>
                </a:graphic>
              </wp:inline>
            </w:drawing>
          </mc:Choice>
          <mc:Fallback>
            <w:pict>
              <v:group w14:anchorId="1A237CEA" id="_x0000_s10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1VSytakHAAC4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10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">
                  <v:imagedata r:id="rId60" o:title=""/>
                </v:shape>
                <v:group id="مجموعة 39" o:spid="_x0000_s10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">
                  <v:group id="_x0000_s10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">
                    <v:group id="مجموعة 41" o:spid="_x0000_s10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">
                      <v:shape id="شكل حر 42" o:spid="_x0000_s10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" fillcolor="#168489" stroked="f" strokeweight="1pt">
                        <v:stroke joinstyle="miter"/>
                      </v:roundrect>
                    </v:group>
                    <v:oval id="شكل بيضاوي 44" o:spid="_x0000_s10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" filled="f" strokecolor="#a5a5a5 [2092]" strokeweight="1pt">
                      <v:stroke joinstyle="miter"/>
                    </v:oval>
                  </v:group>
                  <v:shape id="مربع نص 41" o:spid="_x0000_s109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" filled="f" stroked="f">
                    <v:textbox style="mso-fit-shape-to-text:t">
                      <w:txbxContent>
                        <w:p w14:paraId="1E34C196" w14:textId="5B23677C" w:rsidR="00FF3110" w:rsidRDefault="00FF3110" w:rsidP="00FF3110">
                          <w:pPr>
                            <w:rPr>
                              <w:rFonts w:eastAsia="Calibri" w:hAnsi="Adobe Arabic" w:cs="Adobe Arabic"/>
                              <w:b/>
                              <w:bCs/>
                              <w:color w:val="FFFFFF"/>
                              <w:kern w:val="24"/>
                              <w:sz w:val="36"/>
                              <w:szCs w:val="36"/>
                              <w:lang w:bidi="ar-EG"/>
                            </w:rPr>
                          </w:pPr>
                          <w:r w:rsidRPr="00FF3110">
                            <w:rPr>
                              <w:rFonts w:eastAsia="Calibri" w:hAnsi="Adobe Arabic" w:cs="Adobe Arabic"/>
                              <w:b/>
                              <w:bCs/>
                              <w:color w:val="FFFFFF"/>
                              <w:kern w:val="24"/>
                              <w:sz w:val="36"/>
                              <w:szCs w:val="36"/>
                              <w:rtl/>
                              <w:lang w:bidi="ar-EG"/>
                            </w:rPr>
                            <w:t xml:space="preserve">كيف </w:t>
                          </w:r>
                          <w:r w:rsidRPr="00FF3110">
                            <w:rPr>
                              <w:rFonts w:eastAsia="Calibri" w:hAnsi="Adobe Arabic" w:cs="Adobe Arabic" w:hint="cs"/>
                              <w:b/>
                              <w:bCs/>
                              <w:color w:val="FFFFFF"/>
                              <w:kern w:val="24"/>
                              <w:sz w:val="36"/>
                              <w:szCs w:val="36"/>
                              <w:rtl/>
                              <w:lang w:bidi="ar-EG"/>
                            </w:rPr>
                            <w:t>أستطيع</w:t>
                          </w:r>
                          <w:r w:rsidRPr="00FF3110">
                            <w:rPr>
                              <w:rFonts w:eastAsia="Calibri" w:hAnsi="Adobe Arabic" w:cs="Adobe Arabic"/>
                              <w:b/>
                              <w:bCs/>
                              <w:color w:val="FFFFFF"/>
                              <w:kern w:val="24"/>
                              <w:sz w:val="36"/>
                              <w:szCs w:val="36"/>
                              <w:rtl/>
                              <w:lang w:bidi="ar-EG"/>
                            </w:rPr>
                            <w:t xml:space="preserve"> معرفة موقعي الحالي وأي اتجاه سأسلك في البداية؟</w:t>
                          </w:r>
                        </w:p>
                      </w:txbxContent>
                    </v:textbox>
                  </v:shape>
                </v:group>
                <w10:anchorlock/>
              </v:group>
            </w:pict>
          </mc:Fallback>
        </mc:AlternateContent>
      </w:r>
      <w:r w:rsidRPr="00957FAB">
        <w:rPr>
          <w:rFonts w:ascii="Sakkal Majalla" w:hAnsi="Sakkal Majalla"/>
          <w:b/>
          <w:bCs/>
          <w:color w:val="FF0000"/>
          <w:sz w:val="32"/>
          <w:szCs w:val="32"/>
          <w:rtl/>
        </w:rPr>
        <w:t xml:space="preserve"> </w:t>
      </w:r>
    </w:p>
    <w:p w14:paraId="27BE0D2D" w14:textId="77777777" w:rsidR="00FF3110" w:rsidRPr="00FF3110" w:rsidRDefault="00FF3110" w:rsidP="00FF3110">
      <w:pPr>
        <w:spacing w:line="259" w:lineRule="auto"/>
        <w:rPr>
          <w:rFonts w:ascii="Sakkal Majalla" w:hAnsi="Sakkal Majalla"/>
          <w:b/>
          <w:bCs/>
          <w:color w:val="008080"/>
          <w:sz w:val="34"/>
          <w:rtl/>
        </w:rPr>
      </w:pPr>
      <w:r w:rsidRPr="00FF3110">
        <w:rPr>
          <w:rFonts w:ascii="Sakkal Majalla" w:hAnsi="Sakkal Majalla"/>
          <w:b/>
          <w:bCs/>
          <w:color w:val="008080"/>
          <w:sz w:val="34"/>
          <w:rtl/>
        </w:rPr>
        <w:t>أهمية تحديد الموقع</w:t>
      </w:r>
    </w:p>
    <w:p w14:paraId="410C3EAE" w14:textId="77777777" w:rsidR="00FF3110" w:rsidRPr="00FF3110" w:rsidRDefault="00FF3110" w:rsidP="00FF3110">
      <w:pPr>
        <w:spacing w:line="259" w:lineRule="auto"/>
        <w:rPr>
          <w:rFonts w:ascii="Sakkal Majalla" w:hAnsi="Sakkal Majalla"/>
          <w:sz w:val="34"/>
          <w:rtl/>
        </w:rPr>
      </w:pPr>
      <w:r w:rsidRPr="003C107D">
        <w:rPr>
          <w:rFonts w:ascii="Sakkal Majalla" w:hAnsi="Sakkal Majalla"/>
          <w:sz w:val="34"/>
          <w:highlight w:val="lightGray"/>
          <w:rtl/>
        </w:rPr>
        <w:t>يقول الله تعالى: "وَعَلَامَاتٍ وَبِالنَّجْمِ هُمْ يَهْتَدُونَ" (سورة النحل: 16).</w:t>
      </w:r>
      <w:r w:rsidRPr="00FF3110">
        <w:rPr>
          <w:rFonts w:ascii="Sakkal Majalla" w:hAnsi="Sakkal Majalla"/>
          <w:sz w:val="34"/>
          <w:rtl/>
        </w:rPr>
        <w:t xml:space="preserve"> هذه الآية تشير إلى أهمية العلامات في تحديد المسارات والاتجاهات، وهذا ينطبق تماماً على مسارنا المهني.</w:t>
      </w:r>
    </w:p>
    <w:p w14:paraId="0DCD700E"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sz w:val="34"/>
          <w:rtl/>
        </w:rPr>
        <w:t>تحديد الموقع الحالي هو الخطوة الأولى في أي رحلة ناجحة. فكما يقول ستيفن كوفي: "ابدأ والنهاية في ذهنك"، لكن لكي تصل إلى النهاية، يجب أن تعرف أين أنت الآن بالضبط.</w:t>
      </w:r>
    </w:p>
    <w:p w14:paraId="1D509092" w14:textId="77777777" w:rsidR="00FF3110" w:rsidRDefault="00FF3110" w:rsidP="00FF3110">
      <w:pPr>
        <w:spacing w:line="259" w:lineRule="auto"/>
        <w:rPr>
          <w:rFonts w:ascii="Sakkal Majalla" w:hAnsi="Sakkal Majalla"/>
          <w:b/>
          <w:bCs/>
          <w:color w:val="008080"/>
          <w:sz w:val="34"/>
        </w:rPr>
      </w:pPr>
      <w:r w:rsidRPr="00FF3110">
        <w:rPr>
          <w:rFonts w:ascii="Sakkal Majalla" w:hAnsi="Sakkal Majalla"/>
          <w:b/>
          <w:bCs/>
          <w:color w:val="008080"/>
          <w:sz w:val="34"/>
          <w:rtl/>
        </w:rPr>
        <w:t xml:space="preserve"> استراتيجيات تحديد الموقع المهني:</w:t>
      </w:r>
    </w:p>
    <w:p w14:paraId="7F51ADAE" w14:textId="3F016693" w:rsidR="003C107D" w:rsidRPr="00FF3110" w:rsidRDefault="003C107D" w:rsidP="003C107D">
      <w:pPr>
        <w:spacing w:line="259" w:lineRule="auto"/>
        <w:jc w:val="center"/>
        <w:rPr>
          <w:rFonts w:ascii="Sakkal Majalla" w:hAnsi="Sakkal Majalla"/>
          <w:b/>
          <w:bCs/>
          <w:color w:val="008080"/>
          <w:sz w:val="34"/>
          <w:rtl/>
        </w:rPr>
      </w:pPr>
      <w:r w:rsidRPr="003C107D">
        <w:rPr>
          <w:rFonts w:ascii="Sakkal Majalla" w:hAnsi="Sakkal Majalla"/>
          <w:b/>
          <w:bCs/>
          <w:noProof/>
          <w:color w:val="008080"/>
          <w:sz w:val="34"/>
        </w:rPr>
        <mc:AlternateContent>
          <mc:Choice Requires="wpg">
            <w:drawing>
              <wp:inline distT="0" distB="0" distL="0" distR="0" wp14:anchorId="33C8F04B" wp14:editId="72890550">
                <wp:extent cx="5346730" cy="3270601"/>
                <wp:effectExtent l="0" t="0" r="0" b="0"/>
                <wp:docPr id="43" name="مجموعة 42">
                  <a:extLst xmlns:a="http://schemas.openxmlformats.org/drawingml/2006/main">
                    <a:ext uri="{FF2B5EF4-FFF2-40B4-BE49-F238E27FC236}">
                      <a16:creationId xmlns:a16="http://schemas.microsoft.com/office/drawing/2014/main" id="{03C86B02-BC6B-D1BD-5498-AE1FE2DF70E6}"/>
                    </a:ext>
                  </a:extLst>
                </wp:docPr>
                <wp:cNvGraphicFramePr/>
                <a:graphic xmlns:a="http://schemas.openxmlformats.org/drawingml/2006/main">
                  <a:graphicData uri="http://schemas.microsoft.com/office/word/2010/wordprocessingGroup">
                    <wpg:wgp>
                      <wpg:cNvGrpSpPr/>
                      <wpg:grpSpPr>
                        <a:xfrm>
                          <a:off x="0" y="0"/>
                          <a:ext cx="5346730" cy="3270601"/>
                          <a:chOff x="0" y="0"/>
                          <a:chExt cx="5346730" cy="3270601"/>
                        </a:xfrm>
                      </wpg:grpSpPr>
                      <pic:pic xmlns:pic="http://schemas.openxmlformats.org/drawingml/2006/picture">
                        <pic:nvPicPr>
                          <pic:cNvPr id="1751891615" name="صورة 1751891615" descr="صورة تحتوي على الرسومات, تصميم الجرافيك, رمز, شعار&#10;&#10;قد يكون المحتوى الذي تم إنشاؤه بواسطة الذكاء الاصطناعي غير صحيح.">
                            <a:extLst>
                              <a:ext uri="{FF2B5EF4-FFF2-40B4-BE49-F238E27FC236}">
                                <a16:creationId xmlns:a16="http://schemas.microsoft.com/office/drawing/2014/main" id="{B8F193B7-F7BC-9BD4-4F95-3DAC8095E5F4}"/>
                              </a:ext>
                            </a:extLst>
                          </pic:cNvPr>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574655" y="0"/>
                            <a:ext cx="937062" cy="937062"/>
                          </a:xfrm>
                          <a:prstGeom prst="rect">
                            <a:avLst/>
                          </a:prstGeom>
                        </pic:spPr>
                      </pic:pic>
                      <pic:pic xmlns:pic="http://schemas.openxmlformats.org/drawingml/2006/picture">
                        <pic:nvPicPr>
                          <pic:cNvPr id="345313550" name="صورة 345313550" descr="صورة تحتوي على لقطة شاشة, الرسومات, التصميم&#10;&#10;قد يكون المحتوى الذي تم إنشاؤه بواسطة الذكاء الاصطناعي غير صحيح.">
                            <a:extLst>
                              <a:ext uri="{FF2B5EF4-FFF2-40B4-BE49-F238E27FC236}">
                                <a16:creationId xmlns:a16="http://schemas.microsoft.com/office/drawing/2014/main" id="{06AF7205-0615-1430-D649-1C55662B3ECE}"/>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2381685" y="4802"/>
                            <a:ext cx="932260" cy="932260"/>
                          </a:xfrm>
                          <a:prstGeom prst="rect">
                            <a:avLst/>
                          </a:prstGeom>
                        </pic:spPr>
                      </pic:pic>
                      <pic:pic xmlns:pic="http://schemas.openxmlformats.org/drawingml/2006/picture">
                        <pic:nvPicPr>
                          <pic:cNvPr id="448744806" name="صورة 448744806" descr="صورة تحتوي على الرسومات, رمز, قصاصة فنية, تصميم الجرافيك&#10;&#10;قد يكون المحتوى الذي تم إنشاؤه بواسطة الذكاء الاصطناعي غير صحيح.">
                            <a:extLst>
                              <a:ext uri="{FF2B5EF4-FFF2-40B4-BE49-F238E27FC236}">
                                <a16:creationId xmlns:a16="http://schemas.microsoft.com/office/drawing/2014/main" id="{7EFF549B-754B-70E5-A91B-83B4876A75EA}"/>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4201331" y="87532"/>
                            <a:ext cx="761998" cy="761998"/>
                          </a:xfrm>
                          <a:prstGeom prst="rect">
                            <a:avLst/>
                          </a:prstGeom>
                        </pic:spPr>
                      </pic:pic>
                      <pic:pic xmlns:pic="http://schemas.openxmlformats.org/drawingml/2006/picture">
                        <pic:nvPicPr>
                          <pic:cNvPr id="878437440" name="صورة 878437440">
                            <a:extLst>
                              <a:ext uri="{FF2B5EF4-FFF2-40B4-BE49-F238E27FC236}">
                                <a16:creationId xmlns:a16="http://schemas.microsoft.com/office/drawing/2014/main" id="{5D240B03-A241-0B30-3839-E970E8884F4A}"/>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3354435" y="1730773"/>
                            <a:ext cx="801876" cy="801876"/>
                          </a:xfrm>
                          <a:prstGeom prst="rect">
                            <a:avLst/>
                          </a:prstGeom>
                        </pic:spPr>
                      </pic:pic>
                      <wps:wsp>
                        <wps:cNvPr id="550733823" name="مربع نص 18">
                          <a:extLst>
                            <a:ext uri="{FF2B5EF4-FFF2-40B4-BE49-F238E27FC236}">
                              <a16:creationId xmlns:a16="http://schemas.microsoft.com/office/drawing/2014/main" id="{4B9914F2-DA0C-DEB5-44A9-14ABD49E0F3A}"/>
                            </a:ext>
                          </a:extLst>
                        </wps:cNvPr>
                        <wps:cNvSpPr txBox="1"/>
                        <wps:spPr>
                          <a:xfrm>
                            <a:off x="1277388" y="2715154"/>
                            <a:ext cx="1285629" cy="544338"/>
                          </a:xfrm>
                          <a:prstGeom prst="rect">
                            <a:avLst/>
                          </a:prstGeom>
                          <a:noFill/>
                        </wps:spPr>
                        <wps:txbx>
                          <w:txbxContent>
                            <w:p w14:paraId="4AD7CF00"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مقارنة معيارية</w:t>
                              </w:r>
                            </w:p>
                          </w:txbxContent>
                        </wps:txbx>
                        <wps:bodyPr wrap="square" rtlCol="1">
                          <a:noAutofit/>
                        </wps:bodyPr>
                      </wps:wsp>
                      <wps:wsp>
                        <wps:cNvPr id="682667950" name="مربع نص 18">
                          <a:extLst>
                            <a:ext uri="{FF2B5EF4-FFF2-40B4-BE49-F238E27FC236}">
                              <a16:creationId xmlns:a16="http://schemas.microsoft.com/office/drawing/2014/main" id="{3B561A2A-D0CE-F630-99A6-BAA5CD05C11E}"/>
                            </a:ext>
                          </a:extLst>
                        </wps:cNvPr>
                        <wps:cNvSpPr txBox="1"/>
                        <wps:spPr>
                          <a:xfrm>
                            <a:off x="2941807" y="2715154"/>
                            <a:ext cx="1627131" cy="555447"/>
                          </a:xfrm>
                          <a:prstGeom prst="rect">
                            <a:avLst/>
                          </a:prstGeom>
                          <a:noFill/>
                        </wps:spPr>
                        <wps:txbx>
                          <w:txbxContent>
                            <w:p w14:paraId="5FD0E016"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استطلاع آراء الآخرين</w:t>
                              </w:r>
                            </w:p>
                          </w:txbxContent>
                        </wps:txbx>
                        <wps:bodyPr wrap="square" rtlCol="1">
                          <a:noAutofit/>
                        </wps:bodyPr>
                      </wps:wsp>
                      <wps:wsp>
                        <wps:cNvPr id="450395227" name="مربع نص 18">
                          <a:extLst>
                            <a:ext uri="{FF2B5EF4-FFF2-40B4-BE49-F238E27FC236}">
                              <a16:creationId xmlns:a16="http://schemas.microsoft.com/office/drawing/2014/main" id="{D7C5155C-8082-110B-3AEA-B04B601C53A4}"/>
                            </a:ext>
                          </a:extLst>
                        </wps:cNvPr>
                        <wps:cNvSpPr txBox="1"/>
                        <wps:spPr>
                          <a:xfrm>
                            <a:off x="0" y="1043315"/>
                            <a:ext cx="2086371" cy="579100"/>
                          </a:xfrm>
                          <a:prstGeom prst="rect">
                            <a:avLst/>
                          </a:prstGeom>
                          <a:noFill/>
                        </wps:spPr>
                        <wps:txbx>
                          <w:txbxContent>
                            <w:p w14:paraId="67693CB8"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مراجعة الإنجازات والتحديات</w:t>
                              </w:r>
                            </w:p>
                          </w:txbxContent>
                        </wps:txbx>
                        <wps:bodyPr wrap="square" rtlCol="1">
                          <a:noAutofit/>
                        </wps:bodyPr>
                      </wps:wsp>
                      <wps:wsp>
                        <wps:cNvPr id="1903167659" name="مربع نص 18">
                          <a:extLst>
                            <a:ext uri="{FF2B5EF4-FFF2-40B4-BE49-F238E27FC236}">
                              <a16:creationId xmlns:a16="http://schemas.microsoft.com/office/drawing/2014/main" id="{A1072D9D-4913-41F1-4D74-92FB35CE1E6A}"/>
                            </a:ext>
                          </a:extLst>
                        </wps:cNvPr>
                        <wps:cNvSpPr txBox="1"/>
                        <wps:spPr>
                          <a:xfrm>
                            <a:off x="2205000" y="1069004"/>
                            <a:ext cx="1285629" cy="544338"/>
                          </a:xfrm>
                          <a:prstGeom prst="rect">
                            <a:avLst/>
                          </a:prstGeom>
                          <a:noFill/>
                        </wps:spPr>
                        <wps:txbx>
                          <w:txbxContent>
                            <w:p w14:paraId="23343BEF"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تحليل الكفاءات</w:t>
                              </w:r>
                            </w:p>
                          </w:txbxContent>
                        </wps:txbx>
                        <wps:bodyPr wrap="square" rtlCol="1">
                          <a:noAutofit/>
                        </wps:bodyPr>
                      </wps:wsp>
                      <wps:wsp>
                        <wps:cNvPr id="1694828365" name="مربع نص 18">
                          <a:extLst>
                            <a:ext uri="{FF2B5EF4-FFF2-40B4-BE49-F238E27FC236}">
                              <a16:creationId xmlns:a16="http://schemas.microsoft.com/office/drawing/2014/main" id="{EBEF4C6D-3979-748C-0B43-D0B7C951ED49}"/>
                            </a:ext>
                          </a:extLst>
                        </wps:cNvPr>
                        <wps:cNvSpPr txBox="1"/>
                        <wps:spPr>
                          <a:xfrm>
                            <a:off x="3817929" y="1078077"/>
                            <a:ext cx="1528801" cy="544338"/>
                          </a:xfrm>
                          <a:prstGeom prst="rect">
                            <a:avLst/>
                          </a:prstGeom>
                          <a:noFill/>
                        </wps:spPr>
                        <wps:txbx>
                          <w:txbxContent>
                            <w:p w14:paraId="69CA4CA8"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التقييم الذاتي الشامل</w:t>
                              </w:r>
                            </w:p>
                          </w:txbxContent>
                        </wps:txbx>
                        <wps:bodyPr wrap="square" rtlCol="1">
                          <a:noAutofit/>
                        </wps:bodyPr>
                      </wps:wsp>
                      <pic:pic xmlns:pic="http://schemas.openxmlformats.org/drawingml/2006/picture">
                        <pic:nvPicPr>
                          <pic:cNvPr id="1656528132" name="صورة 1656528132" descr="صورة تحتوي على لقطة شاشة, أرجواني, التصميم, فن&#10;&#10;قد يكون المحتوى الذي تم إنشاؤه بواسطة الذكاء الاصطناعي غير صحيح.">
                            <a:extLst>
                              <a:ext uri="{FF2B5EF4-FFF2-40B4-BE49-F238E27FC236}">
                                <a16:creationId xmlns:a16="http://schemas.microsoft.com/office/drawing/2014/main" id="{911F3433-FD79-2718-6790-59A13626469B}"/>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1626977" y="1754357"/>
                            <a:ext cx="754708" cy="754708"/>
                          </a:xfrm>
                          <a:prstGeom prst="rect">
                            <a:avLst/>
                          </a:prstGeom>
                        </pic:spPr>
                      </pic:pic>
                    </wpg:wgp>
                  </a:graphicData>
                </a:graphic>
              </wp:inline>
            </w:drawing>
          </mc:Choice>
          <mc:Fallback>
            <w:pict>
              <v:group w14:anchorId="33C8F04B" id="مجموعة 42" o:spid="_x0000_s1100" style="width:421pt;height:257.55pt;mso-position-horizontal-relative:char;mso-position-vertical-relative:line" coordsize="53467,327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">
                <v:shape id="صورة 1751891615" o:spid="_x0000_s1101" type="#_x0000_t75" alt="صورة تحتوي على الرسومات, تصميم الجرافيك, رمز, شعار&#10;&#10;قد يكون المحتوى الذي تم إنشاؤه بواسطة الذكاء الاصطناعي غير صحيح." style="position:absolute;left:5746;width:9371;height:9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">
                  <v:imagedata r:id="rId71" o:title="صورة تحتوي على الرسومات, تصميم الجرافيك, رمز, شعار&#10;&#10;قد يكون المحتوى الذي تم إنشاؤه بواسطة الذكاء الاصطناعي غير صحيح"/>
                </v:shape>
                <v:shape id="صورة 345313550" o:spid="_x0000_s1102" type="#_x0000_t75" alt="صورة تحتوي على لقطة شاشة, الرسومات, التصميم&#10;&#10;قد يكون المحتوى الذي تم إنشاؤه بواسطة الذكاء الاصطناعي غير صحيح." style="position:absolute;left:23816;top:48;width:9323;height:9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">
                  <v:imagedata r:id="rId72" o:title="صورة تحتوي على لقطة شاشة, الرسومات, التصميم&#10;&#10;قد يكون المحتوى الذي تم إنشاؤه بواسطة الذكاء الاصطناعي غير صحيح"/>
                </v:shape>
                <v:shape id="صورة 448744806" o:spid="_x0000_s1103" type="#_x0000_t75" alt="صورة تحتوي على الرسومات, رمز, قصاصة فنية, تصميم الجرافيك&#10;&#10;قد يكون المحتوى الذي تم إنشاؤه بواسطة الذكاء الاصطناعي غير صحيح." style="position:absolute;left:42013;top:875;width:7620;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">
                  <v:imagedata r:id="rId73" o:title="صورة تحتوي على الرسومات, رمز, قصاصة فنية, تصميم الجرافيك&#10;&#10;قد يكون المحتوى الذي تم إنشاؤه بواسطة الذكاء الاصطناعي غير صحيح"/>
                </v:shape>
                <v:shape id="صورة 878437440" o:spid="_x0000_s1104" type="#_x0000_t75" style="position:absolute;left:33544;top:17307;width:8019;height:8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">
                  <v:imagedata r:id="rId74" o:title=""/>
                </v:shape>
                <v:shape id="مربع نص 18" o:spid="_x0000_s1105" type="#_x0000_t202" style="position:absolute;left:12773;top:27151;width:12857;height:5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" filled="f" stroked="f">
                  <v:textbox>
                    <w:txbxContent>
                      <w:p w14:paraId="4AD7CF00"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مقارنة معيارية</w:t>
                        </w:r>
                      </w:p>
                    </w:txbxContent>
                  </v:textbox>
                </v:shape>
                <v:shape id="مربع نص 18" o:spid="_x0000_s1106" type="#_x0000_t202" style="position:absolute;left:29418;top:27151;width:16271;height:5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" filled="f" stroked="f">
                  <v:textbox>
                    <w:txbxContent>
                      <w:p w14:paraId="5FD0E016"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استطلاع آراء الآخرين</w:t>
                        </w:r>
                      </w:p>
                    </w:txbxContent>
                  </v:textbox>
                </v:shape>
                <v:shape id="مربع نص 18" o:spid="_x0000_s1107" type="#_x0000_t202" style="position:absolute;top:10433;width:20863;height:5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" filled="f" stroked="f">
                  <v:textbox>
                    <w:txbxContent>
                      <w:p w14:paraId="67693CB8"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مراجعة الإنجازات والتحديات</w:t>
                        </w:r>
                      </w:p>
                    </w:txbxContent>
                  </v:textbox>
                </v:shape>
                <v:shape id="مربع نص 18" o:spid="_x0000_s1108" type="#_x0000_t202" style="position:absolute;left:22050;top:10690;width:12856;height:5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" filled="f" stroked="f">
                  <v:textbox>
                    <w:txbxContent>
                      <w:p w14:paraId="23343BEF"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تحليل الكفاءات</w:t>
                        </w:r>
                      </w:p>
                    </w:txbxContent>
                  </v:textbox>
                </v:shape>
                <v:shape id="مربع نص 18" o:spid="_x0000_s1109" type="#_x0000_t202" style="position:absolute;left:38179;top:10780;width:15288;height:5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" filled="f" stroked="f">
                  <v:textbox>
                    <w:txbxContent>
                      <w:p w14:paraId="69CA4CA8" w14:textId="77777777" w:rsidR="003C107D" w:rsidRDefault="003C107D" w:rsidP="003C107D">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التقييم الذاتي الشامل</w:t>
                        </w:r>
                      </w:p>
                    </w:txbxContent>
                  </v:textbox>
                </v:shape>
                <v:shape id="صورة 1656528132" o:spid="_x0000_s1110" type="#_x0000_t75" alt="صورة تحتوي على لقطة شاشة, أرجواني, التصميم, فن&#10;&#10;قد يكون المحتوى الذي تم إنشاؤه بواسطة الذكاء الاصطناعي غير صحيح." style="position:absolute;left:16269;top:17543;width:7547;height:7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">
                  <v:imagedata r:id="rId75" o:title="صورة تحتوي على لقطة شاشة, أرجواني, التصميم, فن&#10;&#10;قد يكون المحتوى الذي تم إنشاؤه بواسطة الذكاء الاصطناعي غير صحيح"/>
                </v:shape>
                <w10:anchorlock/>
              </v:group>
            </w:pict>
          </mc:Fallback>
        </mc:AlternateContent>
      </w:r>
    </w:p>
    <w:p w14:paraId="36C6EF75"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1.</w:t>
      </w:r>
      <w:r w:rsidRPr="00FF3110">
        <w:rPr>
          <w:rFonts w:ascii="Sakkal Majalla" w:hAnsi="Sakkal Majalla"/>
          <w:sz w:val="34"/>
          <w:rtl/>
        </w:rPr>
        <w:t xml:space="preserve"> </w:t>
      </w:r>
      <w:r w:rsidRPr="00FF3110">
        <w:rPr>
          <w:rFonts w:ascii="Sakkal Majalla" w:hAnsi="Sakkal Majalla"/>
          <w:color w:val="C00000"/>
          <w:sz w:val="34"/>
          <w:rtl/>
        </w:rPr>
        <w:t xml:space="preserve">التقييم الذاتي الشامل: </w:t>
      </w:r>
      <w:r w:rsidRPr="00FF3110">
        <w:rPr>
          <w:rFonts w:ascii="Sakkal Majalla" w:hAnsi="Sakkal Majalla"/>
          <w:sz w:val="34"/>
          <w:rtl/>
        </w:rPr>
        <w:t xml:space="preserve">قم بتحليل </w:t>
      </w:r>
      <w:r w:rsidRPr="00FF3110">
        <w:rPr>
          <w:rFonts w:ascii="Sakkal Majalla" w:hAnsi="Sakkal Majalla"/>
          <w:sz w:val="34"/>
        </w:rPr>
        <w:t>SWOT</w:t>
      </w:r>
      <w:r w:rsidRPr="00FF3110">
        <w:rPr>
          <w:rFonts w:ascii="Sakkal Majalla" w:hAnsi="Sakkal Majalla"/>
          <w:sz w:val="34"/>
          <w:rtl/>
        </w:rPr>
        <w:t xml:space="preserve"> لنفسك (نقاط القوة، نقاط الضعف، الفرص، التهديدات).</w:t>
      </w:r>
    </w:p>
    <w:p w14:paraId="08DD1ABF"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 xml:space="preserve">2. تحليل الكفاءات: </w:t>
      </w:r>
      <w:r w:rsidRPr="00FF3110">
        <w:rPr>
          <w:rFonts w:ascii="Sakkal Majalla" w:hAnsi="Sakkal Majalla"/>
          <w:sz w:val="34"/>
          <w:rtl/>
        </w:rPr>
        <w:t>حدد المهارات التي تتقنها والمهارات التي تحتاج إلى تطويرها كمدرب.</w:t>
      </w:r>
    </w:p>
    <w:p w14:paraId="2557D08E"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 xml:space="preserve">3. مراجعة الإنجازات والتحديات: </w:t>
      </w:r>
      <w:r w:rsidRPr="00FF3110">
        <w:rPr>
          <w:rFonts w:ascii="Sakkal Majalla" w:hAnsi="Sakkal Majalla"/>
          <w:sz w:val="34"/>
          <w:rtl/>
        </w:rPr>
        <w:t>دوّن إنجازاتك السابقة والتحديات التي واجهتها في مسيرتك المهنية.</w:t>
      </w:r>
    </w:p>
    <w:p w14:paraId="34E88FC8" w14:textId="77777777" w:rsidR="00FF3110" w:rsidRP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 xml:space="preserve">4. استطلاع آراء الآخرين: </w:t>
      </w:r>
      <w:r w:rsidRPr="00FF3110">
        <w:rPr>
          <w:rFonts w:ascii="Sakkal Majalla" w:hAnsi="Sakkal Majalla"/>
          <w:sz w:val="34"/>
          <w:rtl/>
        </w:rPr>
        <w:t>اطلب تغذية راجعة من زملائك، مديريك، ومتدربيك السابقين.</w:t>
      </w:r>
    </w:p>
    <w:p w14:paraId="426DFCF6" w14:textId="0D6B37F8" w:rsidR="00FF3110" w:rsidRDefault="00FF3110" w:rsidP="00FF3110">
      <w:pPr>
        <w:spacing w:line="259" w:lineRule="auto"/>
        <w:rPr>
          <w:rFonts w:ascii="Sakkal Majalla" w:hAnsi="Sakkal Majalla"/>
          <w:sz w:val="34"/>
          <w:rtl/>
        </w:rPr>
      </w:pPr>
      <w:r w:rsidRPr="00FF3110">
        <w:rPr>
          <w:rFonts w:ascii="Sakkal Majalla" w:hAnsi="Sakkal Majalla"/>
          <w:color w:val="C00000"/>
          <w:sz w:val="34"/>
          <w:rtl/>
        </w:rPr>
        <w:t xml:space="preserve">5. مقارنة معيارية: </w:t>
      </w:r>
      <w:r w:rsidRPr="00FF3110">
        <w:rPr>
          <w:rFonts w:ascii="Sakkal Majalla" w:hAnsi="Sakkal Majalla"/>
          <w:sz w:val="34"/>
          <w:rtl/>
        </w:rPr>
        <w:t>قارن موقعك الحالي بمعايير النجاح في مجال التدريب.</w:t>
      </w:r>
    </w:p>
    <w:p w14:paraId="700BCB84" w14:textId="77777777" w:rsidR="00E00E05" w:rsidRPr="00FF3110" w:rsidRDefault="00E00E05" w:rsidP="00FF3110">
      <w:pPr>
        <w:spacing w:line="259" w:lineRule="auto"/>
        <w:rPr>
          <w:rFonts w:ascii="Sakkal Majalla" w:hAnsi="Sakkal Majalla"/>
          <w:sz w:val="34"/>
          <w:rtl/>
        </w:rPr>
      </w:pPr>
    </w:p>
    <w:p w14:paraId="43589B8C" w14:textId="5EA3E201" w:rsidR="00FF3110" w:rsidRPr="00E00E05" w:rsidRDefault="00FF3110" w:rsidP="00E00E05">
      <w:pPr>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14336" behindDoc="0" locked="0" layoutInCell="1" allowOverlap="1" wp14:anchorId="58AEDDB3" wp14:editId="7202E5ED">
                <wp:simplePos x="0" y="0"/>
                <wp:positionH relativeFrom="margin">
                  <wp:posOffset>5257165</wp:posOffset>
                </wp:positionH>
                <wp:positionV relativeFrom="paragraph">
                  <wp:posOffset>27305</wp:posOffset>
                </wp:positionV>
                <wp:extent cx="496570" cy="382270"/>
                <wp:effectExtent l="0" t="0" r="0" b="17780"/>
                <wp:wrapSquare wrapText="bothSides"/>
                <wp:docPr id="14004140"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788671608"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62385466"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4E9610E" id="Group 20" o:spid="_x0000_s1026" style="position:absolute;margin-left:413.95pt;margin-top:2.15pt;width:39.1pt;height:30.1pt;z-index:252814336;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">
                  <v:imagedata r:id="rId7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00E00E05" w:rsidRPr="00E00E05">
        <w:rPr>
          <w:rFonts w:ascii="Sakkal Majalla" w:hAnsi="Sakkal Majalla"/>
          <w:b/>
          <w:bCs/>
          <w:color w:val="C00000"/>
          <w:sz w:val="34"/>
          <w:rtl/>
        </w:rPr>
        <w:t>مثال:</w:t>
      </w:r>
    </w:p>
    <w:p w14:paraId="1B53F9F6" w14:textId="77777777" w:rsidR="00FF3110" w:rsidRPr="00FF3110" w:rsidRDefault="00FF3110" w:rsidP="00FF3110">
      <w:pPr>
        <w:spacing w:line="259" w:lineRule="auto"/>
        <w:rPr>
          <w:rFonts w:ascii="Sakkal Majalla" w:hAnsi="Sakkal Majalla"/>
          <w:b/>
          <w:bCs/>
          <w:color w:val="C00000"/>
          <w:sz w:val="32"/>
          <w:szCs w:val="32"/>
          <w:rtl/>
        </w:rPr>
      </w:pPr>
    </w:p>
    <w:p w14:paraId="39542FB0" w14:textId="4445A7D9" w:rsidR="00FF3110" w:rsidRPr="00E00E05" w:rsidRDefault="0011156C" w:rsidP="00FF3110">
      <w:pPr>
        <w:spacing w:line="259" w:lineRule="auto"/>
        <w:rPr>
          <w:rFonts w:ascii="Sakkal Majalla" w:hAnsi="Sakkal Majalla"/>
          <w:sz w:val="34"/>
          <w:lang w:bidi="ar-AE"/>
        </w:rPr>
      </w:pPr>
      <w:r>
        <w:rPr>
          <w:rFonts w:ascii="Sakkal Majalla" w:hAnsi="Sakkal Majalla"/>
          <w:noProof/>
          <w:sz w:val="34"/>
        </w:rPr>
        <w:drawing>
          <wp:anchor distT="0" distB="0" distL="114300" distR="114300" simplePos="0" relativeHeight="252839936" behindDoc="0" locked="0" layoutInCell="1" allowOverlap="1" wp14:anchorId="3BCD5ACF" wp14:editId="681BC7E6">
            <wp:simplePos x="0" y="0"/>
            <wp:positionH relativeFrom="column">
              <wp:posOffset>175895</wp:posOffset>
            </wp:positionH>
            <wp:positionV relativeFrom="paragraph">
              <wp:posOffset>67310</wp:posOffset>
            </wp:positionV>
            <wp:extent cx="1870710" cy="1245870"/>
            <wp:effectExtent l="152400" t="152400" r="358140" b="354330"/>
            <wp:wrapThrough wrapText="bothSides">
              <wp:wrapPolygon edited="0">
                <wp:start x="880" y="-2642"/>
                <wp:lineTo x="-1760" y="-1982"/>
                <wp:lineTo x="-1760" y="22789"/>
                <wp:lineTo x="-1100" y="24440"/>
                <wp:lineTo x="1980" y="26752"/>
                <wp:lineTo x="2200" y="27413"/>
                <wp:lineTo x="21556" y="27413"/>
                <wp:lineTo x="21776" y="26752"/>
                <wp:lineTo x="24635" y="24440"/>
                <wp:lineTo x="25515" y="19486"/>
                <wp:lineTo x="25515" y="3303"/>
                <wp:lineTo x="22876" y="-1651"/>
                <wp:lineTo x="22656" y="-2642"/>
                <wp:lineTo x="880" y="-2642"/>
              </wp:wrapPolygon>
            </wp:wrapThrough>
            <wp:docPr id="759305680" name="صورة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05680" name="صورة 759305680"/>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870710" cy="124587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FF3110" w:rsidRPr="00E00E05">
        <w:rPr>
          <w:rFonts w:ascii="Sakkal Majalla" w:hAnsi="Sakkal Majalla"/>
          <w:sz w:val="34"/>
          <w:rtl/>
        </w:rPr>
        <w:t>قام أحمد، مدرب في مجال التنمية البشرية، بإجراء استبيان لتقييم أدائه شمل 100 متدرب سابق. وجد أن 80% منهم قيّموا أسلوبه التدريبي بأنه ممتاز، لكن 60% اقترحوا تحسين المواد التدريبية. هذا ساعده على تحديد موقعه الحالي بدقة وتحديد مجالات التطوير.</w:t>
      </w:r>
    </w:p>
    <w:p w14:paraId="6DB64701" w14:textId="77777777" w:rsidR="00FF3110" w:rsidRDefault="00FF3110" w:rsidP="00FF3110">
      <w:pPr>
        <w:rPr>
          <w:rFonts w:ascii="Sakkal Majalla" w:hAnsi="Sakkal Majalla"/>
          <w:sz w:val="32"/>
          <w:szCs w:val="32"/>
          <w:rtl/>
        </w:rPr>
      </w:pPr>
    </w:p>
    <w:p w14:paraId="04CEE9ED" w14:textId="56ED0EA4" w:rsidR="00FF3110" w:rsidRDefault="003C107D" w:rsidP="00FF3110">
      <w:pPr>
        <w:rPr>
          <w:rFonts w:ascii="Sakkal Majalla" w:hAnsi="Sakkal Majalla"/>
          <w:b/>
          <w:bCs/>
          <w:color w:val="FF0000"/>
          <w:sz w:val="32"/>
          <w:szCs w:val="32"/>
          <w:rtl/>
        </w:rPr>
      </w:pPr>
      <w:r w:rsidRPr="002A078C">
        <w:rPr>
          <w:rFonts w:ascii="Sakkal Majalla" w:hAnsi="Sakkal Majalla"/>
          <w:noProof/>
          <w:color w:val="002060"/>
          <w:sz w:val="34"/>
          <w:lang w:bidi="ar-SY"/>
        </w:rPr>
        <mc:AlternateContent>
          <mc:Choice Requires="wpg">
            <w:drawing>
              <wp:inline distT="0" distB="0" distL="0" distR="0" wp14:anchorId="6AF204C5" wp14:editId="66FE810D">
                <wp:extent cx="5731510" cy="895350"/>
                <wp:effectExtent l="0" t="0" r="21590" b="19050"/>
                <wp:docPr id="166508873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85276485"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6228813" name="مجموعة 39"/>
                        <wpg:cNvGrpSpPr/>
                        <wpg:grpSpPr>
                          <a:xfrm>
                            <a:off x="0" y="0"/>
                            <a:ext cx="5731510" cy="895350"/>
                            <a:chOff x="0" y="0"/>
                            <a:chExt cx="5878196" cy="918845"/>
                          </a:xfrm>
                        </wpg:grpSpPr>
                        <wpg:grpSp>
                          <wpg:cNvPr id="813422557" name="مجموعة 40"/>
                          <wpg:cNvGrpSpPr/>
                          <wpg:grpSpPr>
                            <a:xfrm>
                              <a:off x="0" y="0"/>
                              <a:ext cx="5878196" cy="918845"/>
                              <a:chOff x="0" y="0"/>
                              <a:chExt cx="6240348" cy="919070"/>
                            </a:xfrm>
                          </wpg:grpSpPr>
                          <wpg:grpSp>
                            <wpg:cNvPr id="478591837" name="مجموعة 41"/>
                            <wpg:cNvGrpSpPr/>
                            <wpg:grpSpPr>
                              <a:xfrm>
                                <a:off x="0" y="169208"/>
                                <a:ext cx="5433072" cy="580613"/>
                                <a:chOff x="0" y="169208"/>
                                <a:chExt cx="5433072" cy="580613"/>
                              </a:xfrm>
                            </wpg:grpSpPr>
                            <wps:wsp>
                              <wps:cNvPr id="25447280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8743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46007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5687543" name="مربع نص 41"/>
                          <wps:cNvSpPr txBox="1"/>
                          <wps:spPr>
                            <a:xfrm>
                              <a:off x="204484" y="257055"/>
                              <a:ext cx="4616071" cy="387740"/>
                            </a:xfrm>
                            <a:prstGeom prst="rect">
                              <a:avLst/>
                            </a:prstGeom>
                            <a:noFill/>
                          </wps:spPr>
                          <wps:txbx>
                            <w:txbxContent>
                              <w:p w14:paraId="562FF2A9" w14:textId="77076682" w:rsidR="003C107D" w:rsidRDefault="003C107D" w:rsidP="003C107D">
                                <w:pPr>
                                  <w:rPr>
                                    <w:rFonts w:eastAsia="Calibri" w:hAnsi="Adobe Arabic" w:cs="Adobe Arabic"/>
                                    <w:b/>
                                    <w:bCs/>
                                    <w:color w:val="FFFFFF"/>
                                    <w:kern w:val="24"/>
                                    <w:sz w:val="36"/>
                                    <w:szCs w:val="36"/>
                                    <w:lang w:bidi="ar-EG"/>
                                  </w:rPr>
                                </w:pPr>
                                <w:r w:rsidRPr="003C107D">
                                  <w:rPr>
                                    <w:rFonts w:eastAsia="Calibri" w:hAnsi="Adobe Arabic" w:cs="Adobe Arabic"/>
                                    <w:b/>
                                    <w:bCs/>
                                    <w:color w:val="FFFFFF"/>
                                    <w:kern w:val="24"/>
                                    <w:sz w:val="36"/>
                                    <w:szCs w:val="36"/>
                                    <w:rtl/>
                                    <w:lang w:bidi="ar-EG"/>
                                  </w:rPr>
                                  <w:t>كيف أتحكّم باتجاهات الحياة لأعرف من أين أبدأ وأين سأنتهي؟</w:t>
                                </w:r>
                              </w:p>
                            </w:txbxContent>
                          </wps:txbx>
                          <wps:bodyPr wrap="square" rtlCol="1">
                            <a:spAutoFit/>
                          </wps:bodyPr>
                        </wps:wsp>
                      </wpg:grpSp>
                    </wpg:wgp>
                  </a:graphicData>
                </a:graphic>
              </wp:inline>
            </w:drawing>
          </mc:Choice>
          <mc:Fallback>
            <w:pict>
              <v:group w14:anchorId="6AF204C5" id="_x0000_s111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l81N4nwcAALMc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38" o:spid="_x0000_s111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">
                  <v:imagedata r:id="rId60" o:title=""/>
                </v:shape>
                <v:group id="مجموعة 39" o:spid="_x0000_s11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">
                  <v:group id="_x0000_s11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">
                    <v:group id="مجموعة 41" o:spid="_x0000_s11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">
                      <v:shape id="شكل حر 42" o:spid="_x0000_s11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" fillcolor="#168489" stroked="f" strokeweight="1pt">
                        <v:stroke joinstyle="miter"/>
                      </v:roundrect>
                    </v:group>
                    <v:oval id="شكل بيضاوي 44" o:spid="_x0000_s11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" filled="f" strokecolor="#a5a5a5 [2092]" strokeweight="1pt">
                      <v:stroke joinstyle="miter"/>
                    </v:oval>
                  </v:group>
                  <v:shape id="مربع نص 41" o:spid="_x0000_s111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" filled="f" stroked="f">
                    <v:textbox style="mso-fit-shape-to-text:t">
                      <w:txbxContent>
                        <w:p w14:paraId="562FF2A9" w14:textId="77076682" w:rsidR="003C107D" w:rsidRDefault="003C107D" w:rsidP="003C107D">
                          <w:pPr>
                            <w:rPr>
                              <w:rFonts w:eastAsia="Calibri" w:hAnsi="Adobe Arabic" w:cs="Adobe Arabic"/>
                              <w:b/>
                              <w:bCs/>
                              <w:color w:val="FFFFFF"/>
                              <w:kern w:val="24"/>
                              <w:sz w:val="36"/>
                              <w:szCs w:val="36"/>
                              <w:lang w:bidi="ar-EG"/>
                            </w:rPr>
                          </w:pPr>
                          <w:r w:rsidRPr="003C107D">
                            <w:rPr>
                              <w:rFonts w:eastAsia="Calibri" w:hAnsi="Adobe Arabic" w:cs="Adobe Arabic"/>
                              <w:b/>
                              <w:bCs/>
                              <w:color w:val="FFFFFF"/>
                              <w:kern w:val="24"/>
                              <w:sz w:val="36"/>
                              <w:szCs w:val="36"/>
                              <w:rtl/>
                              <w:lang w:bidi="ar-EG"/>
                            </w:rPr>
                            <w:t>كيف أتحكّم باتجاهات الحياة لأعرف من أين أبدأ وأين سأنتهي؟</w:t>
                          </w:r>
                        </w:p>
                      </w:txbxContent>
                    </v:textbox>
                  </v:shape>
                </v:group>
                <w10:anchorlock/>
              </v:group>
            </w:pict>
          </mc:Fallback>
        </mc:AlternateContent>
      </w:r>
      <w:bookmarkStart w:id="2" w:name="_Hlk203228594"/>
    </w:p>
    <w:bookmarkEnd w:id="2"/>
    <w:p w14:paraId="10F0E69E" w14:textId="77777777" w:rsidR="00FF3110" w:rsidRDefault="00FF3110" w:rsidP="00FF3110">
      <w:pPr>
        <w:spacing w:line="259" w:lineRule="auto"/>
        <w:rPr>
          <w:rFonts w:ascii="Sakkal Majalla" w:hAnsi="Sakkal Majalla"/>
          <w:b/>
          <w:bCs/>
          <w:color w:val="008080"/>
          <w:sz w:val="34"/>
          <w:rtl/>
        </w:rPr>
      </w:pPr>
      <w:r w:rsidRPr="003C107D">
        <w:rPr>
          <w:rFonts w:ascii="Sakkal Majalla" w:hAnsi="Sakkal Majalla"/>
          <w:b/>
          <w:bCs/>
          <w:color w:val="008080"/>
          <w:sz w:val="34"/>
          <w:rtl/>
        </w:rPr>
        <w:t>مبادئ أساسية في رسم خارطة الطريق:</w:t>
      </w:r>
    </w:p>
    <w:p w14:paraId="26D6270C" w14:textId="6563B74D" w:rsidR="002A0D16" w:rsidRPr="003C107D" w:rsidRDefault="002A0D16" w:rsidP="005639EC">
      <w:pPr>
        <w:spacing w:line="259" w:lineRule="auto"/>
        <w:ind w:left="-472"/>
        <w:jc w:val="center"/>
        <w:rPr>
          <w:rFonts w:ascii="Sakkal Majalla" w:hAnsi="Sakkal Majalla"/>
          <w:b/>
          <w:bCs/>
          <w:color w:val="008080"/>
          <w:sz w:val="34"/>
          <w:rtl/>
        </w:rPr>
      </w:pPr>
      <w:r w:rsidRPr="002A0D16">
        <w:rPr>
          <w:rFonts w:ascii="Sakkal Majalla" w:hAnsi="Sakkal Majalla"/>
          <w:b/>
          <w:bCs/>
          <w:noProof/>
          <w:color w:val="008080"/>
          <w:sz w:val="34"/>
        </w:rPr>
        <mc:AlternateContent>
          <mc:Choice Requires="wpg">
            <w:drawing>
              <wp:inline distT="0" distB="0" distL="0" distR="0" wp14:anchorId="3D7BE7CE" wp14:editId="66DF6F49">
                <wp:extent cx="6168904" cy="2039364"/>
                <wp:effectExtent l="19050" t="57150" r="99060" b="56515"/>
                <wp:docPr id="208" name="مجموعة 207">
                  <a:extLst xmlns:a="http://schemas.openxmlformats.org/drawingml/2006/main">
                    <a:ext uri="{FF2B5EF4-FFF2-40B4-BE49-F238E27FC236}">
                      <a16:creationId xmlns:a16="http://schemas.microsoft.com/office/drawing/2014/main" id="{52B27D3D-8746-3943-BED7-92370DC02E51}"/>
                    </a:ext>
                  </a:extLst>
                </wp:docPr>
                <wp:cNvGraphicFramePr/>
                <a:graphic xmlns:a="http://schemas.openxmlformats.org/drawingml/2006/main">
                  <a:graphicData uri="http://schemas.microsoft.com/office/word/2010/wordprocessingGroup">
                    <wpg:wgp>
                      <wpg:cNvGrpSpPr/>
                      <wpg:grpSpPr>
                        <a:xfrm>
                          <a:off x="0" y="0"/>
                          <a:ext cx="6168904" cy="2039364"/>
                          <a:chOff x="0" y="0"/>
                          <a:chExt cx="7525662" cy="2487891"/>
                        </a:xfrm>
                      </wpg:grpSpPr>
                      <wps:wsp>
                        <wps:cNvPr id="1330593415" name="مستطيل: زوايا مستديرة 1330593415">
                          <a:extLst>
                            <a:ext uri="{FF2B5EF4-FFF2-40B4-BE49-F238E27FC236}">
                              <a16:creationId xmlns:a16="http://schemas.microsoft.com/office/drawing/2014/main" id="{A0BE401C-9709-1FDB-5CAB-8C614967B983}"/>
                            </a:ext>
                          </a:extLst>
                        </wps:cNvPr>
                        <wps:cNvSpPr/>
                        <wps:spPr>
                          <a:xfrm>
                            <a:off x="3864430" y="994820"/>
                            <a:ext cx="3319351" cy="617676"/>
                          </a:xfrm>
                          <a:prstGeom prst="roundRect">
                            <a:avLst/>
                          </a:prstGeom>
                          <a:solidFill>
                            <a:srgbClr val="FFCC66"/>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18952121" name="مستطيل: زوايا مستديرة 1618952121">
                          <a:extLst>
                            <a:ext uri="{FF2B5EF4-FFF2-40B4-BE49-F238E27FC236}">
                              <a16:creationId xmlns:a16="http://schemas.microsoft.com/office/drawing/2014/main" id="{28BC0E54-6CF4-59FD-2487-27803B9BADD9}"/>
                            </a:ext>
                          </a:extLst>
                        </wps:cNvPr>
                        <wps:cNvSpPr/>
                        <wps:spPr>
                          <a:xfrm>
                            <a:off x="3864431" y="166456"/>
                            <a:ext cx="3337725" cy="617676"/>
                          </a:xfrm>
                          <a:prstGeom prst="roundRect">
                            <a:avLst/>
                          </a:prstGeom>
                          <a:solidFill>
                            <a:srgbClr val="008080"/>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0852661" name="مستطيل: زوايا مستديرة 1380852661">
                          <a:extLst>
                            <a:ext uri="{FF2B5EF4-FFF2-40B4-BE49-F238E27FC236}">
                              <a16:creationId xmlns:a16="http://schemas.microsoft.com/office/drawing/2014/main" id="{12736A02-8E40-4D54-0224-E20B75250D64}"/>
                            </a:ext>
                          </a:extLst>
                        </wps:cNvPr>
                        <wps:cNvSpPr/>
                        <wps:spPr>
                          <a:xfrm>
                            <a:off x="3864429" y="1832313"/>
                            <a:ext cx="3337727" cy="617676"/>
                          </a:xfrm>
                          <a:prstGeom prst="roundRect">
                            <a:avLst/>
                          </a:prstGeom>
                          <a:solidFill>
                            <a:srgbClr val="009999"/>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76905040" name="مخطط انسيابي: رابط 976905040">
                          <a:extLst>
                            <a:ext uri="{FF2B5EF4-FFF2-40B4-BE49-F238E27FC236}">
                              <a16:creationId xmlns:a16="http://schemas.microsoft.com/office/drawing/2014/main" id="{D7FD8D12-368A-F828-0A08-BEBBEC369D62}"/>
                            </a:ext>
                          </a:extLst>
                        </wps:cNvPr>
                        <wps:cNvSpPr/>
                        <wps:spPr>
                          <a:xfrm>
                            <a:off x="6790496" y="0"/>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5D7651CC"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1</w:t>
                              </w:r>
                            </w:p>
                          </w:txbxContent>
                        </wps:txbx>
                        <wps:bodyPr rtlCol="0" anchor="ctr"/>
                      </wps:wsp>
                      <wps:wsp>
                        <wps:cNvPr id="720466951" name="مخطط انسيابي: رابط 720466951">
                          <a:extLst>
                            <a:ext uri="{FF2B5EF4-FFF2-40B4-BE49-F238E27FC236}">
                              <a16:creationId xmlns:a16="http://schemas.microsoft.com/office/drawing/2014/main" id="{6844FF9A-6692-94EA-5F73-3D88E0BA29A9}"/>
                            </a:ext>
                          </a:extLst>
                        </wps:cNvPr>
                        <wps:cNvSpPr/>
                        <wps:spPr>
                          <a:xfrm>
                            <a:off x="6785707" y="848691"/>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F2CDA60"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2</w:t>
                              </w:r>
                            </w:p>
                          </w:txbxContent>
                        </wps:txbx>
                        <wps:bodyPr rtlCol="0" anchor="ctr"/>
                      </wps:wsp>
                      <wps:wsp>
                        <wps:cNvPr id="521371388" name="مخطط انسيابي: رابط 521371388">
                          <a:extLst>
                            <a:ext uri="{FF2B5EF4-FFF2-40B4-BE49-F238E27FC236}">
                              <a16:creationId xmlns:a16="http://schemas.microsoft.com/office/drawing/2014/main" id="{3E75A47C-3751-FD2C-6A2E-DC0B350AC0E1}"/>
                            </a:ext>
                          </a:extLst>
                        </wps:cNvPr>
                        <wps:cNvSpPr/>
                        <wps:spPr>
                          <a:xfrm>
                            <a:off x="6790496" y="1703759"/>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6C2517F"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3</w:t>
                              </w:r>
                            </w:p>
                          </w:txbxContent>
                        </wps:txbx>
                        <wps:bodyPr rtlCol="0" anchor="ctr"/>
                      </wps:wsp>
                      <wps:wsp>
                        <wps:cNvPr id="1520505876" name="TextBox 44">
                          <a:extLst>
                            <a:ext uri="{FF2B5EF4-FFF2-40B4-BE49-F238E27FC236}">
                              <a16:creationId xmlns:a16="http://schemas.microsoft.com/office/drawing/2014/main" id="{A75B17B6-38E0-A8E7-6DD9-79C1FC82E0F0}"/>
                            </a:ext>
                          </a:extLst>
                        </wps:cNvPr>
                        <wps:cNvSpPr txBox="1"/>
                        <wps:spPr>
                          <a:xfrm>
                            <a:off x="4318599" y="1850681"/>
                            <a:ext cx="1925027" cy="623600"/>
                          </a:xfrm>
                          <a:prstGeom prst="rect">
                            <a:avLst/>
                          </a:prstGeom>
                          <a:noFill/>
                          <a:ln>
                            <a:noFill/>
                          </a:ln>
                          <a:effectLst>
                            <a:outerShdw blurRad="50800" dist="38100" algn="l" rotWithShape="0">
                              <a:prstClr val="black">
                                <a:alpha val="40000"/>
                              </a:prstClr>
                            </a:outerShdw>
                          </a:effectLst>
                        </wps:spPr>
                        <wps:txbx>
                          <w:txbxContent>
                            <w:p w14:paraId="37BD2697"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المرونة</w:t>
                              </w:r>
                            </w:p>
                          </w:txbxContent>
                        </wps:txbx>
                        <wps:bodyPr wrap="square">
                          <a:spAutoFit/>
                        </wps:bodyPr>
                      </wps:wsp>
                      <wps:wsp>
                        <wps:cNvPr id="960272043" name="TextBox 44">
                          <a:extLst>
                            <a:ext uri="{FF2B5EF4-FFF2-40B4-BE49-F238E27FC236}">
                              <a16:creationId xmlns:a16="http://schemas.microsoft.com/office/drawing/2014/main" id="{ECD6C977-8443-E49B-9F89-F0FB75545D11}"/>
                            </a:ext>
                          </a:extLst>
                        </wps:cNvPr>
                        <wps:cNvSpPr txBox="1"/>
                        <wps:spPr>
                          <a:xfrm>
                            <a:off x="3842823" y="225077"/>
                            <a:ext cx="2980887" cy="623600"/>
                          </a:xfrm>
                          <a:prstGeom prst="rect">
                            <a:avLst/>
                          </a:prstGeom>
                          <a:noFill/>
                          <a:ln>
                            <a:noFill/>
                          </a:ln>
                          <a:effectLst>
                            <a:outerShdw blurRad="50800" dist="38100" algn="l" rotWithShape="0">
                              <a:prstClr val="black">
                                <a:alpha val="40000"/>
                              </a:prstClr>
                            </a:outerShdw>
                          </a:effectLst>
                        </wps:spPr>
                        <wps:txbx>
                          <w:txbxContent>
                            <w:p w14:paraId="6E7E4432"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الوضوح في تحديد الأهداف</w:t>
                              </w:r>
                            </w:p>
                          </w:txbxContent>
                        </wps:txbx>
                        <wps:bodyPr wrap="square">
                          <a:spAutoFit/>
                        </wps:bodyPr>
                      </wps:wsp>
                      <wps:wsp>
                        <wps:cNvPr id="248301635" name="TextBox 44">
                          <a:extLst>
                            <a:ext uri="{FF2B5EF4-FFF2-40B4-BE49-F238E27FC236}">
                              <a16:creationId xmlns:a16="http://schemas.microsoft.com/office/drawing/2014/main" id="{E87A11D6-AF36-43FA-39F5-018AE84B5662}"/>
                            </a:ext>
                          </a:extLst>
                        </wps:cNvPr>
                        <wps:cNvSpPr txBox="1"/>
                        <wps:spPr>
                          <a:xfrm>
                            <a:off x="4434888" y="1036314"/>
                            <a:ext cx="1925802" cy="623600"/>
                          </a:xfrm>
                          <a:prstGeom prst="rect">
                            <a:avLst/>
                          </a:prstGeom>
                          <a:noFill/>
                          <a:ln>
                            <a:noFill/>
                          </a:ln>
                          <a:effectLst>
                            <a:outerShdw blurRad="50800" dist="38100" algn="l" rotWithShape="0">
                              <a:prstClr val="black">
                                <a:alpha val="40000"/>
                              </a:prstClr>
                            </a:outerShdw>
                          </a:effectLst>
                        </wps:spPr>
                        <wps:txbx>
                          <w:txbxContent>
                            <w:p w14:paraId="7D0B2E18"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التدرج والمراحل</w:t>
                              </w:r>
                            </w:p>
                          </w:txbxContent>
                        </wps:txbx>
                        <wps:bodyPr wrap="square">
                          <a:spAutoFit/>
                        </wps:bodyPr>
                      </wps:wsp>
                      <wps:wsp>
                        <wps:cNvPr id="1987567575" name="مستطيل: زوايا مستديرة 1987567575">
                          <a:extLst>
                            <a:ext uri="{FF2B5EF4-FFF2-40B4-BE49-F238E27FC236}">
                              <a16:creationId xmlns:a16="http://schemas.microsoft.com/office/drawing/2014/main" id="{C83B5F3E-A498-907E-94AF-5368476E5FA9}"/>
                            </a:ext>
                          </a:extLst>
                        </wps:cNvPr>
                        <wps:cNvSpPr/>
                        <wps:spPr>
                          <a:xfrm>
                            <a:off x="0" y="520620"/>
                            <a:ext cx="3337727" cy="617676"/>
                          </a:xfrm>
                          <a:prstGeom prst="roundRect">
                            <a:avLst/>
                          </a:prstGeom>
                          <a:solidFill>
                            <a:schemeClr val="bg1">
                              <a:lumMod val="65000"/>
                            </a:schemeClr>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45756865" name="مخطط انسيابي: رابط 345756865">
                          <a:extLst>
                            <a:ext uri="{FF2B5EF4-FFF2-40B4-BE49-F238E27FC236}">
                              <a16:creationId xmlns:a16="http://schemas.microsoft.com/office/drawing/2014/main" id="{C6A11248-356A-19E8-38AD-E46370E6BD02}"/>
                            </a:ext>
                          </a:extLst>
                        </wps:cNvPr>
                        <wps:cNvSpPr/>
                        <wps:spPr>
                          <a:xfrm>
                            <a:off x="2926067" y="392066"/>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30F43958"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4</w:t>
                              </w:r>
                            </w:p>
                          </w:txbxContent>
                        </wps:txbx>
                        <wps:bodyPr rtlCol="0" anchor="ctr"/>
                      </wps:wsp>
                      <wps:wsp>
                        <wps:cNvPr id="2146656849" name="TextBox 44">
                          <a:extLst>
                            <a:ext uri="{FF2B5EF4-FFF2-40B4-BE49-F238E27FC236}">
                              <a16:creationId xmlns:a16="http://schemas.microsoft.com/office/drawing/2014/main" id="{2077475B-37A0-8155-67E2-89957AD43032}"/>
                            </a:ext>
                          </a:extLst>
                        </wps:cNvPr>
                        <wps:cNvSpPr txBox="1"/>
                        <wps:spPr>
                          <a:xfrm>
                            <a:off x="444663" y="535467"/>
                            <a:ext cx="1925802" cy="623600"/>
                          </a:xfrm>
                          <a:prstGeom prst="rect">
                            <a:avLst/>
                          </a:prstGeom>
                          <a:noFill/>
                          <a:ln>
                            <a:noFill/>
                          </a:ln>
                          <a:effectLst>
                            <a:outerShdw blurRad="50800" dist="38100" algn="l" rotWithShape="0">
                              <a:prstClr val="black">
                                <a:alpha val="40000"/>
                              </a:prstClr>
                            </a:outerShdw>
                          </a:effectLst>
                        </wps:spPr>
                        <wps:txbx>
                          <w:txbxContent>
                            <w:p w14:paraId="2448AABB"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الواقعية</w:t>
                              </w:r>
                            </w:p>
                          </w:txbxContent>
                        </wps:txbx>
                        <wps:bodyPr wrap="square">
                          <a:spAutoFit/>
                        </wps:bodyPr>
                      </wps:wsp>
                      <wps:wsp>
                        <wps:cNvPr id="2118043734" name="مستطيل: زوايا مستديرة 2118043734">
                          <a:extLst>
                            <a:ext uri="{FF2B5EF4-FFF2-40B4-BE49-F238E27FC236}">
                              <a16:creationId xmlns:a16="http://schemas.microsoft.com/office/drawing/2014/main" id="{7DD8D3C5-A580-0138-8CB8-75B329D699D0}"/>
                            </a:ext>
                          </a:extLst>
                        </wps:cNvPr>
                        <wps:cNvSpPr/>
                        <wps:spPr>
                          <a:xfrm>
                            <a:off x="0" y="1440247"/>
                            <a:ext cx="3337727" cy="617676"/>
                          </a:xfrm>
                          <a:prstGeom prst="roundRect">
                            <a:avLst/>
                          </a:prstGeom>
                          <a:solidFill>
                            <a:srgbClr val="229AAA"/>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14287412" name="مخطط انسيابي: رابط 1014287412">
                          <a:extLst>
                            <a:ext uri="{FF2B5EF4-FFF2-40B4-BE49-F238E27FC236}">
                              <a16:creationId xmlns:a16="http://schemas.microsoft.com/office/drawing/2014/main" id="{BC644A4B-8619-FEB8-F950-16023193F891}"/>
                            </a:ext>
                          </a:extLst>
                        </wps:cNvPr>
                        <wps:cNvSpPr/>
                        <wps:spPr>
                          <a:xfrm>
                            <a:off x="2926067" y="1311693"/>
                            <a:ext cx="735166" cy="784132"/>
                          </a:xfrm>
                          <a:prstGeom prst="flowChartConnector">
                            <a:avLst/>
                          </a:prstGeom>
                          <a:solidFill>
                            <a:schemeClr val="bg1"/>
                          </a:solidFill>
                          <a:ln>
                            <a:noFill/>
                          </a:ln>
                          <a:effectLst>
                            <a:outerShdw blurRad="50800" dist="38100" algn="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12CA7F89"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5</w:t>
                              </w:r>
                            </w:p>
                          </w:txbxContent>
                        </wps:txbx>
                        <wps:bodyPr rtlCol="0" anchor="ctr"/>
                      </wps:wsp>
                      <wps:wsp>
                        <wps:cNvPr id="1362896547" name="TextBox 44">
                          <a:extLst>
                            <a:ext uri="{FF2B5EF4-FFF2-40B4-BE49-F238E27FC236}">
                              <a16:creationId xmlns:a16="http://schemas.microsoft.com/office/drawing/2014/main" id="{F99754E8-C5D9-D039-6F79-D94F1F9DCD0B}"/>
                            </a:ext>
                          </a:extLst>
                        </wps:cNvPr>
                        <wps:cNvSpPr txBox="1"/>
                        <wps:spPr>
                          <a:xfrm>
                            <a:off x="455136" y="1439704"/>
                            <a:ext cx="1924252" cy="623600"/>
                          </a:xfrm>
                          <a:prstGeom prst="rect">
                            <a:avLst/>
                          </a:prstGeom>
                          <a:noFill/>
                          <a:ln>
                            <a:noFill/>
                          </a:ln>
                          <a:effectLst>
                            <a:outerShdw blurRad="50800" dist="38100" algn="l" rotWithShape="0">
                              <a:prstClr val="black">
                                <a:alpha val="40000"/>
                              </a:prstClr>
                            </a:outerShdw>
                          </a:effectLst>
                        </wps:spPr>
                        <wps:txbx>
                          <w:txbxContent>
                            <w:p w14:paraId="7D8B55B3"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القياس</w:t>
                              </w:r>
                            </w:p>
                          </w:txbxContent>
                        </wps:txbx>
                        <wps:bodyPr wrap="square">
                          <a:spAutoFit/>
                        </wps:bodyPr>
                      </wps:wsp>
                    </wpg:wgp>
                  </a:graphicData>
                </a:graphic>
              </wp:inline>
            </w:drawing>
          </mc:Choice>
          <mc:Fallback>
            <w:pict>
              <v:group w14:anchorId="3D7BE7CE" id="مجموعة 207" o:spid="_x0000_s1120" style="width:485.75pt;height:160.6pt;mso-position-horizontal-relative:char;mso-position-vertical-relative:line" coordsize="75256,24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">
                <v:roundrect id="مستطيل: زوايا مستديرة 1330593415" o:spid="_x0000_s1121" style="position:absolute;left:38644;top:9948;width:33193;height:6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" fillcolor="#fc6" stroked="f" strokeweight="1pt">
                  <v:stroke joinstyle="miter"/>
                  <v:shadow on="t" color="black" opacity="26214f" origin="-.5" offset="3pt,0"/>
                </v:roundrect>
                <v:roundrect id="مستطيل: زوايا مستديرة 1618952121" o:spid="_x0000_s1122" style="position:absolute;left:38644;top:1664;width:33377;height:61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" fillcolor="teal" stroked="f" strokeweight="1pt">
                  <v:stroke joinstyle="miter"/>
                  <v:shadow on="t" color="black" opacity="26214f" origin="-.5" offset="3pt,0"/>
                </v:roundrect>
                <v:roundrect id="مستطيل: زوايا مستديرة 1380852661" o:spid="_x0000_s1123" style="position:absolute;left:38644;top:18323;width:33377;height:6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" fillcolor="#099" stroked="f" strokeweight="1pt">
                  <v:stroke joinstyle="miter"/>
                  <v:shadow on="t" color="black" opacity="26214f" origin="-.5" offset="3pt,0"/>
                </v:roundrect>
                <v:shapetype id="_x0000_t120" coordsize="21600,21600" o:spt="120" path="m10800,qx,10800,10800,21600,21600,10800,10800,xe">
                  <v:path gradientshapeok="t" o:connecttype="custom" o:connectlocs="10800,0;3163,3163;0,10800;3163,18437;10800,21600;18437,18437;21600,10800;18437,3163" textboxrect="3163,3163,18437,18437"/>
                </v:shapetype>
                <v:shape id="مخطط انسيابي: رابط 976905040" o:spid="_x0000_s1124" type="#_x0000_t120" style="position:absolute;left:67904;width:7352;height:7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" fillcolor="white [3212]" stroked="f" strokeweight="1pt">
                  <v:stroke joinstyle="miter"/>
                  <v:shadow on="t" color="black" opacity="26214f" origin="-.5" offset="3pt,0"/>
                  <v:textbox>
                    <w:txbxContent>
                      <w:p w14:paraId="5D7651CC"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1</w:t>
                        </w:r>
                      </w:p>
                    </w:txbxContent>
                  </v:textbox>
                </v:shape>
                <v:shape id="مخطط انسيابي: رابط 720466951" o:spid="_x0000_s1125" type="#_x0000_t120" style="position:absolute;left:67857;top:8486;width:7351;height:7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" fillcolor="white [3212]" stroked="f" strokeweight="1pt">
                  <v:stroke joinstyle="miter"/>
                  <v:shadow on="t" color="black" opacity="26214f" origin="-.5" offset="3pt,0"/>
                  <v:textbox>
                    <w:txbxContent>
                      <w:p w14:paraId="1F2CDA60"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2</w:t>
                        </w:r>
                      </w:p>
                    </w:txbxContent>
                  </v:textbox>
                </v:shape>
                <v:shape id="مخطط انسيابي: رابط 521371388" o:spid="_x0000_s1126" type="#_x0000_t120" style="position:absolute;left:67904;top:17037;width:7352;height:7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" fillcolor="white [3212]" stroked="f" strokeweight="1pt">
                  <v:stroke joinstyle="miter"/>
                  <v:shadow on="t" color="black" opacity="26214f" origin="-.5" offset="3pt,0"/>
                  <v:textbox>
                    <w:txbxContent>
                      <w:p w14:paraId="16C2517F"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3</w:t>
                        </w:r>
                      </w:p>
                    </w:txbxContent>
                  </v:textbox>
                </v:shape>
                <v:shape id="TextBox 44" o:spid="_x0000_s1127" type="#_x0000_t202" style="position:absolute;left:43185;top:18506;width:19251;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" filled="f" stroked="f">
                  <v:shadow on="t" color="black" opacity="26214f" origin="-.5" offset="3pt,0"/>
                  <v:textbox style="mso-fit-shape-to-text:t">
                    <w:txbxContent>
                      <w:p w14:paraId="37BD2697"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المرونة</w:t>
                        </w:r>
                      </w:p>
                    </w:txbxContent>
                  </v:textbox>
                </v:shape>
                <v:shape id="TextBox 44" o:spid="_x0000_s1128" type="#_x0000_t202" style="position:absolute;left:38428;top:2250;width:29809;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" filled="f" stroked="f">
                  <v:shadow on="t" color="black" opacity="26214f" origin="-.5" offset="3pt,0"/>
                  <v:textbox style="mso-fit-shape-to-text:t">
                    <w:txbxContent>
                      <w:p w14:paraId="6E7E4432"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الوضوح في تحديد الأهداف</w:t>
                        </w:r>
                      </w:p>
                    </w:txbxContent>
                  </v:textbox>
                </v:shape>
                <v:shape id="TextBox 44" o:spid="_x0000_s1129" type="#_x0000_t202" style="position:absolute;left:44348;top:10363;width:19258;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" filled="f" stroked="f">
                  <v:shadow on="t" color="black" opacity="26214f" origin="-.5" offset="3pt,0"/>
                  <v:textbox style="mso-fit-shape-to-text:t">
                    <w:txbxContent>
                      <w:p w14:paraId="7D0B2E18"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التدرج والمراحل</w:t>
                        </w:r>
                      </w:p>
                    </w:txbxContent>
                  </v:textbox>
                </v:shape>
                <v:roundrect id="مستطيل: زوايا مستديرة 1987567575" o:spid="_x0000_s1130" style="position:absolute;top:5206;width:33377;height:6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" fillcolor="#a5a5a5 [2092]" stroked="f" strokeweight="1pt">
                  <v:stroke joinstyle="miter"/>
                  <v:shadow on="t" color="black" opacity="26214f" origin="-.5" offset="3pt,0"/>
                </v:roundrect>
                <v:shape id="مخطط انسيابي: رابط 345756865" o:spid="_x0000_s1131" type="#_x0000_t120" style="position:absolute;left:29260;top:3920;width:7352;height:7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" fillcolor="white [3212]" stroked="f" strokeweight="1pt">
                  <v:stroke joinstyle="miter"/>
                  <v:shadow on="t" color="black" opacity="26214f" origin="-.5" offset="3pt,0"/>
                  <v:textbox>
                    <w:txbxContent>
                      <w:p w14:paraId="30F43958"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4</w:t>
                        </w:r>
                      </w:p>
                    </w:txbxContent>
                  </v:textbox>
                </v:shape>
                <v:shape id="TextBox 44" o:spid="_x0000_s1132" type="#_x0000_t202" style="position:absolute;left:4446;top:5354;width:19258;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" filled="f" stroked="f">
                  <v:shadow on="t" color="black" opacity="26214f" origin="-.5" offset="3pt,0"/>
                  <v:textbox style="mso-fit-shape-to-text:t">
                    <w:txbxContent>
                      <w:p w14:paraId="2448AABB"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الواقعية</w:t>
                        </w:r>
                      </w:p>
                    </w:txbxContent>
                  </v:textbox>
                </v:shape>
                <v:roundrect id="مستطيل: زوايا مستديرة 2118043734" o:spid="_x0000_s1133" style="position:absolute;top:14402;width:33377;height:61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" fillcolor="#229aaa" stroked="f" strokeweight="1pt">
                  <v:stroke joinstyle="miter"/>
                  <v:shadow on="t" color="black" opacity="26214f" origin="-.5" offset="3pt,0"/>
                </v:roundrect>
                <v:shape id="مخطط انسيابي: رابط 1014287412" o:spid="_x0000_s1134" type="#_x0000_t120" style="position:absolute;left:29260;top:13116;width:7352;height:7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" fillcolor="white [3212]" stroked="f" strokeweight="1pt">
                  <v:stroke joinstyle="miter"/>
                  <v:shadow on="t" color="black" opacity="26214f" origin="-.5" offset="3pt,0"/>
                  <v:textbox>
                    <w:txbxContent>
                      <w:p w14:paraId="12CA7F89" w14:textId="77777777" w:rsidR="002A0D16" w:rsidRDefault="002A0D16" w:rsidP="002A0D16">
                        <w:pPr>
                          <w:bidi w:val="0"/>
                          <w:jc w:val="center"/>
                          <w:rPr>
                            <w:rFonts w:asciiTheme="minorHAnsi" w:hAnsi="Calibri" w:cstheme="minorBidi"/>
                            <w:kern w:val="24"/>
                            <w:sz w:val="48"/>
                            <w:szCs w:val="48"/>
                            <w:lang w:bidi="ar-AE"/>
                          </w:rPr>
                        </w:pPr>
                        <w:r>
                          <w:rPr>
                            <w:rFonts w:asciiTheme="minorHAnsi" w:hAnsi="Calibri" w:cstheme="minorBidi"/>
                            <w:kern w:val="24"/>
                            <w:sz w:val="48"/>
                            <w:szCs w:val="48"/>
                            <w:rtl/>
                            <w:lang w:bidi="ar-AE"/>
                          </w:rPr>
                          <w:t>5</w:t>
                        </w:r>
                      </w:p>
                    </w:txbxContent>
                  </v:textbox>
                </v:shape>
                <v:shape id="TextBox 44" o:spid="_x0000_s1135" type="#_x0000_t202" style="position:absolute;left:4551;top:14397;width:19242;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" filled="f" stroked="f">
                  <v:shadow on="t" color="black" opacity="26214f" origin="-.5" offset="3pt,0"/>
                  <v:textbox style="mso-fit-shape-to-text:t">
                    <w:txbxContent>
                      <w:p w14:paraId="7D8B55B3" w14:textId="77777777" w:rsidR="002A0D16" w:rsidRPr="002A0D16" w:rsidRDefault="002A0D16" w:rsidP="002A0D16">
                        <w:pPr>
                          <w:bidi w:val="0"/>
                          <w:spacing w:after="160"/>
                          <w:jc w:val="center"/>
                          <w:rPr>
                            <w:rFonts w:eastAsia="Calibri" w:hAnsi="Adobe Arabic" w:cs="Adobe Arabic"/>
                            <w:b/>
                            <w:bCs/>
                            <w:color w:val="FFFFFF" w:themeColor="background1"/>
                            <w:kern w:val="24"/>
                            <w:sz w:val="40"/>
                            <w:szCs w:val="40"/>
                            <w:lang w:bidi="ar-EG"/>
                          </w:rPr>
                        </w:pPr>
                        <w:r w:rsidRPr="002A0D16">
                          <w:rPr>
                            <w:rFonts w:eastAsia="Calibri" w:hAnsi="Adobe Arabic" w:cs="Adobe Arabic"/>
                            <w:b/>
                            <w:bCs/>
                            <w:color w:val="FFFFFF" w:themeColor="background1"/>
                            <w:kern w:val="24"/>
                            <w:sz w:val="40"/>
                            <w:szCs w:val="40"/>
                            <w:rtl/>
                            <w:lang w:bidi="ar-EG"/>
                          </w:rPr>
                          <w:t>القياس</w:t>
                        </w:r>
                      </w:p>
                    </w:txbxContent>
                  </v:textbox>
                </v:shape>
                <w10:anchorlock/>
              </v:group>
            </w:pict>
          </mc:Fallback>
        </mc:AlternateContent>
      </w:r>
    </w:p>
    <w:p w14:paraId="04CBF3C0"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1. الوضوح في تحديد الأهداف: </w:t>
      </w:r>
      <w:r w:rsidRPr="003C107D">
        <w:rPr>
          <w:rFonts w:ascii="Sakkal Majalla" w:hAnsi="Sakkal Majalla"/>
          <w:sz w:val="34"/>
          <w:rtl/>
        </w:rPr>
        <w:t>الأهداف الواضحة تشبه النجوم التي تهتدي بها في رحلتك.</w:t>
      </w:r>
    </w:p>
    <w:p w14:paraId="1F52B0A5"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2. التدرج والمراحل: </w:t>
      </w:r>
      <w:r w:rsidRPr="003C107D">
        <w:rPr>
          <w:rFonts w:ascii="Sakkal Majalla" w:hAnsi="Sakkal Majalla"/>
          <w:sz w:val="34"/>
          <w:rtl/>
        </w:rPr>
        <w:t>قسم مسارك إلى مراحل قصيرة ومتوسطة وطويلة المدى.</w:t>
      </w:r>
    </w:p>
    <w:p w14:paraId="424F5DA4"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3. المرونة: </w:t>
      </w:r>
      <w:r w:rsidRPr="003C107D">
        <w:rPr>
          <w:rFonts w:ascii="Sakkal Majalla" w:hAnsi="Sakkal Majalla"/>
          <w:sz w:val="34"/>
          <w:rtl/>
        </w:rPr>
        <w:t>كن مستعداً للتكي</w:t>
      </w:r>
      <w:r w:rsidRPr="003C107D">
        <w:rPr>
          <w:rFonts w:ascii="Sakkal Majalla" w:hAnsi="Sakkal Majalla" w:hint="cs"/>
          <w:sz w:val="34"/>
          <w:rtl/>
        </w:rPr>
        <w:t>ّ</w:t>
      </w:r>
      <w:r w:rsidRPr="003C107D">
        <w:rPr>
          <w:rFonts w:ascii="Sakkal Majalla" w:hAnsi="Sakkal Majalla"/>
          <w:sz w:val="34"/>
          <w:rtl/>
        </w:rPr>
        <w:t>ف مع المتغيرات دون فقدان البوصلة الأساسية.</w:t>
      </w:r>
    </w:p>
    <w:p w14:paraId="79C84327"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4. الواقعية: </w:t>
      </w:r>
      <w:r w:rsidRPr="003C107D">
        <w:rPr>
          <w:rFonts w:ascii="Sakkal Majalla" w:hAnsi="Sakkal Majalla"/>
          <w:sz w:val="34"/>
          <w:rtl/>
        </w:rPr>
        <w:t>ضع أهدافاً طموحة لكنها قابلة للتحقيق.</w:t>
      </w:r>
    </w:p>
    <w:p w14:paraId="12C52290"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5. القياس: </w:t>
      </w:r>
      <w:r w:rsidRPr="003C107D">
        <w:rPr>
          <w:rFonts w:ascii="Sakkal Majalla" w:hAnsi="Sakkal Majalla"/>
          <w:sz w:val="34"/>
          <w:rtl/>
        </w:rPr>
        <w:t>حدد مؤشرات أداء واضحة لقياس تقدمك.</w:t>
      </w:r>
    </w:p>
    <w:p w14:paraId="3A113884" w14:textId="51D1D000" w:rsidR="003C107D" w:rsidRPr="002A0D16" w:rsidRDefault="00FF3110" w:rsidP="002A0D16">
      <w:pPr>
        <w:spacing w:line="259" w:lineRule="auto"/>
        <w:rPr>
          <w:rFonts w:ascii="Sakkal Majalla" w:hAnsi="Sakkal Majalla"/>
          <w:sz w:val="34"/>
        </w:rPr>
      </w:pPr>
      <w:r w:rsidRPr="003C107D">
        <w:rPr>
          <w:rFonts w:ascii="Sakkal Majalla" w:hAnsi="Sakkal Majalla"/>
          <w:sz w:val="34"/>
          <w:highlight w:val="lightGray"/>
          <w:rtl/>
        </w:rPr>
        <w:t>وفي الحديث الشريف: "إن الله يحب إذا عمل أحدكم عملاً أن يتقنه"، وهذا يتطلب التخطيط الدقيق والمتقن للمسار المهني.</w:t>
      </w:r>
    </w:p>
    <w:p w14:paraId="30782629" w14:textId="4D43B8B1" w:rsidR="00FF3110" w:rsidRDefault="00FF3110" w:rsidP="002A0D16">
      <w:pPr>
        <w:keepNext/>
        <w:pageBreakBefore/>
        <w:spacing w:line="259" w:lineRule="auto"/>
        <w:rPr>
          <w:rFonts w:ascii="Sakkal Majalla" w:hAnsi="Sakkal Majalla"/>
          <w:b/>
          <w:bCs/>
          <w:color w:val="008080"/>
          <w:sz w:val="34"/>
          <w:rtl/>
        </w:rPr>
      </w:pPr>
      <w:r w:rsidRPr="003C107D">
        <w:rPr>
          <w:rFonts w:ascii="Sakkal Majalla" w:hAnsi="Sakkal Majalla"/>
          <w:b/>
          <w:bCs/>
          <w:color w:val="008080"/>
          <w:sz w:val="34"/>
          <w:rtl/>
        </w:rPr>
        <w:lastRenderedPageBreak/>
        <w:t xml:space="preserve"> خطوات عملية لرسم خارطة الطريق:</w:t>
      </w:r>
    </w:p>
    <w:p w14:paraId="6CBDC444" w14:textId="0F838734" w:rsidR="00DF6B70" w:rsidRDefault="00DF6B70" w:rsidP="00DF6B70">
      <w:pPr>
        <w:spacing w:line="259" w:lineRule="auto"/>
        <w:jc w:val="center"/>
        <w:rPr>
          <w:rFonts w:ascii="Sakkal Majalla" w:hAnsi="Sakkal Majalla"/>
          <w:b/>
          <w:bCs/>
          <w:color w:val="008080"/>
          <w:sz w:val="34"/>
          <w:rtl/>
        </w:rPr>
      </w:pPr>
      <w:r w:rsidRPr="00DF6B70">
        <w:rPr>
          <w:rFonts w:ascii="Sakkal Majalla" w:hAnsi="Sakkal Majalla"/>
          <w:b/>
          <w:bCs/>
          <w:noProof/>
          <w:color w:val="008080"/>
          <w:sz w:val="34"/>
        </w:rPr>
        <mc:AlternateContent>
          <mc:Choice Requires="wpg">
            <w:drawing>
              <wp:inline distT="0" distB="0" distL="0" distR="0" wp14:anchorId="43E69E62" wp14:editId="40AC57AB">
                <wp:extent cx="3657314" cy="2410292"/>
                <wp:effectExtent l="0" t="0" r="19685" b="28575"/>
                <wp:docPr id="228" name="مجموعة 227">
                  <a:extLst xmlns:a="http://schemas.openxmlformats.org/drawingml/2006/main">
                    <a:ext uri="{FF2B5EF4-FFF2-40B4-BE49-F238E27FC236}">
                      <a16:creationId xmlns:a16="http://schemas.microsoft.com/office/drawing/2014/main" id="{7EACBE34-D717-D237-DCE4-A9E241D206D1}"/>
                    </a:ext>
                  </a:extLst>
                </wp:docPr>
                <wp:cNvGraphicFramePr/>
                <a:graphic xmlns:a="http://schemas.openxmlformats.org/drawingml/2006/main">
                  <a:graphicData uri="http://schemas.microsoft.com/office/word/2010/wordprocessingGroup">
                    <wpg:wgp>
                      <wpg:cNvGrpSpPr/>
                      <wpg:grpSpPr>
                        <a:xfrm>
                          <a:off x="0" y="0"/>
                          <a:ext cx="3657314" cy="2410292"/>
                          <a:chOff x="0" y="0"/>
                          <a:chExt cx="3657314" cy="2410292"/>
                        </a:xfrm>
                      </wpg:grpSpPr>
                      <wps:wsp>
                        <wps:cNvPr id="1899510213" name="مخطط انسيابي: معالجة متعاقبة 1899510213">
                          <a:extLst>
                            <a:ext uri="{FF2B5EF4-FFF2-40B4-BE49-F238E27FC236}">
                              <a16:creationId xmlns:a16="http://schemas.microsoft.com/office/drawing/2014/main" id="{CA8F8963-8BA4-9348-9A21-9DF48A3203FE}"/>
                            </a:ext>
                          </a:extLst>
                        </wps:cNvPr>
                        <wps:cNvSpPr/>
                        <wps:spPr>
                          <a:xfrm>
                            <a:off x="595275" y="1265854"/>
                            <a:ext cx="1089598" cy="1144438"/>
                          </a:xfrm>
                          <a:prstGeom prst="flowChartAlternateProcess">
                            <a:avLst/>
                          </a:prstGeom>
                          <a:solidFill>
                            <a:schemeClr val="bg1"/>
                          </a:solidFill>
                          <a:ln>
                            <a:solidFill>
                              <a:srgbClr val="00999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86532535" name="مخطط انسيابي: معالجة متعاقبة 686532535">
                          <a:extLst>
                            <a:ext uri="{FF2B5EF4-FFF2-40B4-BE49-F238E27FC236}">
                              <a16:creationId xmlns:a16="http://schemas.microsoft.com/office/drawing/2014/main" id="{7748C1E5-3818-141D-CFE6-97687A95A05C}"/>
                            </a:ext>
                          </a:extLst>
                        </wps:cNvPr>
                        <wps:cNvSpPr/>
                        <wps:spPr>
                          <a:xfrm>
                            <a:off x="1855824" y="1253334"/>
                            <a:ext cx="1089598" cy="1144438"/>
                          </a:xfrm>
                          <a:prstGeom prst="flowChartAlternateProcess">
                            <a:avLst/>
                          </a:prstGeom>
                          <a:solidFill>
                            <a:schemeClr val="bg1"/>
                          </a:solidFill>
                          <a:ln>
                            <a:solidFill>
                              <a:schemeClr val="accent1">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94817219" name="مخطط انسيابي: معالجة متعاقبة 1994817219">
                          <a:extLst>
                            <a:ext uri="{FF2B5EF4-FFF2-40B4-BE49-F238E27FC236}">
                              <a16:creationId xmlns:a16="http://schemas.microsoft.com/office/drawing/2014/main" id="{6B701C06-6A05-DBEB-3EE2-222C73B87CDE}"/>
                            </a:ext>
                          </a:extLst>
                        </wps:cNvPr>
                        <wps:cNvSpPr/>
                        <wps:spPr>
                          <a:xfrm>
                            <a:off x="35078" y="55091"/>
                            <a:ext cx="1089598" cy="1144438"/>
                          </a:xfrm>
                          <a:prstGeom prst="flowChartAlternateProcess">
                            <a:avLst/>
                          </a:prstGeom>
                          <a:solidFill>
                            <a:schemeClr val="bg1"/>
                          </a:solidFill>
                          <a:ln>
                            <a:solidFill>
                              <a:schemeClr val="bg1">
                                <a:lumMod val="6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01924573" name="مخطط انسيابي: معالجة متعاقبة 701924573">
                          <a:extLst>
                            <a:ext uri="{FF2B5EF4-FFF2-40B4-BE49-F238E27FC236}">
                              <a16:creationId xmlns:a16="http://schemas.microsoft.com/office/drawing/2014/main" id="{12BB1193-087B-7A11-6EBB-73B986FD5009}"/>
                            </a:ext>
                          </a:extLst>
                        </wps:cNvPr>
                        <wps:cNvSpPr/>
                        <wps:spPr>
                          <a:xfrm>
                            <a:off x="1286724" y="87009"/>
                            <a:ext cx="1122985" cy="1082040"/>
                          </a:xfrm>
                          <a:prstGeom prst="flowChartAlternateProcess">
                            <a:avLst/>
                          </a:prstGeom>
                          <a:solidFill>
                            <a:schemeClr val="bg1"/>
                          </a:solidFill>
                          <a:ln>
                            <a:solidFill>
                              <a:srgbClr val="FFCC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44535758" name="مخطط انسيابي: معالجة متعاقبة 2044535758">
                          <a:extLst>
                            <a:ext uri="{FF2B5EF4-FFF2-40B4-BE49-F238E27FC236}">
                              <a16:creationId xmlns:a16="http://schemas.microsoft.com/office/drawing/2014/main" id="{0E5F62DA-1BDE-9EE0-22C3-D0F51AEE6783}"/>
                            </a:ext>
                          </a:extLst>
                        </wps:cNvPr>
                        <wps:cNvSpPr/>
                        <wps:spPr>
                          <a:xfrm>
                            <a:off x="2554282" y="55091"/>
                            <a:ext cx="1089598" cy="1144438"/>
                          </a:xfrm>
                          <a:prstGeom prst="flowChartAlternateProcess">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9938932" name="مستطيل: زوايا مستديرة 1069938932">
                          <a:extLst>
                            <a:ext uri="{FF2B5EF4-FFF2-40B4-BE49-F238E27FC236}">
                              <a16:creationId xmlns:a16="http://schemas.microsoft.com/office/drawing/2014/main" id="{3CD10C89-D65E-A2EA-E83D-6AFCF0C7D67A}"/>
                            </a:ext>
                          </a:extLst>
                        </wps:cNvPr>
                        <wps:cNvSpPr/>
                        <wps:spPr>
                          <a:xfrm>
                            <a:off x="33935" y="0"/>
                            <a:ext cx="1108215" cy="366254"/>
                          </a:xfrm>
                          <a:prstGeom prst="roundRect">
                            <a:avLst/>
                          </a:prstGeom>
                          <a:solidFill>
                            <a:schemeClr val="bg1">
                              <a:lumMod val="65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19617B"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ابتكر</w:t>
                              </w:r>
                            </w:p>
                          </w:txbxContent>
                        </wps:txbx>
                        <wps:bodyPr rtlCol="0" anchor="ctr"/>
                      </wps:wsp>
                      <wps:wsp>
                        <wps:cNvPr id="1308089891" name="مستطيل: زوايا مستديرة 1308089891">
                          <a:extLst>
                            <a:ext uri="{FF2B5EF4-FFF2-40B4-BE49-F238E27FC236}">
                              <a16:creationId xmlns:a16="http://schemas.microsoft.com/office/drawing/2014/main" id="{B2954370-15D8-2C69-04D1-49C55515B054}"/>
                            </a:ext>
                          </a:extLst>
                        </wps:cNvPr>
                        <wps:cNvSpPr/>
                        <wps:spPr>
                          <a:xfrm>
                            <a:off x="2554282" y="30799"/>
                            <a:ext cx="1103032" cy="366254"/>
                          </a:xfrm>
                          <a:prstGeom prst="roundRect">
                            <a:avLst/>
                          </a:prstGeom>
                          <a:solidFill>
                            <a:srgbClr val="00808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0DCE7A1"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wps:txbx>
                        <wps:bodyPr rtlCol="0" anchor="ctr"/>
                      </wps:wsp>
                      <wps:wsp>
                        <wps:cNvPr id="552334159" name="مستطيل: زوايا مستديرة 552334159">
                          <a:extLst>
                            <a:ext uri="{FF2B5EF4-FFF2-40B4-BE49-F238E27FC236}">
                              <a16:creationId xmlns:a16="http://schemas.microsoft.com/office/drawing/2014/main" id="{22046986-4F78-8C30-7C9C-D0E1893ECA7B}"/>
                            </a:ext>
                          </a:extLst>
                        </wps:cNvPr>
                        <wps:cNvSpPr/>
                        <wps:spPr>
                          <a:xfrm>
                            <a:off x="1287962" y="0"/>
                            <a:ext cx="1126857" cy="366254"/>
                          </a:xfrm>
                          <a:prstGeom prst="roundRect">
                            <a:avLst/>
                          </a:prstGeom>
                          <a:solidFill>
                            <a:srgbClr val="FFCC66"/>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3A32209"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wps:txbx>
                        <wps:bodyPr rtlCol="0" anchor="ctr"/>
                      </wps:wsp>
                      <wps:wsp>
                        <wps:cNvPr id="2082148447" name="مستطيل: زوايا مستديرة 2082148447">
                          <a:extLst>
                            <a:ext uri="{FF2B5EF4-FFF2-40B4-BE49-F238E27FC236}">
                              <a16:creationId xmlns:a16="http://schemas.microsoft.com/office/drawing/2014/main" id="{CD00B674-687F-3AC3-F382-89466AA94387}"/>
                            </a:ext>
                          </a:extLst>
                        </wps:cNvPr>
                        <wps:cNvSpPr/>
                        <wps:spPr>
                          <a:xfrm>
                            <a:off x="600403" y="1223821"/>
                            <a:ext cx="1089598" cy="366254"/>
                          </a:xfrm>
                          <a:prstGeom prst="roundRect">
                            <a:avLst/>
                          </a:prstGeom>
                          <a:solidFill>
                            <a:srgbClr val="009999"/>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8596A8A"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وثّق</w:t>
                              </w:r>
                            </w:p>
                          </w:txbxContent>
                        </wps:txbx>
                        <wps:bodyPr rtlCol="0" anchor="ctr"/>
                      </wps:wsp>
                      <wps:wsp>
                        <wps:cNvPr id="890964731" name="مستطيل: زوايا مستديرة 890964731">
                          <a:extLst>
                            <a:ext uri="{FF2B5EF4-FFF2-40B4-BE49-F238E27FC236}">
                              <a16:creationId xmlns:a16="http://schemas.microsoft.com/office/drawing/2014/main" id="{1B56780F-35E1-345D-EC83-52B8A209A6FC}"/>
                            </a:ext>
                          </a:extLst>
                        </wps:cNvPr>
                        <wps:cNvSpPr/>
                        <wps:spPr>
                          <a:xfrm>
                            <a:off x="1844029" y="1223821"/>
                            <a:ext cx="1089598" cy="366254"/>
                          </a:xfrm>
                          <a:prstGeom prst="roundRect">
                            <a:avLst/>
                          </a:prstGeom>
                          <a:solidFill>
                            <a:schemeClr val="accent1">
                              <a:lumMod val="75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348BC06"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wps:txbx>
                        <wps:bodyPr rtlCol="0" anchor="ctr"/>
                      </wps:wsp>
                      <wps:wsp>
                        <wps:cNvPr id="737978032" name="TextBox 139">
                          <a:extLst>
                            <a:ext uri="{FF2B5EF4-FFF2-40B4-BE49-F238E27FC236}">
                              <a16:creationId xmlns:a16="http://schemas.microsoft.com/office/drawing/2014/main" id="{50F57B68-3326-FE59-8D52-E89F7EB762C1}"/>
                            </a:ext>
                          </a:extLst>
                        </wps:cNvPr>
                        <wps:cNvSpPr txBox="1"/>
                        <wps:spPr>
                          <a:xfrm>
                            <a:off x="491207" y="1805979"/>
                            <a:ext cx="1154430" cy="346075"/>
                          </a:xfrm>
                          <a:prstGeom prst="rect">
                            <a:avLst/>
                          </a:prstGeom>
                        </wps:spPr>
                        <wps:txbx>
                          <w:txbxContent>
                            <w:p w14:paraId="3403D288"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المعالم الرئيسية</w:t>
                              </w:r>
                            </w:p>
                          </w:txbxContent>
                        </wps:txbx>
                        <wps:bodyPr wrap="square" rtlCol="0">
                          <a:spAutoFit/>
                        </wps:bodyPr>
                      </wps:wsp>
                      <wps:wsp>
                        <wps:cNvPr id="436461137" name="TextBox 139">
                          <a:extLst>
                            <a:ext uri="{FF2B5EF4-FFF2-40B4-BE49-F238E27FC236}">
                              <a16:creationId xmlns:a16="http://schemas.microsoft.com/office/drawing/2014/main" id="{A851452B-46F1-4153-2339-4FCD70520E8E}"/>
                            </a:ext>
                          </a:extLst>
                        </wps:cNvPr>
                        <wps:cNvSpPr txBox="1"/>
                        <wps:spPr>
                          <a:xfrm>
                            <a:off x="1822832" y="1805979"/>
                            <a:ext cx="1154430" cy="346075"/>
                          </a:xfrm>
                          <a:prstGeom prst="rect">
                            <a:avLst/>
                          </a:prstGeom>
                        </wps:spPr>
                        <wps:txbx>
                          <w:txbxContent>
                            <w:p w14:paraId="3CFA27CA"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الموارد المطلوبة</w:t>
                              </w:r>
                            </w:p>
                          </w:txbxContent>
                        </wps:txbx>
                        <wps:bodyPr wrap="square" rtlCol="0">
                          <a:spAutoFit/>
                        </wps:bodyPr>
                      </wps:wsp>
                      <wps:wsp>
                        <wps:cNvPr id="727244314" name="TextBox 139">
                          <a:extLst>
                            <a:ext uri="{FF2B5EF4-FFF2-40B4-BE49-F238E27FC236}">
                              <a16:creationId xmlns:a16="http://schemas.microsoft.com/office/drawing/2014/main" id="{0CEE484A-F46F-7046-5F48-ED42354337D8}"/>
                            </a:ext>
                          </a:extLst>
                        </wps:cNvPr>
                        <wps:cNvSpPr txBox="1"/>
                        <wps:spPr>
                          <a:xfrm>
                            <a:off x="0" y="452736"/>
                            <a:ext cx="1154430" cy="600075"/>
                          </a:xfrm>
                          <a:prstGeom prst="rect">
                            <a:avLst/>
                          </a:prstGeom>
                        </wps:spPr>
                        <wps:txbx>
                          <w:txbxContent>
                            <w:p w14:paraId="09C69049"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خطة تطوير مهارات</w:t>
                              </w:r>
                            </w:p>
                          </w:txbxContent>
                        </wps:txbx>
                        <wps:bodyPr wrap="square" rtlCol="0">
                          <a:spAutoFit/>
                        </wps:bodyPr>
                      </wps:wsp>
                      <wps:wsp>
                        <wps:cNvPr id="251971524" name="TextBox 139">
                          <a:extLst>
                            <a:ext uri="{FF2B5EF4-FFF2-40B4-BE49-F238E27FC236}">
                              <a16:creationId xmlns:a16="http://schemas.microsoft.com/office/drawing/2014/main" id="{A16E89B4-03AB-F09B-E5D4-823A9E5E076C}"/>
                            </a:ext>
                          </a:extLst>
                        </wps:cNvPr>
                        <wps:cNvSpPr txBox="1"/>
                        <wps:spPr>
                          <a:xfrm>
                            <a:off x="1261960" y="538971"/>
                            <a:ext cx="1155065" cy="346075"/>
                          </a:xfrm>
                          <a:prstGeom prst="rect">
                            <a:avLst/>
                          </a:prstGeom>
                        </wps:spPr>
                        <wps:txbx>
                          <w:txbxContent>
                            <w:p w14:paraId="2BCD5CD1"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أهدافاً مرحلية</w:t>
                              </w:r>
                            </w:p>
                          </w:txbxContent>
                        </wps:txbx>
                        <wps:bodyPr wrap="square" rtlCol="0">
                          <a:spAutoFit/>
                        </wps:bodyPr>
                      </wps:wsp>
                      <wps:wsp>
                        <wps:cNvPr id="388187566" name="TextBox 139">
                          <a:extLst>
                            <a:ext uri="{FF2B5EF4-FFF2-40B4-BE49-F238E27FC236}">
                              <a16:creationId xmlns:a16="http://schemas.microsoft.com/office/drawing/2014/main" id="{C21661C8-6087-7C35-F6D7-FA13F5BC0835}"/>
                            </a:ext>
                          </a:extLst>
                        </wps:cNvPr>
                        <wps:cNvSpPr txBox="1"/>
                        <wps:spPr>
                          <a:xfrm>
                            <a:off x="2500638" y="551475"/>
                            <a:ext cx="1154430" cy="346075"/>
                          </a:xfrm>
                          <a:prstGeom prst="rect">
                            <a:avLst/>
                          </a:prstGeom>
                        </wps:spPr>
                        <wps:txbx>
                          <w:txbxContent>
                            <w:p w14:paraId="2B9C0494"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رؤيتك المهنية</w:t>
                              </w:r>
                            </w:p>
                          </w:txbxContent>
                        </wps:txbx>
                        <wps:bodyPr wrap="square" rtlCol="0">
                          <a:spAutoFit/>
                        </wps:bodyPr>
                      </wps:wsp>
                    </wpg:wgp>
                  </a:graphicData>
                </a:graphic>
              </wp:inline>
            </w:drawing>
          </mc:Choice>
          <mc:Fallback>
            <w:pict>
              <v:group w14:anchorId="43E69E62" id="مجموعة 227" o:spid="_x0000_s1136" style="width:4in;height:189.8pt;mso-position-horizontal-relative:char;mso-position-vertical-relative:line" coordsize="36573,2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مخطط انسيابي: معالجة متعاقبة 1899510213" o:spid="_x0000_s1137" type="#_x0000_t176" style="position:absolute;left:5952;top:12658;width:10896;height:11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" fillcolor="white [3212]" strokecolor="#099" strokeweight="1pt"/>
                <v:shape id="مخطط انسيابي: معالجة متعاقبة 686532535" o:spid="_x0000_s1138" type="#_x0000_t176" style="position:absolute;left:18558;top:12533;width:10896;height:11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" fillcolor="white [3212]" strokecolor="#2f5496 [2404]" strokeweight="1pt"/>
                <v:shape id="مخطط انسيابي: معالجة متعاقبة 1994817219" o:spid="_x0000_s1139" type="#_x0000_t176" style="position:absolute;left:350;top:550;width:10896;height:1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" fillcolor="white [3212]" strokecolor="#a5a5a5 [2092]" strokeweight="1pt"/>
                <v:shape id="مخطط انسيابي: معالجة متعاقبة 701924573" o:spid="_x0000_s1140" type="#_x0000_t176" style="position:absolute;left:12867;top:870;width:11230;height:10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" fillcolor="white [3212]" strokecolor="#fc6" strokeweight="1pt"/>
                <v:shape id="مخطط انسيابي: معالجة متعاقبة 2044535758" o:spid="_x0000_s1141" type="#_x0000_t176" style="position:absolute;left:25542;top:550;width:10896;height:1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" fillcolor="white [3212]" strokecolor="teal" strokeweight="1pt"/>
                <v:roundrect id="مستطيل: زوايا مستديرة 1069938932" o:spid="_x0000_s1142" style="position:absolute;left:339;width:11082;height:3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" fillcolor="#a5a5a5 [2092]" strokecolor="white [3212]" strokeweight="1pt">
                  <v:stroke joinstyle="miter"/>
                  <v:textbox>
                    <w:txbxContent>
                      <w:p w14:paraId="7B19617B"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ابتكر</w:t>
                        </w:r>
                      </w:p>
                    </w:txbxContent>
                  </v:textbox>
                </v:roundrect>
                <v:roundrect id="مستطيل: زوايا مستديرة 1308089891" o:spid="_x0000_s1143" style="position:absolute;left:25542;top:307;width:11031;height:36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" fillcolor="teal" strokecolor="white [3212]" strokeweight="1pt">
                  <v:stroke joinstyle="miter"/>
                  <v:textbox>
                    <w:txbxContent>
                      <w:p w14:paraId="60DCE7A1"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v:textbox>
                </v:roundrect>
                <v:roundrect id="مستطيل: زوايا مستديرة 552334159" o:spid="_x0000_s1144" style="position:absolute;left:12879;width:11269;height:3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" fillcolor="#fc6" strokecolor="white [3212]" strokeweight="1pt">
                  <v:stroke joinstyle="miter"/>
                  <v:textbox>
                    <w:txbxContent>
                      <w:p w14:paraId="73A32209"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v:textbox>
                </v:roundrect>
                <v:roundrect id="مستطيل: زوايا مستديرة 2082148447" o:spid="_x0000_s1145" style="position:absolute;left:6004;top:12238;width:10896;height:3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" fillcolor="#099" strokecolor="white [3212]" strokeweight="1pt">
                  <v:stroke joinstyle="miter"/>
                  <v:textbox>
                    <w:txbxContent>
                      <w:p w14:paraId="28596A8A"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وثّق</w:t>
                        </w:r>
                      </w:p>
                    </w:txbxContent>
                  </v:textbox>
                </v:roundrect>
                <v:roundrect id="مستطيل: زوايا مستديرة 890964731" o:spid="_x0000_s1146" style="position:absolute;left:18440;top:12238;width:10896;height:36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" fillcolor="#2f5496 [2404]" strokecolor="white [3212]" strokeweight="1pt">
                  <v:stroke joinstyle="miter"/>
                  <v:textbox>
                    <w:txbxContent>
                      <w:p w14:paraId="3348BC06" w14:textId="77777777" w:rsidR="00DF6B70" w:rsidRDefault="00DF6B70" w:rsidP="00DF6B70">
                        <w:pPr>
                          <w:bidi w:val="0"/>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حدد</w:t>
                        </w:r>
                      </w:p>
                    </w:txbxContent>
                  </v:textbox>
                </v:roundrect>
                <v:shape id="TextBox 139" o:spid="_x0000_s1147" type="#_x0000_t202" style="position:absolute;left:4912;top:18059;width:11544;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" filled="f" stroked="f">
                  <v:textbox style="mso-fit-shape-to-text:t">
                    <w:txbxContent>
                      <w:p w14:paraId="3403D288"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المعالم الرئيسية</w:t>
                        </w:r>
                      </w:p>
                    </w:txbxContent>
                  </v:textbox>
                </v:shape>
                <v:shape id="TextBox 139" o:spid="_x0000_s1148" type="#_x0000_t202" style="position:absolute;left:18228;top:18059;width:11544;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" filled="f" stroked="f">
                  <v:textbox style="mso-fit-shape-to-text:t">
                    <w:txbxContent>
                      <w:p w14:paraId="3CFA27CA"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الموارد المطلوبة</w:t>
                        </w:r>
                      </w:p>
                    </w:txbxContent>
                  </v:textbox>
                </v:shape>
                <v:shape id="TextBox 139" o:spid="_x0000_s1149" type="#_x0000_t202" style="position:absolute;top:4527;width:11544;height:6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" filled="f" stroked="f">
                  <v:textbox style="mso-fit-shape-to-text:t">
                    <w:txbxContent>
                      <w:p w14:paraId="09C69049"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خطة تطوير مهارات</w:t>
                        </w:r>
                      </w:p>
                    </w:txbxContent>
                  </v:textbox>
                </v:shape>
                <v:shape id="TextBox 139" o:spid="_x0000_s1150" type="#_x0000_t202" style="position:absolute;left:12619;top:5389;width:11551;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" filled="f" stroked="f">
                  <v:textbox style="mso-fit-shape-to-text:t">
                    <w:txbxContent>
                      <w:p w14:paraId="2BCD5CD1"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أهدافاً مرحلية</w:t>
                        </w:r>
                      </w:p>
                    </w:txbxContent>
                  </v:textbox>
                </v:shape>
                <v:shape id="TextBox 139" o:spid="_x0000_s1151" type="#_x0000_t202" style="position:absolute;left:25006;top:5514;width:11544;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" filled="f" stroked="f">
                  <v:textbox style="mso-fit-shape-to-text:t">
                    <w:txbxContent>
                      <w:p w14:paraId="2B9C0494" w14:textId="77777777" w:rsidR="00DF6B70" w:rsidRDefault="00DF6B70" w:rsidP="00DF6B70">
                        <w:pPr>
                          <w:bidi w:val="0"/>
                          <w:jc w:val="center"/>
                          <w:rPr>
                            <w:rFonts w:hAnsi="Adobe Arabic" w:cs="Adobe Arabic"/>
                            <w:b/>
                            <w:bCs/>
                            <w:kern w:val="24"/>
                            <w:sz w:val="32"/>
                            <w:szCs w:val="32"/>
                          </w:rPr>
                        </w:pPr>
                        <w:r>
                          <w:rPr>
                            <w:rFonts w:hAnsi="Adobe Arabic" w:cs="Adobe Arabic"/>
                            <w:b/>
                            <w:bCs/>
                            <w:kern w:val="24"/>
                            <w:sz w:val="32"/>
                            <w:szCs w:val="32"/>
                            <w:rtl/>
                          </w:rPr>
                          <w:t>رؤيتك المهنية</w:t>
                        </w:r>
                      </w:p>
                    </w:txbxContent>
                  </v:textbox>
                </v:shape>
                <w10:anchorlock/>
              </v:group>
            </w:pict>
          </mc:Fallback>
        </mc:AlternateContent>
      </w:r>
    </w:p>
    <w:p w14:paraId="629F76B0" w14:textId="77777777" w:rsidR="005639EC" w:rsidRPr="003C107D" w:rsidRDefault="005639EC" w:rsidP="00DF6B70">
      <w:pPr>
        <w:spacing w:line="259" w:lineRule="auto"/>
        <w:jc w:val="center"/>
        <w:rPr>
          <w:rFonts w:ascii="Sakkal Majalla" w:hAnsi="Sakkal Majalla"/>
          <w:b/>
          <w:bCs/>
          <w:color w:val="008080"/>
          <w:sz w:val="34"/>
          <w:rtl/>
        </w:rPr>
      </w:pPr>
    </w:p>
    <w:p w14:paraId="0C5CCDC9"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1. حدد رؤيتك المهنية: </w:t>
      </w:r>
      <w:r w:rsidRPr="003C107D">
        <w:rPr>
          <w:rFonts w:ascii="Sakkal Majalla" w:hAnsi="Sakkal Majalla"/>
          <w:sz w:val="34"/>
          <w:rtl/>
        </w:rPr>
        <w:t>ماذا تريد أن تكون بعد 5-10 سنوات؟</w:t>
      </w:r>
    </w:p>
    <w:p w14:paraId="5F4F5828"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2. حدد أهدافاً مرحلية: </w:t>
      </w:r>
      <w:r w:rsidRPr="003C107D">
        <w:rPr>
          <w:rFonts w:ascii="Sakkal Majalla" w:hAnsi="Sakkal Majalla"/>
          <w:sz w:val="34"/>
          <w:rtl/>
        </w:rPr>
        <w:t>ضع أهدافاً للسنة الأولى، الثانية، وهكذا.</w:t>
      </w:r>
    </w:p>
    <w:p w14:paraId="01F5E2F5"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 xml:space="preserve">3. ابتكر خطة تطوير مهارات: </w:t>
      </w:r>
      <w:r w:rsidRPr="003C107D">
        <w:rPr>
          <w:rFonts w:ascii="Sakkal Majalla" w:hAnsi="Sakkal Majalla"/>
          <w:sz w:val="34"/>
          <w:rtl/>
        </w:rPr>
        <w:t>حدد المهارات التي ستحتاجها في كل مرحلة.</w:t>
      </w:r>
    </w:p>
    <w:p w14:paraId="51107E1C"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4.</w:t>
      </w:r>
      <w:r w:rsidRPr="003C107D">
        <w:rPr>
          <w:rFonts w:ascii="Sakkal Majalla" w:hAnsi="Sakkal Majalla"/>
          <w:sz w:val="34"/>
          <w:rtl/>
        </w:rPr>
        <w:t xml:space="preserve"> </w:t>
      </w:r>
      <w:r w:rsidRPr="003C107D">
        <w:rPr>
          <w:rFonts w:ascii="Sakkal Majalla" w:hAnsi="Sakkal Majalla"/>
          <w:color w:val="C00000"/>
          <w:sz w:val="34"/>
          <w:rtl/>
        </w:rPr>
        <w:t xml:space="preserve">حدد الموارد المطلوبة: </w:t>
      </w:r>
      <w:r w:rsidRPr="003C107D">
        <w:rPr>
          <w:rFonts w:ascii="Sakkal Majalla" w:hAnsi="Sakkal Majalla"/>
          <w:sz w:val="34"/>
          <w:rtl/>
        </w:rPr>
        <w:t>ما الدورات، الكتب، أو الخبرات التي ستحتاجها؟</w:t>
      </w:r>
    </w:p>
    <w:p w14:paraId="00C2DF5B" w14:textId="77777777" w:rsidR="00FF3110" w:rsidRPr="003C107D" w:rsidRDefault="00FF3110" w:rsidP="00FF3110">
      <w:pPr>
        <w:spacing w:line="259" w:lineRule="auto"/>
        <w:rPr>
          <w:rFonts w:ascii="Sakkal Majalla" w:hAnsi="Sakkal Majalla"/>
          <w:sz w:val="34"/>
          <w:rtl/>
        </w:rPr>
      </w:pPr>
      <w:r w:rsidRPr="003C107D">
        <w:rPr>
          <w:rFonts w:ascii="Sakkal Majalla" w:hAnsi="Sakkal Majalla"/>
          <w:color w:val="C00000"/>
          <w:sz w:val="34"/>
          <w:rtl/>
        </w:rPr>
        <w:t>5. وثّق المعالم الرئيسية:</w:t>
      </w:r>
      <w:r w:rsidRPr="003C107D">
        <w:rPr>
          <w:rFonts w:ascii="Sakkal Majalla" w:hAnsi="Sakkal Majalla"/>
          <w:sz w:val="34"/>
          <w:rtl/>
        </w:rPr>
        <w:t xml:space="preserve"> ضع علامات واضحة للنجاح في مسارك.</w:t>
      </w:r>
    </w:p>
    <w:p w14:paraId="4EFF4EBE" w14:textId="77777777" w:rsidR="00FF3110" w:rsidRDefault="00FF3110" w:rsidP="00FF3110">
      <w:pPr>
        <w:spacing w:line="259" w:lineRule="auto"/>
        <w:rPr>
          <w:rFonts w:ascii="Sakkal Majalla" w:hAnsi="Sakkal Majalla"/>
          <w:sz w:val="34"/>
          <w:rtl/>
        </w:rPr>
      </w:pPr>
      <w:r w:rsidRPr="003C107D">
        <w:rPr>
          <w:rFonts w:ascii="Sakkal Majalla" w:hAnsi="Sakkal Majalla"/>
          <w:sz w:val="34"/>
          <w:rtl/>
        </w:rPr>
        <w:t>تشير الدراسات إلى أن المهنيين الذين يملكون خطة مهنية واضحة يحققون زيادة في الإنتاجية بنسبة 25% مقارنة بأقرانهم الذين لا يخططون لمساراتهم المهنية (معهد التخطيط المهني، 2023).</w:t>
      </w:r>
    </w:p>
    <w:p w14:paraId="088E706C" w14:textId="77777777" w:rsidR="003421D5" w:rsidRDefault="003421D5" w:rsidP="003421D5">
      <w:pPr>
        <w:spacing w:line="259" w:lineRule="auto"/>
        <w:jc w:val="center"/>
        <w:rPr>
          <w:rFonts w:ascii="Sakkal Majalla" w:hAnsi="Sakkal Majalla"/>
          <w:sz w:val="34"/>
          <w:rtl/>
        </w:rPr>
      </w:pPr>
    </w:p>
    <w:p w14:paraId="3025315E" w14:textId="77777777" w:rsidR="003421D5" w:rsidRDefault="003421D5" w:rsidP="003421D5">
      <w:pPr>
        <w:spacing w:line="259" w:lineRule="auto"/>
        <w:jc w:val="center"/>
        <w:rPr>
          <w:rFonts w:ascii="Sakkal Majalla" w:hAnsi="Sakkal Majalla"/>
          <w:sz w:val="34"/>
          <w:rtl/>
        </w:rPr>
      </w:pPr>
    </w:p>
    <w:p w14:paraId="411312E8" w14:textId="77777777" w:rsidR="003421D5" w:rsidRDefault="003421D5" w:rsidP="003421D5">
      <w:pPr>
        <w:spacing w:line="259" w:lineRule="auto"/>
        <w:jc w:val="center"/>
        <w:rPr>
          <w:rFonts w:ascii="Sakkal Majalla" w:hAnsi="Sakkal Majalla"/>
          <w:sz w:val="34"/>
          <w:rtl/>
        </w:rPr>
      </w:pPr>
    </w:p>
    <w:p w14:paraId="26EFA09E" w14:textId="77777777" w:rsidR="003421D5" w:rsidRDefault="003421D5" w:rsidP="003421D5">
      <w:pPr>
        <w:spacing w:line="259" w:lineRule="auto"/>
        <w:jc w:val="center"/>
        <w:rPr>
          <w:rFonts w:ascii="Sakkal Majalla" w:hAnsi="Sakkal Majalla"/>
          <w:sz w:val="34"/>
          <w:rtl/>
        </w:rPr>
      </w:pPr>
    </w:p>
    <w:p w14:paraId="6FE7B782" w14:textId="13C92726" w:rsidR="003421D5" w:rsidRDefault="003421D5" w:rsidP="003421D5">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1029E061" wp14:editId="1DD74854">
            <wp:extent cx="1865376" cy="1453896"/>
            <wp:effectExtent l="0" t="0" r="1905" b="0"/>
            <wp:docPr id="785423932" name="صورة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23932" name="صورة 785423932"/>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865376" cy="1453896"/>
                    </a:xfrm>
                    <a:prstGeom prst="rect">
                      <a:avLst/>
                    </a:prstGeom>
                  </pic:spPr>
                </pic:pic>
              </a:graphicData>
            </a:graphic>
          </wp:inline>
        </w:drawing>
      </w:r>
    </w:p>
    <w:p w14:paraId="67838D83" w14:textId="77777777" w:rsidR="003421D5" w:rsidRPr="003C107D" w:rsidRDefault="003421D5" w:rsidP="00FF3110">
      <w:pPr>
        <w:spacing w:line="259" w:lineRule="auto"/>
        <w:rPr>
          <w:rFonts w:ascii="Sakkal Majalla" w:hAnsi="Sakkal Majalla"/>
          <w:sz w:val="34"/>
          <w:rtl/>
        </w:rPr>
      </w:pPr>
    </w:p>
    <w:p w14:paraId="337CC111" w14:textId="77777777" w:rsidR="00FF3110" w:rsidRDefault="00FF3110" w:rsidP="00FF3110">
      <w:pPr>
        <w:rPr>
          <w:rFonts w:ascii="Sakkal Majalla" w:hAnsi="Sakkal Majalla"/>
          <w:sz w:val="32"/>
          <w:szCs w:val="32"/>
          <w:rtl/>
        </w:rPr>
      </w:pPr>
    </w:p>
    <w:p w14:paraId="3DD2B24B" w14:textId="7C029078" w:rsidR="00FF3110" w:rsidRPr="00DF6B70" w:rsidRDefault="00DF6B70" w:rsidP="00DF6B70">
      <w:pPr>
        <w:keepNext/>
        <w:pageBreakBefore/>
        <w:rPr>
          <w:rFonts w:ascii="Sakkal Majalla" w:hAnsi="Sakkal Majalla"/>
          <w:b/>
          <w:bCs/>
          <w:color w:val="00808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1D51C40" wp14:editId="50E28A0F">
                <wp:extent cx="5731510" cy="895350"/>
                <wp:effectExtent l="0" t="0" r="21590" b="19050"/>
                <wp:docPr id="127257449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4724795"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12063152" name="مجموعة 39"/>
                        <wpg:cNvGrpSpPr/>
                        <wpg:grpSpPr>
                          <a:xfrm>
                            <a:off x="0" y="0"/>
                            <a:ext cx="5731510" cy="895350"/>
                            <a:chOff x="0" y="0"/>
                            <a:chExt cx="5878196" cy="918845"/>
                          </a:xfrm>
                        </wpg:grpSpPr>
                        <wpg:grpSp>
                          <wpg:cNvPr id="232497871" name="مجموعة 40"/>
                          <wpg:cNvGrpSpPr/>
                          <wpg:grpSpPr>
                            <a:xfrm>
                              <a:off x="0" y="0"/>
                              <a:ext cx="5878196" cy="918845"/>
                              <a:chOff x="0" y="0"/>
                              <a:chExt cx="6240348" cy="919070"/>
                            </a:xfrm>
                          </wpg:grpSpPr>
                          <wpg:grpSp>
                            <wpg:cNvPr id="724590681" name="مجموعة 41"/>
                            <wpg:cNvGrpSpPr/>
                            <wpg:grpSpPr>
                              <a:xfrm>
                                <a:off x="0" y="169208"/>
                                <a:ext cx="5433072" cy="580613"/>
                                <a:chOff x="0" y="169208"/>
                                <a:chExt cx="5433072" cy="580613"/>
                              </a:xfrm>
                            </wpg:grpSpPr>
                            <wps:wsp>
                              <wps:cNvPr id="21170614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87234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7051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3325356" name="مربع نص 41"/>
                          <wps:cNvSpPr txBox="1"/>
                          <wps:spPr>
                            <a:xfrm>
                              <a:off x="204484" y="257055"/>
                              <a:ext cx="4616071" cy="387740"/>
                            </a:xfrm>
                            <a:prstGeom prst="rect">
                              <a:avLst/>
                            </a:prstGeom>
                            <a:noFill/>
                          </wps:spPr>
                          <wps:txbx>
                            <w:txbxContent>
                              <w:p w14:paraId="6A8AD3B5" w14:textId="727D454A" w:rsidR="00DF6B70" w:rsidRDefault="00DF6B70" w:rsidP="00DF6B70">
                                <w:pPr>
                                  <w:rPr>
                                    <w:rFonts w:eastAsia="Calibri" w:hAnsi="Adobe Arabic" w:cs="Adobe Arabic"/>
                                    <w:b/>
                                    <w:bCs/>
                                    <w:color w:val="FFFFFF"/>
                                    <w:kern w:val="24"/>
                                    <w:sz w:val="36"/>
                                    <w:szCs w:val="36"/>
                                    <w:lang w:bidi="ar-EG"/>
                                  </w:rPr>
                                </w:pPr>
                                <w:r w:rsidRPr="00DF6B70">
                                  <w:rPr>
                                    <w:rFonts w:eastAsia="Calibri" w:hAnsi="Adobe Arabic" w:cs="Adobe Arabic"/>
                                    <w:b/>
                                    <w:bCs/>
                                    <w:color w:val="FFFFFF"/>
                                    <w:kern w:val="24"/>
                                    <w:sz w:val="36"/>
                                    <w:szCs w:val="36"/>
                                    <w:rtl/>
                                    <w:lang w:bidi="ar-EG"/>
                                  </w:rPr>
                                  <w:t>ما الفرق بين البط والنسور؟</w:t>
                                </w:r>
                              </w:p>
                            </w:txbxContent>
                          </wps:txbx>
                          <wps:bodyPr wrap="square" rtlCol="1">
                            <a:spAutoFit/>
                          </wps:bodyPr>
                        </wps:wsp>
                      </wpg:grpSp>
                    </wpg:wgp>
                  </a:graphicData>
                </a:graphic>
              </wp:inline>
            </w:drawing>
          </mc:Choice>
          <mc:Fallback>
            <w:pict>
              <v:group w14:anchorId="61D51C40" id="_x0000_s115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8Hmg6wHAAC2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15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">
                  <v:imagedata r:id="rId60" o:title=""/>
                </v:shape>
                <v:group id="مجموعة 39" o:spid="_x0000_s11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">
                  <v:group id="_x0000_s11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">
                    <v:group id="مجموعة 41" o:spid="_x0000_s11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">
                      <v:shape id="شكل حر 42" o:spid="_x0000_s11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" fillcolor="#168489" stroked="f" strokeweight="1pt">
                        <v:stroke joinstyle="miter"/>
                      </v:roundrect>
                    </v:group>
                    <v:oval id="شكل بيضاوي 44" o:spid="_x0000_s11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" filled="f" strokecolor="#a5a5a5 [2092]" strokeweight="1pt">
                      <v:stroke joinstyle="miter"/>
                    </v:oval>
                  </v:group>
                  <v:shape id="مربع نص 41" o:spid="_x0000_s116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" filled="f" stroked="f">
                    <v:textbox style="mso-fit-shape-to-text:t">
                      <w:txbxContent>
                        <w:p w14:paraId="6A8AD3B5" w14:textId="727D454A" w:rsidR="00DF6B70" w:rsidRDefault="00DF6B70" w:rsidP="00DF6B70">
                          <w:pPr>
                            <w:rPr>
                              <w:rFonts w:eastAsia="Calibri" w:hAnsi="Adobe Arabic" w:cs="Adobe Arabic"/>
                              <w:b/>
                              <w:bCs/>
                              <w:color w:val="FFFFFF"/>
                              <w:kern w:val="24"/>
                              <w:sz w:val="36"/>
                              <w:szCs w:val="36"/>
                              <w:lang w:bidi="ar-EG"/>
                            </w:rPr>
                          </w:pPr>
                          <w:r w:rsidRPr="00DF6B70">
                            <w:rPr>
                              <w:rFonts w:eastAsia="Calibri" w:hAnsi="Adobe Arabic" w:cs="Adobe Arabic"/>
                              <w:b/>
                              <w:bCs/>
                              <w:color w:val="FFFFFF"/>
                              <w:kern w:val="24"/>
                              <w:sz w:val="36"/>
                              <w:szCs w:val="36"/>
                              <w:rtl/>
                              <w:lang w:bidi="ar-EG"/>
                            </w:rPr>
                            <w:t>ما الفرق بين البط والنسور؟</w:t>
                          </w:r>
                        </w:p>
                      </w:txbxContent>
                    </v:textbox>
                  </v:shape>
                </v:group>
                <w10:anchorlock/>
              </v:group>
            </w:pict>
          </mc:Fallback>
        </mc:AlternateContent>
      </w:r>
      <w:r w:rsidR="00FF3110" w:rsidRPr="00DF6B70">
        <w:rPr>
          <w:rFonts w:ascii="Sakkal Majalla" w:hAnsi="Sakkal Majalla"/>
          <w:b/>
          <w:bCs/>
          <w:color w:val="008080"/>
          <w:sz w:val="34"/>
          <w:rtl/>
        </w:rPr>
        <w:t>النسور: التفكير الاستراتيجي</w:t>
      </w:r>
    </w:p>
    <w:p w14:paraId="570EAAAE" w14:textId="096D46B4" w:rsidR="00FF3110" w:rsidRPr="00DF6B70" w:rsidRDefault="00DF6B70" w:rsidP="00FF3110">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17408" behindDoc="0" locked="0" layoutInCell="1" allowOverlap="1" wp14:anchorId="29440578" wp14:editId="403E2BA7">
                <wp:simplePos x="0" y="0"/>
                <wp:positionH relativeFrom="margin">
                  <wp:align>right</wp:align>
                </wp:positionH>
                <wp:positionV relativeFrom="paragraph">
                  <wp:posOffset>2540</wp:posOffset>
                </wp:positionV>
                <wp:extent cx="604520" cy="520065"/>
                <wp:effectExtent l="0" t="0" r="5080" b="13335"/>
                <wp:wrapThrough wrapText="bothSides">
                  <wp:wrapPolygon edited="0">
                    <wp:start x="0" y="0"/>
                    <wp:lineTo x="0" y="21363"/>
                    <wp:lineTo x="3403" y="21363"/>
                    <wp:lineTo x="13613" y="21363"/>
                    <wp:lineTo x="21101" y="17407"/>
                    <wp:lineTo x="21101" y="5538"/>
                    <wp:lineTo x="18378" y="791"/>
                    <wp:lineTo x="13613" y="0"/>
                    <wp:lineTo x="0" y="0"/>
                  </wp:wrapPolygon>
                </wp:wrapThrough>
                <wp:docPr id="1778632380" name="Group 11"/>
                <wp:cNvGraphicFramePr/>
                <a:graphic xmlns:a="http://schemas.openxmlformats.org/drawingml/2006/main">
                  <a:graphicData uri="http://schemas.microsoft.com/office/word/2010/wordprocessingGroup">
                    <wpg:wgp>
                      <wpg:cNvGrpSpPr/>
                      <wpg:grpSpPr>
                        <a:xfrm>
                          <a:off x="0" y="0"/>
                          <a:ext cx="604520" cy="520065"/>
                          <a:chOff x="0" y="0"/>
                          <a:chExt cx="1089850" cy="936104"/>
                        </a:xfrm>
                      </wpg:grpSpPr>
                      <pic:pic xmlns:pic="http://schemas.openxmlformats.org/drawingml/2006/picture">
                        <pic:nvPicPr>
                          <pic:cNvPr id="1882023294" name="Picture 388507649" descr="Light bulb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4174826"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00C861D" id="Group 11" o:spid="_x0000_s1026" style="position:absolute;margin-left:-3.6pt;margin-top:.2pt;width:47.6pt;height:40.95pt;z-index:252817408;mso-position-horizontal:right;mso-position-horizontal-relative:margin;mso-width-relative:margin;mso-height-relative:margin"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">
                  <v:imagedata r:id="rId80"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" fillcolor="#168489" strokecolor="#168489" strokeweight="1pt">
                  <v:stroke joinstyle="miter"/>
                </v:roundrect>
                <w10:wrap type="through" anchorx="margin"/>
              </v:group>
            </w:pict>
          </mc:Fallback>
        </mc:AlternateContent>
      </w:r>
      <w:r w:rsidR="00FF3110" w:rsidRPr="00DF6B70">
        <w:rPr>
          <w:rFonts w:ascii="Sakkal Majalla" w:hAnsi="Sakkal Majalla"/>
          <w:sz w:val="34"/>
          <w:rtl/>
        </w:rPr>
        <w:t>النسور تطير على ارتفاعات عالية وترى الصورة الكاملة. يمكنها رؤية الأفق البعيد والمسارات المتعددة. هذا ي</w:t>
      </w:r>
      <w:r w:rsidR="00FF3110" w:rsidRPr="00DF6B70">
        <w:rPr>
          <w:rFonts w:ascii="Sakkal Majalla" w:hAnsi="Sakkal Majalla" w:hint="cs"/>
          <w:sz w:val="34"/>
          <w:rtl/>
        </w:rPr>
        <w:t>ُ</w:t>
      </w:r>
      <w:r w:rsidR="00FF3110" w:rsidRPr="00DF6B70">
        <w:rPr>
          <w:rFonts w:ascii="Sakkal Majalla" w:hAnsi="Sakkal Majalla"/>
          <w:sz w:val="34"/>
          <w:rtl/>
        </w:rPr>
        <w:t>مث</w:t>
      </w:r>
      <w:r w:rsidR="00FF3110" w:rsidRPr="00DF6B70">
        <w:rPr>
          <w:rFonts w:ascii="Sakkal Majalla" w:hAnsi="Sakkal Majalla" w:hint="cs"/>
          <w:sz w:val="34"/>
          <w:rtl/>
        </w:rPr>
        <w:t>ّ</w:t>
      </w:r>
      <w:r w:rsidR="00FF3110" w:rsidRPr="00DF6B70">
        <w:rPr>
          <w:rFonts w:ascii="Sakkal Majalla" w:hAnsi="Sakkal Majalla"/>
          <w:sz w:val="34"/>
          <w:rtl/>
        </w:rPr>
        <w:t>ل التفكير الاستراتيجي:</w:t>
      </w:r>
    </w:p>
    <w:p w14:paraId="68B6C155"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الرؤية الشاملة: </w:t>
      </w:r>
      <w:r w:rsidRPr="00DF6B70">
        <w:rPr>
          <w:rFonts w:ascii="Sakkal Majalla" w:hAnsi="Sakkal Majalla"/>
          <w:sz w:val="34"/>
          <w:rtl/>
        </w:rPr>
        <w:t>القدرة على رؤية المشهد الكامل لمسارك المهني.</w:t>
      </w:r>
    </w:p>
    <w:p w14:paraId="4623B7D7"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التخطيط طويل المدى: </w:t>
      </w:r>
      <w:r w:rsidRPr="00DF6B70">
        <w:rPr>
          <w:rFonts w:ascii="Sakkal Majalla" w:hAnsi="Sakkal Majalla"/>
          <w:sz w:val="34"/>
          <w:rtl/>
        </w:rPr>
        <w:t>التركيز على الأهداف البعيدة والرؤية المستقبلية.</w:t>
      </w:r>
    </w:p>
    <w:p w14:paraId="63508467"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الاستشراف: </w:t>
      </w:r>
      <w:r w:rsidRPr="00DF6B70">
        <w:rPr>
          <w:rFonts w:ascii="Sakkal Majalla" w:hAnsi="Sakkal Majalla"/>
          <w:sz w:val="34"/>
          <w:rtl/>
        </w:rPr>
        <w:t>القدرة على توقع التغييرات في سوق التدريب والاستعداد لها.</w:t>
      </w:r>
    </w:p>
    <w:p w14:paraId="22F44055"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المرونة الاستراتيجية: </w:t>
      </w:r>
      <w:r w:rsidRPr="00DF6B70">
        <w:rPr>
          <w:rFonts w:ascii="Sakkal Majalla" w:hAnsi="Sakkal Majalla"/>
          <w:sz w:val="34"/>
          <w:rtl/>
        </w:rPr>
        <w:t>القدرة على تعديل الخطط الكبرى دون فقدان الاتجاه العام.</w:t>
      </w:r>
    </w:p>
    <w:p w14:paraId="0F54B959" w14:textId="77777777" w:rsidR="00FF3110" w:rsidRPr="00DF6B70" w:rsidRDefault="00FF3110" w:rsidP="00FF3110">
      <w:pPr>
        <w:spacing w:line="259" w:lineRule="auto"/>
        <w:rPr>
          <w:rFonts w:ascii="Sakkal Majalla" w:hAnsi="Sakkal Majalla"/>
          <w:b/>
          <w:bCs/>
          <w:color w:val="008080"/>
          <w:sz w:val="34"/>
          <w:rtl/>
        </w:rPr>
      </w:pPr>
      <w:r w:rsidRPr="00DF6B70">
        <w:rPr>
          <w:rFonts w:ascii="Sakkal Majalla" w:hAnsi="Sakkal Majalla"/>
          <w:b/>
          <w:bCs/>
          <w:color w:val="008080"/>
          <w:sz w:val="34"/>
          <w:rtl/>
        </w:rPr>
        <w:t xml:space="preserve"> البط: التفكير التكتيكي</w:t>
      </w:r>
    </w:p>
    <w:p w14:paraId="40575536" w14:textId="009D59C6" w:rsidR="00FF3110" w:rsidRPr="00DF6B70" w:rsidRDefault="00DF6B70" w:rsidP="00FF3110">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19456" behindDoc="0" locked="0" layoutInCell="1" allowOverlap="1" wp14:anchorId="2F89A832" wp14:editId="1EBFE36B">
                <wp:simplePos x="0" y="0"/>
                <wp:positionH relativeFrom="margin">
                  <wp:posOffset>5119370</wp:posOffset>
                </wp:positionH>
                <wp:positionV relativeFrom="paragraph">
                  <wp:posOffset>75565</wp:posOffset>
                </wp:positionV>
                <wp:extent cx="604520" cy="520065"/>
                <wp:effectExtent l="0" t="0" r="5080" b="13335"/>
                <wp:wrapThrough wrapText="bothSides">
                  <wp:wrapPolygon edited="0">
                    <wp:start x="0" y="0"/>
                    <wp:lineTo x="0" y="21363"/>
                    <wp:lineTo x="3403" y="21363"/>
                    <wp:lineTo x="13613" y="21363"/>
                    <wp:lineTo x="21101" y="17407"/>
                    <wp:lineTo x="21101" y="5538"/>
                    <wp:lineTo x="18378" y="791"/>
                    <wp:lineTo x="13613" y="0"/>
                    <wp:lineTo x="0" y="0"/>
                  </wp:wrapPolygon>
                </wp:wrapThrough>
                <wp:docPr id="574445878" name="Group 11"/>
                <wp:cNvGraphicFramePr/>
                <a:graphic xmlns:a="http://schemas.openxmlformats.org/drawingml/2006/main">
                  <a:graphicData uri="http://schemas.microsoft.com/office/word/2010/wordprocessingGroup">
                    <wpg:wgp>
                      <wpg:cNvGrpSpPr/>
                      <wpg:grpSpPr>
                        <a:xfrm>
                          <a:off x="0" y="0"/>
                          <a:ext cx="604520" cy="520065"/>
                          <a:chOff x="0" y="0"/>
                          <a:chExt cx="1089850" cy="936104"/>
                        </a:xfrm>
                      </wpg:grpSpPr>
                      <pic:pic xmlns:pic="http://schemas.openxmlformats.org/drawingml/2006/picture">
                        <pic:nvPicPr>
                          <pic:cNvPr id="1939990400" name="Picture 388507649" descr="Light bulb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11169089"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405DCD9" id="Group 11" o:spid="_x0000_s1026" style="position:absolute;margin-left:403.1pt;margin-top:5.95pt;width:47.6pt;height:40.95pt;z-index:252819456;mso-position-horizontal-relative:margin;mso-width-relative:margin;mso-height-relative:margin"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">
                  <v:imagedata r:id="rId80"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" fillcolor="#168489" strokecolor="#168489" strokeweight="1pt">
                  <v:stroke joinstyle="miter"/>
                </v:roundrect>
                <w10:wrap type="through" anchorx="margin"/>
              </v:group>
            </w:pict>
          </mc:Fallback>
        </mc:AlternateContent>
      </w:r>
      <w:r w:rsidR="00FF3110" w:rsidRPr="00DF6B70">
        <w:rPr>
          <w:rFonts w:ascii="Sakkal Majalla" w:hAnsi="Sakkal Majalla"/>
          <w:sz w:val="34"/>
          <w:rtl/>
        </w:rPr>
        <w:t>البط يسبح في الماء ويرى ما هو أمامه مباشرة، ويتعامل مع التحديات اليومية. هذا يمثل التفكير التكتيكي:</w:t>
      </w:r>
    </w:p>
    <w:p w14:paraId="716CD633" w14:textId="0E86DC31" w:rsidR="00FF3110" w:rsidRPr="00DF6B70" w:rsidRDefault="002377CA" w:rsidP="00FF3110">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0960" behindDoc="1" locked="0" layoutInCell="1" allowOverlap="1" wp14:anchorId="4C5F021E" wp14:editId="0E433EEA">
            <wp:simplePos x="0" y="0"/>
            <wp:positionH relativeFrom="column">
              <wp:posOffset>-22860</wp:posOffset>
            </wp:positionH>
            <wp:positionV relativeFrom="paragraph">
              <wp:posOffset>181503</wp:posOffset>
            </wp:positionV>
            <wp:extent cx="1718310" cy="1146175"/>
            <wp:effectExtent l="0" t="0" r="0" b="0"/>
            <wp:wrapTight wrapText="bothSides">
              <wp:wrapPolygon edited="0">
                <wp:start x="0" y="0"/>
                <wp:lineTo x="0" y="21181"/>
                <wp:lineTo x="21313" y="21181"/>
                <wp:lineTo x="21313" y="0"/>
                <wp:lineTo x="0" y="0"/>
              </wp:wrapPolygon>
            </wp:wrapTight>
            <wp:docPr id="1527892121" name="صورة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892121" name="صورة 152789212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718310" cy="1146175"/>
                    </a:xfrm>
                    <a:prstGeom prst="rect">
                      <a:avLst/>
                    </a:prstGeom>
                  </pic:spPr>
                </pic:pic>
              </a:graphicData>
            </a:graphic>
          </wp:anchor>
        </w:drawing>
      </w:r>
      <w:r w:rsidR="00FF3110" w:rsidRPr="00DF6B70">
        <w:rPr>
          <w:rFonts w:ascii="Sakkal Majalla" w:hAnsi="Sakkal Majalla"/>
          <w:color w:val="C00000"/>
          <w:sz w:val="34"/>
          <w:rtl/>
        </w:rPr>
        <w:t xml:space="preserve">- التنفيذ اليومي: </w:t>
      </w:r>
      <w:r w:rsidR="00FF3110" w:rsidRPr="00DF6B70">
        <w:rPr>
          <w:rFonts w:ascii="Sakkal Majalla" w:hAnsi="Sakkal Majalla"/>
          <w:sz w:val="34"/>
          <w:rtl/>
        </w:rPr>
        <w:t>التركيز على المهام اليومية والإنجازات قصيرة المدى.</w:t>
      </w:r>
    </w:p>
    <w:p w14:paraId="77625DB5" w14:textId="2B26E75E"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حل المشكلات الآنية: </w:t>
      </w:r>
      <w:r w:rsidRPr="00DF6B70">
        <w:rPr>
          <w:rFonts w:ascii="Sakkal Majalla" w:hAnsi="Sakkal Majalla"/>
          <w:sz w:val="34"/>
          <w:rtl/>
        </w:rPr>
        <w:t>القدرة على التعامل مع التحديات الفورية.</w:t>
      </w:r>
    </w:p>
    <w:p w14:paraId="13B1DA46"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التخطيط قصير المدى: </w:t>
      </w:r>
      <w:r w:rsidRPr="00DF6B70">
        <w:rPr>
          <w:rFonts w:ascii="Sakkal Majalla" w:hAnsi="Sakkal Majalla"/>
          <w:sz w:val="34"/>
          <w:rtl/>
        </w:rPr>
        <w:t>تنظيم الأنشطة اليومية والأسبوعية.</w:t>
      </w:r>
    </w:p>
    <w:p w14:paraId="290F6A1A"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color w:val="C00000"/>
          <w:sz w:val="34"/>
          <w:rtl/>
        </w:rPr>
        <w:t xml:space="preserve">- الكفاءة التشغيلية: </w:t>
      </w:r>
      <w:r w:rsidRPr="00DF6B70">
        <w:rPr>
          <w:rFonts w:ascii="Sakkal Majalla" w:hAnsi="Sakkal Majalla"/>
          <w:sz w:val="34"/>
          <w:rtl/>
        </w:rPr>
        <w:t>تحسين الأداء اليومي والروتين المهني.</w:t>
      </w:r>
    </w:p>
    <w:p w14:paraId="4F66238A" w14:textId="77777777" w:rsidR="00FF3110" w:rsidRPr="00627C17" w:rsidRDefault="00FF3110" w:rsidP="00FF3110">
      <w:pPr>
        <w:spacing w:line="259" w:lineRule="auto"/>
        <w:rPr>
          <w:rFonts w:ascii="Sakkal Majalla" w:hAnsi="Sakkal Majalla"/>
          <w:b/>
          <w:bCs/>
          <w:color w:val="008080"/>
          <w:sz w:val="34"/>
          <w:rtl/>
        </w:rPr>
      </w:pPr>
      <w:r w:rsidRPr="00627C17">
        <w:rPr>
          <w:rFonts w:ascii="Sakkal Majalla" w:hAnsi="Sakkal Majalla"/>
          <w:b/>
          <w:bCs/>
          <w:color w:val="008080"/>
          <w:sz w:val="34"/>
          <w:rtl/>
        </w:rPr>
        <w:t xml:space="preserve"> التكامل بين النمطين</w:t>
      </w:r>
    </w:p>
    <w:p w14:paraId="1C6E3289" w14:textId="77777777" w:rsidR="00FF3110" w:rsidRPr="00DF6B70" w:rsidRDefault="00FF3110" w:rsidP="00FF3110">
      <w:pPr>
        <w:spacing w:line="259" w:lineRule="auto"/>
        <w:rPr>
          <w:rFonts w:ascii="Sakkal Majalla" w:hAnsi="Sakkal Majalla"/>
          <w:b/>
          <w:bCs/>
          <w:sz w:val="34"/>
          <w:rtl/>
        </w:rPr>
      </w:pPr>
      <w:r w:rsidRPr="00DF6B70">
        <w:rPr>
          <w:rFonts w:ascii="Sakkal Majalla" w:hAnsi="Sakkal Majalla"/>
          <w:sz w:val="34"/>
          <w:rtl/>
        </w:rPr>
        <w:t xml:space="preserve">المدرب الناجح يجمع بين نظرة النسر الاستراتيجية ومهارات البط التكتيكية. كما يقول الخبير الإداري بيتر دراكر: "الإدارة هي فعل الأشياء بشكل صحيح، أما القيادة فهي فعل الأشياء الصحيحة". </w:t>
      </w:r>
      <w:r w:rsidRPr="00627C17">
        <w:rPr>
          <w:rFonts w:ascii="Sakkal Majalla" w:hAnsi="Sakkal Majalla"/>
          <w:b/>
          <w:bCs/>
          <w:color w:val="008080"/>
          <w:sz w:val="34"/>
          <w:rtl/>
        </w:rPr>
        <w:t>وفي سياق التدريب:</w:t>
      </w:r>
    </w:p>
    <w:p w14:paraId="4A957D99"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sz w:val="34"/>
          <w:rtl/>
        </w:rPr>
        <w:t>- استخدم رؤية النسر لتحديد الاتجاه العام والأهداف البعيدة.</w:t>
      </w:r>
    </w:p>
    <w:p w14:paraId="64002987"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sz w:val="34"/>
          <w:rtl/>
        </w:rPr>
        <w:t>- استخدم مهارات البط للتنفيذ اليومي والتعامل مع التحديات الفورية.</w:t>
      </w:r>
    </w:p>
    <w:p w14:paraId="7545FCCD" w14:textId="77777777" w:rsidR="00FF3110" w:rsidRPr="00DF6B70" w:rsidRDefault="00FF3110" w:rsidP="00FF3110">
      <w:pPr>
        <w:spacing w:line="259" w:lineRule="auto"/>
        <w:rPr>
          <w:rFonts w:ascii="Sakkal Majalla" w:hAnsi="Sakkal Majalla"/>
          <w:sz w:val="34"/>
          <w:rtl/>
        </w:rPr>
      </w:pPr>
      <w:r w:rsidRPr="00DF6B70">
        <w:rPr>
          <w:rFonts w:ascii="Sakkal Majalla" w:hAnsi="Sakkal Majalla"/>
          <w:sz w:val="34"/>
          <w:rtl/>
        </w:rPr>
        <w:t>- خصص وقتاً للتفكير الاستراتيجي (النسر) ووقتاً للتفكير التكتيكي (البط).</w:t>
      </w:r>
    </w:p>
    <w:p w14:paraId="19003FBB" w14:textId="77777777" w:rsidR="00FF3110" w:rsidRDefault="00FF3110" w:rsidP="00FF3110">
      <w:pPr>
        <w:spacing w:line="259" w:lineRule="auto"/>
        <w:rPr>
          <w:rFonts w:ascii="Sakkal Majalla" w:hAnsi="Sakkal Majalla"/>
          <w:sz w:val="34"/>
          <w:rtl/>
        </w:rPr>
      </w:pPr>
      <w:r w:rsidRPr="00DF6B70">
        <w:rPr>
          <w:rFonts w:ascii="Sakkal Majalla" w:hAnsi="Sakkal Majalla"/>
          <w:sz w:val="34"/>
          <w:rtl/>
        </w:rPr>
        <w:t>- راجع خطتك الاستراتيجية دورياً مع الحفاظ على التركيز التكتيكي اليومي.</w:t>
      </w:r>
    </w:p>
    <w:p w14:paraId="705429C9" w14:textId="77777777" w:rsidR="00627C17" w:rsidRPr="00DF6B70" w:rsidRDefault="00627C17" w:rsidP="00FF3110">
      <w:pPr>
        <w:spacing w:line="259" w:lineRule="auto"/>
        <w:rPr>
          <w:rFonts w:ascii="Sakkal Majalla" w:hAnsi="Sakkal Majalla"/>
          <w:sz w:val="34"/>
          <w:rtl/>
        </w:rPr>
      </w:pPr>
    </w:p>
    <w:p w14:paraId="3999BB21" w14:textId="37110499" w:rsidR="00FF3110" w:rsidRDefault="00DF6B70" w:rsidP="00DF6B70">
      <w:pPr>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16384" behindDoc="0" locked="0" layoutInCell="1" allowOverlap="1" wp14:anchorId="4DAB084A" wp14:editId="0AE4E302">
                <wp:simplePos x="0" y="0"/>
                <wp:positionH relativeFrom="margin">
                  <wp:posOffset>5257165</wp:posOffset>
                </wp:positionH>
                <wp:positionV relativeFrom="paragraph">
                  <wp:posOffset>27305</wp:posOffset>
                </wp:positionV>
                <wp:extent cx="496570" cy="382270"/>
                <wp:effectExtent l="0" t="0" r="0" b="17780"/>
                <wp:wrapSquare wrapText="bothSides"/>
                <wp:docPr id="1738359959"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867351370"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293598107"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340964C" id="Group 20" o:spid="_x0000_s1026" style="position:absolute;margin-left:413.95pt;margin-top:2.15pt;width:39.1pt;height:30.1pt;z-index:252816384;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">
                  <v:imagedata r:id="rId82"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4A120348" w14:textId="22EA452A" w:rsidR="00627C17" w:rsidRPr="00DF6B70" w:rsidRDefault="00FA1FE6" w:rsidP="00DF6B70">
      <w:pPr>
        <w:spacing w:line="259" w:lineRule="auto"/>
        <w:rPr>
          <w:rFonts w:ascii="Sakkal Majalla" w:hAnsi="Sakkal Majalla"/>
          <w:b/>
          <w:bCs/>
          <w:color w:val="C00000"/>
          <w:sz w:val="34"/>
          <w:rtl/>
        </w:rPr>
      </w:pPr>
      <w:r>
        <w:rPr>
          <w:rFonts w:ascii="Sakkal Majalla" w:hAnsi="Sakkal Majalla"/>
          <w:noProof/>
          <w:sz w:val="34"/>
          <w:rtl/>
          <w:lang w:val="ar-SA"/>
        </w:rPr>
        <w:drawing>
          <wp:anchor distT="0" distB="0" distL="114300" distR="114300" simplePos="0" relativeHeight="252837888" behindDoc="0" locked="0" layoutInCell="1" allowOverlap="1" wp14:anchorId="5F41F260" wp14:editId="3FAF590F">
            <wp:simplePos x="0" y="0"/>
            <wp:positionH relativeFrom="column">
              <wp:posOffset>-21590</wp:posOffset>
            </wp:positionH>
            <wp:positionV relativeFrom="paragraph">
              <wp:posOffset>87630</wp:posOffset>
            </wp:positionV>
            <wp:extent cx="1123315" cy="1866900"/>
            <wp:effectExtent l="0" t="0" r="635" b="0"/>
            <wp:wrapSquare wrapText="bothSides"/>
            <wp:docPr id="1356945511" name="صورة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45511" name="صورة 135694551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123315" cy="1866900"/>
                    </a:xfrm>
                    <a:prstGeom prst="rect">
                      <a:avLst/>
                    </a:prstGeom>
                  </pic:spPr>
                </pic:pic>
              </a:graphicData>
            </a:graphic>
            <wp14:sizeRelH relativeFrom="margin">
              <wp14:pctWidth>0</wp14:pctWidth>
            </wp14:sizeRelH>
            <wp14:sizeRelV relativeFrom="margin">
              <wp14:pctHeight>0</wp14:pctHeight>
            </wp14:sizeRelV>
          </wp:anchor>
        </w:drawing>
      </w:r>
    </w:p>
    <w:p w14:paraId="59ACC4CB" w14:textId="315E43C0" w:rsidR="00FF3110" w:rsidRPr="00627C17" w:rsidRDefault="00FF3110" w:rsidP="00FF3110">
      <w:pPr>
        <w:spacing w:line="259" w:lineRule="auto"/>
        <w:rPr>
          <w:rFonts w:ascii="Sakkal Majalla" w:hAnsi="Sakkal Majalla"/>
          <w:sz w:val="34"/>
          <w:rtl/>
        </w:rPr>
      </w:pPr>
      <w:r w:rsidRPr="00627C17">
        <w:rPr>
          <w:rFonts w:ascii="Sakkal Majalla" w:hAnsi="Sakkal Majalla"/>
          <w:sz w:val="34"/>
          <w:rtl/>
        </w:rPr>
        <w:t>نورة، مدربة في مجال القيادة، تخصص يوم الجمعة من كل أسبوع للتفكير الاستراتيجي (نظرة النسر) - تراجع أهدافها البعيدة، وتتابع الاتجاهات في مجال التدريب، وتعدل خططها السنوية. وفي باقي أيام الأسبوع، تركز على الإعداد للدورات التدريبية اليومية وتنفيذها بكفاءة (نظرة البط). هذا التوازن ساعدها على تحقيق نمو مستدام في مسارها المهني.</w:t>
      </w:r>
    </w:p>
    <w:p w14:paraId="5406777C" w14:textId="77777777" w:rsidR="00FF3110" w:rsidRDefault="00FF3110" w:rsidP="00FF3110">
      <w:pPr>
        <w:rPr>
          <w:rFonts w:ascii="Sakkal Majalla" w:hAnsi="Sakkal Majalla"/>
          <w:sz w:val="32"/>
          <w:szCs w:val="32"/>
          <w:rtl/>
        </w:rPr>
      </w:pP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27C17" w:rsidRPr="00AB5D47" w14:paraId="7A79B85B" w14:textId="77777777" w:rsidTr="00B12062">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8642964" w14:textId="77777777" w:rsidR="00627C17" w:rsidRPr="00B45CE2" w:rsidRDefault="00627C17" w:rsidP="00B12062">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03DD24AB" wp14:editId="673755C6">
                  <wp:extent cx="485140" cy="485140"/>
                  <wp:effectExtent l="0" t="0" r="0" b="0"/>
                  <wp:docPr id="593407244"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6594E31A" w14:textId="77777777" w:rsidR="00627C17" w:rsidRPr="00B45CE2" w:rsidRDefault="00627C17" w:rsidP="00B12062">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1BD94D5D" w14:textId="1A2A9A7A" w:rsidR="00627C17" w:rsidRPr="00AB5D47" w:rsidRDefault="00627C17" w:rsidP="00B12062">
            <w:pPr>
              <w:jc w:val="center"/>
              <w:rPr>
                <w:rFonts w:ascii="Adobe Arabic" w:hAnsi="Adobe Arabic" w:cs="Adobe Arabic"/>
                <w:bCs/>
                <w:color w:val="168489"/>
                <w:sz w:val="52"/>
                <w:szCs w:val="52"/>
                <w:rtl/>
                <w:lang w:bidi="ar-EG"/>
              </w:rPr>
            </w:pPr>
            <w:r w:rsidRPr="00627C17">
              <w:rPr>
                <w:rFonts w:ascii="Adobe Arabic" w:hAnsi="Adobe Arabic" w:cs="Adobe Arabic"/>
                <w:bCs/>
                <w:color w:val="168489"/>
                <w:sz w:val="52"/>
                <w:szCs w:val="52"/>
                <w:rtl/>
                <w:lang w:bidi="ar-EG"/>
              </w:rPr>
              <w:t>"بوصلتي المهنية"</w:t>
            </w:r>
          </w:p>
        </w:tc>
      </w:tr>
    </w:tbl>
    <w:p w14:paraId="2AA27784" w14:textId="77777777" w:rsidR="00627C17" w:rsidRPr="00613ABA" w:rsidRDefault="00627C17" w:rsidP="00627C17">
      <w:pPr>
        <w:rPr>
          <w:rFonts w:ascii="Sakkal Majalla" w:hAnsi="Sakkal Majalla"/>
          <w:color w:val="008080"/>
          <w:sz w:val="34"/>
          <w:rtl/>
        </w:rPr>
      </w:pPr>
      <w:r w:rsidRPr="00613ABA">
        <w:rPr>
          <w:noProof/>
          <w:color w:val="008080"/>
          <w:sz w:val="34"/>
        </w:rPr>
        <w:drawing>
          <wp:anchor distT="0" distB="0" distL="114300" distR="114300" simplePos="0" relativeHeight="252821504" behindDoc="0" locked="0" layoutInCell="1" allowOverlap="1" wp14:anchorId="51D91BC5" wp14:editId="110B2CC3">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823977314"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00B1B5AC" w14:textId="77777777" w:rsidR="00627C17" w:rsidRPr="00627C17" w:rsidRDefault="00627C17" w:rsidP="00627C17">
      <w:pPr>
        <w:spacing w:line="259" w:lineRule="auto"/>
        <w:rPr>
          <w:rFonts w:ascii="Sakkal Majalla" w:hAnsi="Sakkal Majalla"/>
          <w:color w:val="008080"/>
          <w:sz w:val="34"/>
          <w:rtl/>
        </w:rPr>
      </w:pPr>
      <w:r w:rsidRPr="00627C17">
        <w:rPr>
          <w:rFonts w:ascii="Sakkal Majalla" w:hAnsi="Sakkal Majalla"/>
          <w:color w:val="008080"/>
          <w:sz w:val="34"/>
          <w:rtl/>
        </w:rPr>
        <w:t>الهدف من النشاط:</w:t>
      </w:r>
    </w:p>
    <w:p w14:paraId="76C48EBF" w14:textId="77777777" w:rsidR="008F752D" w:rsidRDefault="00627C17" w:rsidP="008F752D">
      <w:pPr>
        <w:spacing w:line="259" w:lineRule="auto"/>
        <w:ind w:left="-46"/>
        <w:rPr>
          <w:rFonts w:ascii="Sakkal Majalla" w:hAnsi="Sakkal Majalla"/>
          <w:sz w:val="34"/>
          <w:rtl/>
        </w:rPr>
      </w:pPr>
      <w:r w:rsidRPr="00627C17">
        <w:rPr>
          <w:rFonts w:ascii="Sakkal Majalla" w:hAnsi="Sakkal Majalla"/>
          <w:sz w:val="34"/>
          <w:rtl/>
        </w:rPr>
        <w:t xml:space="preserve">إنشاء خريطة ذهنية للمسار المهني تساعد المشاركين على تحديد موقعهم الحالي، الاتجاهات المتاحة، </w:t>
      </w:r>
    </w:p>
    <w:p w14:paraId="0C85ACBF" w14:textId="26571B71" w:rsidR="008F752D" w:rsidRDefault="008F752D" w:rsidP="008F752D">
      <w:pPr>
        <w:spacing w:line="259" w:lineRule="auto"/>
        <w:ind w:left="-897"/>
        <w:rPr>
          <w:rFonts w:ascii="Sakkal Majalla" w:hAnsi="Sakkal Majalla"/>
          <w:sz w:val="34"/>
          <w:rtl/>
        </w:rPr>
      </w:pPr>
      <w:r>
        <w:rPr>
          <w:noProof/>
        </w:rPr>
        <mc:AlternateContent>
          <mc:Choice Requires="wps">
            <w:drawing>
              <wp:inline distT="0" distB="0" distL="0" distR="0" wp14:anchorId="7A744BC5" wp14:editId="43A0F426">
                <wp:extent cx="6747510" cy="6292850"/>
                <wp:effectExtent l="0" t="0" r="15240" b="12700"/>
                <wp:docPr id="51296066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7510" cy="6292850"/>
                        </a:xfrm>
                        <a:prstGeom prst="roundRect">
                          <a:avLst>
                            <a:gd name="adj" fmla="val 16667"/>
                          </a:avLst>
                        </a:prstGeom>
                        <a:solidFill>
                          <a:srgbClr val="EAF4E4"/>
                        </a:solidFill>
                        <a:ln w="12700">
                          <a:solidFill>
                            <a:schemeClr val="accent6"/>
                          </a:solidFill>
                          <a:miter lim="800000"/>
                          <a:headEnd/>
                          <a:tailEnd/>
                        </a:ln>
                      </wps:spPr>
                      <wps:txbx>
                        <w:txbxContent>
                          <w:p w14:paraId="75D6DEB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F2A76F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B2362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75C25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ADB58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21B17F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47484C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5178D4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393D0B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BA898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73A7E0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A01635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4C5B5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659F46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402B3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B94EE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E162A4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35FA3C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71BE56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43CC3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20896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D44F9F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A36F4C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959C4B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3DCB0C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772F7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63D7C4"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A744BC5" id="_x0000_s1161" style="width:531.3pt;height:49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" fillcolor="#eaf4e4" strokecolor="#70ad47 [3209]" strokeweight="1pt">
                <v:stroke joinstyle="miter"/>
                <v:textbox inset="0,3mm,0">
                  <w:txbxContent>
                    <w:p w14:paraId="75D6DEB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F2A76F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B2362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75C25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ADB58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21B17F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47484C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5178D4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393D0B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BA898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73A7E0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A01635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4C5B5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659F46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402B3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B94EE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E162A4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35FA3C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71BE56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43CC3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20896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D44F9F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A36F4C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959C4B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3DCB0C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772F7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63D7C4" w14:textId="77777777" w:rsidR="008F752D" w:rsidRDefault="008F752D" w:rsidP="008F752D">
                      <w:pPr>
                        <w:jc w:val="center"/>
                        <w:rPr>
                          <w:sz w:val="22"/>
                          <w:szCs w:val="28"/>
                          <w:rtl/>
                          <w:lang w:bidi="ar-SY"/>
                        </w:rPr>
                      </w:pPr>
                    </w:p>
                  </w:txbxContent>
                </v:textbox>
                <w10:anchorlock/>
              </v:roundrect>
            </w:pict>
          </mc:Fallback>
        </mc:AlternateContent>
      </w:r>
    </w:p>
    <w:p w14:paraId="5C5A8637" w14:textId="14EE1419" w:rsidR="00FF3110" w:rsidRDefault="00627C17" w:rsidP="008F752D">
      <w:pPr>
        <w:spacing w:line="259" w:lineRule="auto"/>
        <w:rPr>
          <w:rFonts w:ascii="Sakkal Majalla" w:hAnsi="Sakkal Majalla"/>
          <w:b/>
          <w:bCs/>
          <w:color w:val="FF0000"/>
          <w:sz w:val="32"/>
          <w:szCs w:val="32"/>
          <w:rtl/>
        </w:rPr>
      </w:pPr>
      <w:r w:rsidRPr="00B9790F">
        <w:rPr>
          <w:noProof/>
        </w:rPr>
        <w:lastRenderedPageBreak/>
        <mc:AlternateContent>
          <mc:Choice Requires="wpg">
            <w:drawing>
              <wp:inline distT="0" distB="0" distL="0" distR="0" wp14:anchorId="2FC707E3" wp14:editId="018666FC">
                <wp:extent cx="5711825" cy="737619"/>
                <wp:effectExtent l="0" t="0" r="22225" b="24765"/>
                <wp:docPr id="171719617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76" name="مجموعة 881967268"/>
                        <wpg:cNvGrpSpPr/>
                        <wpg:grpSpPr>
                          <a:xfrm>
                            <a:off x="0" y="165473"/>
                            <a:ext cx="5711825" cy="572146"/>
                            <a:chOff x="0" y="165446"/>
                            <a:chExt cx="6312597" cy="633543"/>
                          </a:xfrm>
                        </wpg:grpSpPr>
                        <wps:wsp>
                          <wps:cNvPr id="1717196177"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78" name="مربع نص 2043426344"/>
                          <wps:cNvSpPr txBox="1"/>
                          <wps:spPr>
                            <a:xfrm>
                              <a:off x="3184368" y="165446"/>
                              <a:ext cx="2073788" cy="453527"/>
                            </a:xfrm>
                            <a:prstGeom prst="rect">
                              <a:avLst/>
                            </a:prstGeom>
                            <a:noFill/>
                          </wps:spPr>
                          <wps:txbx>
                            <w:txbxContent>
                              <w:p w14:paraId="5623A54D" w14:textId="77777777" w:rsidR="00627C17" w:rsidRDefault="00627C17" w:rsidP="00627C17">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179"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80" name="Picture 1717196180" descr="Submission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FC707E3" id="Group 66" o:spid="_x0000_s1162"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">
                <v:group id="مجموعة 881967268" o:spid="_x0000_s1163"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">
                  <v:roundrect id="مستطيل مستدير الزوايا 769901" o:spid="_x0000_s1164"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" fillcolor="#168489" strokecolor="#168489" strokeweight="1pt">
                    <v:stroke joinstyle="miter"/>
                  </v:roundrect>
                  <v:shape id="مربع نص 2043426344" o:spid="_x0000_s1165"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" filled="f" stroked="f">
                    <v:textbox style="mso-fit-shape-to-text:t">
                      <w:txbxContent>
                        <w:p w14:paraId="5623A54D" w14:textId="77777777" w:rsidR="00627C17" w:rsidRDefault="00627C17" w:rsidP="00627C17">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166"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" fillcolor="#168489" strokecolor="#168489" strokeweight="1pt">
                    <v:stroke joinstyle="miter"/>
                  </v:roundrect>
                </v:group>
                <v:shape id="Picture 1717196180" o:spid="_x0000_s1167"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">
                  <v:imagedata r:id="rId86" o:title="Submission "/>
                </v:shape>
                <w10:anchorlock/>
              </v:group>
            </w:pict>
          </mc:Fallback>
        </mc:AlternateContent>
      </w:r>
    </w:p>
    <w:p w14:paraId="17DBD1A9" w14:textId="77777777" w:rsidR="00FF3110" w:rsidRPr="00627C17" w:rsidRDefault="00FF3110" w:rsidP="00FF3110">
      <w:pPr>
        <w:spacing w:line="259" w:lineRule="auto"/>
        <w:rPr>
          <w:rFonts w:ascii="Adobe Arabic" w:hAnsi="Adobe Arabic" w:cs="Adobe Arabic"/>
          <w:b/>
          <w:bCs/>
          <w:color w:val="008080"/>
          <w:sz w:val="32"/>
          <w:szCs w:val="32"/>
          <w:rtl/>
        </w:rPr>
      </w:pPr>
      <w:r w:rsidRPr="00627C17">
        <w:rPr>
          <w:rFonts w:ascii="Adobe Arabic" w:hAnsi="Adobe Arabic" w:cs="Adobe Arabic"/>
          <w:b/>
          <w:bCs/>
          <w:color w:val="008080"/>
          <w:sz w:val="32"/>
          <w:szCs w:val="32"/>
          <w:rtl/>
        </w:rPr>
        <w:t>1. ما الفرق الرئيسي بين التفكير الاستراتيجي والتفكير التكتيكي في التخطيط المهني؟</w:t>
      </w:r>
    </w:p>
    <w:p w14:paraId="1392437C" w14:textId="77777777" w:rsidR="00FF3110" w:rsidRPr="00627C17" w:rsidRDefault="00FF3110" w:rsidP="00FF3110">
      <w:pPr>
        <w:spacing w:line="259" w:lineRule="auto"/>
        <w:rPr>
          <w:rFonts w:ascii="Adobe Arabic" w:hAnsi="Adobe Arabic" w:cs="Adobe Arabic"/>
          <w:b/>
          <w:bCs/>
          <w:color w:val="008080"/>
          <w:sz w:val="36"/>
          <w:szCs w:val="36"/>
          <w:rtl/>
        </w:rPr>
      </w:pPr>
      <w:r w:rsidRPr="00627C17">
        <w:rPr>
          <w:rFonts w:ascii="Adobe Arabic" w:hAnsi="Adobe Arabic" w:cs="Adobe Arabic"/>
          <w:b/>
          <w:bCs/>
          <w:color w:val="008080"/>
          <w:sz w:val="36"/>
          <w:szCs w:val="36"/>
          <w:rtl/>
        </w:rPr>
        <w:t>2. اذكر ثلاث استراتيجيات لتحديد الموقع المهني الحالي.</w:t>
      </w:r>
    </w:p>
    <w:p w14:paraId="0D15EBA6" w14:textId="77777777" w:rsidR="00FF3110" w:rsidRPr="00627C17" w:rsidRDefault="00FF3110" w:rsidP="00FF3110">
      <w:pPr>
        <w:spacing w:line="259" w:lineRule="auto"/>
        <w:rPr>
          <w:rFonts w:ascii="Adobe Arabic" w:hAnsi="Adobe Arabic" w:cs="Adobe Arabic"/>
          <w:b/>
          <w:bCs/>
          <w:color w:val="008080"/>
          <w:sz w:val="36"/>
          <w:szCs w:val="36"/>
          <w:rtl/>
        </w:rPr>
      </w:pPr>
      <w:r w:rsidRPr="00627C17">
        <w:rPr>
          <w:rFonts w:ascii="Adobe Arabic" w:hAnsi="Adobe Arabic" w:cs="Adobe Arabic"/>
          <w:b/>
          <w:bCs/>
          <w:color w:val="008080"/>
          <w:sz w:val="36"/>
          <w:szCs w:val="36"/>
          <w:rtl/>
        </w:rPr>
        <w:t>3. لماذا من المهم الجمع بين نظرة "النسر" ونظرة "البط" في التخطيط المهني؟</w:t>
      </w:r>
    </w:p>
    <w:p w14:paraId="55F8AD16" w14:textId="77777777" w:rsidR="00FF3110" w:rsidRPr="00627C17" w:rsidRDefault="00FF3110" w:rsidP="00FF3110">
      <w:pPr>
        <w:spacing w:line="259" w:lineRule="auto"/>
        <w:rPr>
          <w:rFonts w:ascii="Adobe Arabic" w:hAnsi="Adobe Arabic" w:cs="Adobe Arabic"/>
          <w:b/>
          <w:bCs/>
          <w:color w:val="008080"/>
          <w:sz w:val="36"/>
          <w:szCs w:val="36"/>
          <w:rtl/>
        </w:rPr>
      </w:pPr>
      <w:r w:rsidRPr="00627C17">
        <w:rPr>
          <w:rFonts w:ascii="Adobe Arabic" w:hAnsi="Adobe Arabic" w:cs="Adobe Arabic"/>
          <w:b/>
          <w:bCs/>
          <w:color w:val="008080"/>
          <w:sz w:val="36"/>
          <w:szCs w:val="36"/>
          <w:rtl/>
        </w:rPr>
        <w:t>4. ما هي المكونات الأساسية لخارطة الطريق المهنية الفعّالة؟</w:t>
      </w:r>
    </w:p>
    <w:p w14:paraId="0058C4DE" w14:textId="77777777" w:rsidR="00FF3110" w:rsidRPr="00627C17" w:rsidRDefault="00FF3110" w:rsidP="00FF3110">
      <w:pPr>
        <w:spacing w:line="259" w:lineRule="auto"/>
        <w:rPr>
          <w:rFonts w:ascii="Adobe Arabic" w:hAnsi="Adobe Arabic" w:cs="Adobe Arabic"/>
          <w:b/>
          <w:bCs/>
          <w:color w:val="008080"/>
          <w:sz w:val="36"/>
          <w:szCs w:val="36"/>
          <w:rtl/>
        </w:rPr>
      </w:pPr>
      <w:r w:rsidRPr="00627C17">
        <w:rPr>
          <w:rFonts w:ascii="Adobe Arabic" w:hAnsi="Adobe Arabic" w:cs="Adobe Arabic"/>
          <w:b/>
          <w:bCs/>
          <w:color w:val="008080"/>
          <w:sz w:val="36"/>
          <w:szCs w:val="36"/>
          <w:rtl/>
        </w:rPr>
        <w:t>5. كيف يمكنك تحديد ما إذا كنت تسير في المسار الصحيح كمدرب؟</w:t>
      </w:r>
    </w:p>
    <w:p w14:paraId="17A7F8B8" w14:textId="563BCAE8" w:rsidR="00857267" w:rsidRPr="00627C17" w:rsidRDefault="008F752D" w:rsidP="008F752D">
      <w:pPr>
        <w:spacing w:line="259" w:lineRule="auto"/>
        <w:ind w:left="-897"/>
        <w:jc w:val="center"/>
        <w:rPr>
          <w:rFonts w:ascii="Sakkal Majalla" w:hAnsi="Sakkal Majalla"/>
          <w:sz w:val="34"/>
          <w:rtl/>
        </w:rPr>
      </w:pPr>
      <w:r>
        <w:rPr>
          <w:noProof/>
        </w:rPr>
        <mc:AlternateContent>
          <mc:Choice Requires="wps">
            <w:drawing>
              <wp:inline distT="0" distB="0" distL="0" distR="0" wp14:anchorId="4EE4079D" wp14:editId="279017FE">
                <wp:extent cx="6811010" cy="6731000"/>
                <wp:effectExtent l="0" t="0" r="27940" b="12700"/>
                <wp:docPr id="163108891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1010" cy="6731000"/>
                        </a:xfrm>
                        <a:prstGeom prst="roundRect">
                          <a:avLst>
                            <a:gd name="adj" fmla="val 16667"/>
                          </a:avLst>
                        </a:prstGeom>
                        <a:solidFill>
                          <a:srgbClr val="EAF4E4"/>
                        </a:solidFill>
                        <a:ln w="12700">
                          <a:solidFill>
                            <a:schemeClr val="accent6"/>
                          </a:solidFill>
                          <a:miter lim="800000"/>
                          <a:headEnd/>
                          <a:tailEnd/>
                        </a:ln>
                      </wps:spPr>
                      <wps:txbx>
                        <w:txbxContent>
                          <w:p w14:paraId="1D92638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400202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DE85A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B96F4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EF691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9A0415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F7B59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0FD6B6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50DD4D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ABED9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4C682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84E33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0D60E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4ACF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002EA9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AEEBD0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3D7BB3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6372EB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E07D94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E2663F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1D69E6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889A4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09492F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D674C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44AE3D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13782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DF59A8E"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EE4079D" id="_x0000_s1168" style="width:536.3pt;height:53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" fillcolor="#eaf4e4" strokecolor="#70ad47 [3209]" strokeweight="1pt">
                <v:stroke joinstyle="miter"/>
                <v:textbox inset="0,3mm,0">
                  <w:txbxContent>
                    <w:p w14:paraId="1D92638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400202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DE85A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B96F4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EF691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9A0415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F7B59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0FD6B6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50DD4D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ABED9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4C682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84E33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0D60E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4ACF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002EA9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AEEBD0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3D7BB3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6372EB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E07D94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E2663F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1D69E6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889A4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09492F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D674C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44AE3D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13782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DF59A8E" w14:textId="77777777" w:rsidR="008F752D" w:rsidRDefault="008F752D" w:rsidP="008F752D">
                      <w:pPr>
                        <w:jc w:val="center"/>
                        <w:rPr>
                          <w:sz w:val="22"/>
                          <w:szCs w:val="28"/>
                          <w:rtl/>
                          <w:lang w:bidi="ar-SY"/>
                        </w:rPr>
                      </w:pPr>
                    </w:p>
                  </w:txbxContent>
                </v:textbox>
                <w10:anchorlock/>
              </v:roundrect>
            </w:pict>
          </mc:Fallback>
        </mc:AlternateContent>
      </w:r>
    </w:p>
    <w:p w14:paraId="445454D0" w14:textId="6284F3E2" w:rsidR="00FF3110" w:rsidRPr="00957FAB" w:rsidRDefault="00857267" w:rsidP="00857267">
      <w:pPr>
        <w:keepNext/>
        <w:pageBreakBefore/>
        <w:rPr>
          <w:rFonts w:ascii="Sakkal Majalla" w:hAnsi="Sakkal Majalla"/>
          <w:b/>
          <w:bCs/>
          <w:color w:val="FF0000"/>
          <w:sz w:val="32"/>
          <w:szCs w:val="32"/>
          <w:rtl/>
        </w:rPr>
      </w:pPr>
      <w:r w:rsidRPr="0090459D">
        <w:rPr>
          <w:noProof/>
          <w:lang w:bidi="ar-SY"/>
        </w:rPr>
        <w:lastRenderedPageBreak/>
        <mc:AlternateContent>
          <mc:Choice Requires="wpg">
            <w:drawing>
              <wp:inline distT="0" distB="0" distL="0" distR="0" wp14:anchorId="1AE45292" wp14:editId="44406808">
                <wp:extent cx="5633504" cy="593062"/>
                <wp:effectExtent l="0" t="0" r="5715" b="0"/>
                <wp:docPr id="81745647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95793132"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3142753"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715645" name="TextBox 7"/>
                        <wps:cNvSpPr txBox="1"/>
                        <wps:spPr>
                          <a:xfrm>
                            <a:off x="1796583" y="0"/>
                            <a:ext cx="4386580" cy="536575"/>
                          </a:xfrm>
                          <a:prstGeom prst="rect">
                            <a:avLst/>
                          </a:prstGeom>
                          <a:noFill/>
                        </wps:spPr>
                        <wps:txbx>
                          <w:txbxContent>
                            <w:p w14:paraId="1024DB73" w14:textId="2BD79552" w:rsidR="00857267" w:rsidRDefault="00857267" w:rsidP="00857267">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1AE45292" id="_x0000_s116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">
                <v:rect id="Rectangle 388507700" o:spid="_x0000_s117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" fillcolor="#f2f2f2 [3052]" stroked="f" strokeweight="1pt"/>
                <v:rect id="Rectangle 388507701" o:spid="_x0000_s117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" fillcolor="#168489" stroked="f" strokeweight="1pt"/>
                <v:shape id="TextBox 7" o:spid="_x0000_s117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" filled="f" stroked="f">
                  <v:textbox>
                    <w:txbxContent>
                      <w:p w14:paraId="1024DB73" w14:textId="2BD79552" w:rsidR="00857267" w:rsidRDefault="00857267" w:rsidP="00857267">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72468AAC" w14:textId="77777777" w:rsidR="00FF3110" w:rsidRPr="00857267" w:rsidRDefault="00FF3110" w:rsidP="00FF3110">
      <w:pPr>
        <w:spacing w:line="259" w:lineRule="auto"/>
        <w:rPr>
          <w:rFonts w:ascii="Sakkal Majalla" w:hAnsi="Sakkal Majalla"/>
          <w:sz w:val="34"/>
          <w:rtl/>
        </w:rPr>
      </w:pPr>
      <w:r w:rsidRPr="00857267">
        <w:rPr>
          <w:rFonts w:ascii="Sakkal Majalla" w:hAnsi="Sakkal Majalla"/>
          <w:sz w:val="34"/>
          <w:rtl/>
        </w:rPr>
        <w:t>في هذه الجلسة، اكتشفنا أهمية تحديد الموقع والاتجاه في المسار المهني كمدربين. تعلمنا كيفية استخدام "البوصلة المهنية" لتحديد موقعنا الحالي، رسم خارطة طريق واضحة، والتمييز بين التفكير الاستراتيجي والتكتيكي. كما يقول المثل: "من لا يعرف إلى أين هو ذاهب، فأي طريق سيوصله". بامتلاككم لبوصلة مهنية واضحة، ستكونون قادرين على تحديد وجهتكم بدقة والتنقل في مسيرتكم المهنية بثقة وفعالية.</w:t>
      </w:r>
    </w:p>
    <w:p w14:paraId="070DED7C" w14:textId="4B5ACDB5" w:rsidR="003F41BB" w:rsidRDefault="00FF3110" w:rsidP="00BE56B3">
      <w:pPr>
        <w:spacing w:line="259" w:lineRule="auto"/>
        <w:rPr>
          <w:rFonts w:ascii="Sakkal Majalla" w:hAnsi="Sakkal Majalla"/>
          <w:sz w:val="34"/>
        </w:rPr>
      </w:pPr>
      <w:r w:rsidRPr="00857267">
        <w:rPr>
          <w:rFonts w:ascii="Sakkal Majalla" w:hAnsi="Sakkal Majalla"/>
          <w:sz w:val="34"/>
          <w:rtl/>
        </w:rPr>
        <w:t xml:space="preserve">تذكروا دائماً أن الرحلة المهنية ليست خطاً مستقيماً، بل هي مسار متعرج يتطلب مراجعة مستمرة للبوصلة وتعديل المسار عند الضرورة. </w:t>
      </w:r>
      <w:r w:rsidRPr="00857267">
        <w:rPr>
          <w:rFonts w:ascii="Sakkal Majalla" w:hAnsi="Sakkal Majalla"/>
          <w:sz w:val="34"/>
          <w:highlight w:val="lightGray"/>
          <w:rtl/>
        </w:rPr>
        <w:t>كما يقول الله تعالى: "وَقُلِ اعْمَلُوا فَسَيَرَى اللَّهُ عَمَلَكُمْ وَرَسُولُهُ وَالْمُؤْمِنُونَ" (سورة التوبة: 105).</w:t>
      </w:r>
    </w:p>
    <w:p w14:paraId="11F03F35" w14:textId="77777777" w:rsidR="00BE56B3" w:rsidRDefault="00BE56B3" w:rsidP="00BE56B3">
      <w:pPr>
        <w:spacing w:line="259" w:lineRule="auto"/>
        <w:jc w:val="center"/>
        <w:rPr>
          <w:rFonts w:ascii="Sakkal Majalla" w:hAnsi="Sakkal Majalla"/>
          <w:sz w:val="34"/>
        </w:rPr>
      </w:pPr>
    </w:p>
    <w:p w14:paraId="756FF643" w14:textId="77777777" w:rsidR="00BE56B3" w:rsidRDefault="00BE56B3" w:rsidP="00BE56B3">
      <w:pPr>
        <w:spacing w:line="259" w:lineRule="auto"/>
        <w:jc w:val="center"/>
        <w:rPr>
          <w:rFonts w:ascii="Sakkal Majalla" w:hAnsi="Sakkal Majalla"/>
          <w:sz w:val="34"/>
        </w:rPr>
      </w:pPr>
    </w:p>
    <w:p w14:paraId="41945B82" w14:textId="77777777" w:rsidR="00BE56B3" w:rsidRDefault="00BE56B3" w:rsidP="00BE56B3">
      <w:pPr>
        <w:spacing w:line="259" w:lineRule="auto"/>
        <w:jc w:val="center"/>
        <w:rPr>
          <w:rFonts w:ascii="Sakkal Majalla" w:hAnsi="Sakkal Majalla"/>
          <w:sz w:val="34"/>
        </w:rPr>
      </w:pPr>
    </w:p>
    <w:p w14:paraId="2AC0A13D" w14:textId="77777777" w:rsidR="00BE56B3" w:rsidRDefault="00BE56B3" w:rsidP="00BE56B3">
      <w:pPr>
        <w:spacing w:line="259" w:lineRule="auto"/>
        <w:jc w:val="center"/>
        <w:rPr>
          <w:rFonts w:ascii="Sakkal Majalla" w:hAnsi="Sakkal Majalla"/>
          <w:sz w:val="34"/>
        </w:rPr>
      </w:pPr>
    </w:p>
    <w:p w14:paraId="1B8C0FAD" w14:textId="77777777" w:rsidR="00BE56B3" w:rsidRDefault="00BE56B3" w:rsidP="00BE56B3">
      <w:pPr>
        <w:spacing w:line="259" w:lineRule="auto"/>
        <w:jc w:val="center"/>
        <w:rPr>
          <w:rFonts w:ascii="Sakkal Majalla" w:hAnsi="Sakkal Majalla"/>
          <w:sz w:val="34"/>
        </w:rPr>
      </w:pPr>
    </w:p>
    <w:p w14:paraId="1053EB19" w14:textId="3AF6724F" w:rsidR="00BE56B3" w:rsidRPr="00BE56B3" w:rsidRDefault="00BE56B3" w:rsidP="00BE56B3">
      <w:pPr>
        <w:spacing w:line="259" w:lineRule="auto"/>
        <w:jc w:val="center"/>
        <w:rPr>
          <w:rFonts w:ascii="Sakkal Majalla" w:hAnsi="Sakkal Majalla"/>
          <w:sz w:val="34"/>
        </w:rPr>
      </w:pPr>
      <w:r>
        <w:rPr>
          <w:rFonts w:ascii="Sakkal Majalla" w:hAnsi="Sakkal Majalla"/>
          <w:noProof/>
          <w:sz w:val="34"/>
          <w:rtl/>
          <w:lang w:val="ar-SA"/>
        </w:rPr>
        <w:drawing>
          <wp:inline distT="0" distB="0" distL="0" distR="0" wp14:anchorId="7DB79D9E" wp14:editId="2A9F4A0C">
            <wp:extent cx="1219836" cy="1219836"/>
            <wp:effectExtent l="0" t="0" r="0" b="0"/>
            <wp:docPr id="1512683648" name="صورة 885" descr="صورة تحتوي على الرسومات, قصاصة فنية, تصميم الجرافيك, لقطة شاش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683648" name="صورة 885" descr="صورة تحتوي على الرسومات, قصاصة فنية, تصميم الجرافيك, لقطة شاشة&#10;&#10;قد يكون المحتوى الذي تم إنشاؤه بواسطة الذكاء الاصطناعي غير صحيح."/>
                    <pic:cNvPicPr/>
                  </pic:nvPicPr>
                  <pic:blipFill>
                    <a:blip r:embed="rId87" cstate="print">
                      <a:extLst>
                        <a:ext uri="{28A0092B-C50C-407E-A947-70E740481C1C}">
                          <a14:useLocalDpi xmlns:a14="http://schemas.microsoft.com/office/drawing/2010/main" val="0"/>
                        </a:ext>
                      </a:extLst>
                    </a:blip>
                    <a:stretch>
                      <a:fillRect/>
                    </a:stretch>
                  </pic:blipFill>
                  <pic:spPr>
                    <a:xfrm flipH="1">
                      <a:off x="0" y="0"/>
                      <a:ext cx="1220508" cy="1220508"/>
                    </a:xfrm>
                    <a:prstGeom prst="rect">
                      <a:avLst/>
                    </a:prstGeom>
                  </pic:spPr>
                </pic:pic>
              </a:graphicData>
            </a:graphic>
          </wp:inline>
        </w:drawing>
      </w:r>
    </w:p>
    <w:p w14:paraId="3C5C54EF" w14:textId="29F3A676" w:rsidR="00CC5AE1" w:rsidRPr="00BD5495" w:rsidRDefault="00CC5AE1" w:rsidP="00BD5495">
      <w:pPr>
        <w:rPr>
          <w:rFonts w:ascii="Sakkal Majalla" w:hAnsi="Sakkal Majalla"/>
          <w:sz w:val="34"/>
          <w:rtl/>
        </w:rPr>
        <w:sectPr w:rsidR="00CC5AE1" w:rsidRPr="00BD5495" w:rsidSect="00FA1FE9">
          <w:headerReference w:type="first" r:id="rId88"/>
          <w:footerReference w:type="first" r:id="rId89"/>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1218F73"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3D333914"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B0C5BA9" w14:textId="77777777" w:rsidTr="00F01FA2">
        <w:tc>
          <w:tcPr>
            <w:tcW w:w="2612" w:type="pct"/>
            <w:tcBorders>
              <w:left w:val="single" w:sz="4" w:space="0" w:color="168489"/>
              <w:right w:val="single" w:sz="4" w:space="0" w:color="168489"/>
            </w:tcBorders>
            <w:shd w:val="clear" w:color="auto" w:fill="auto"/>
          </w:tcPr>
          <w:p w14:paraId="2F893127" w14:textId="77777777" w:rsidR="00F01FA2" w:rsidRDefault="00F01FA2" w:rsidP="00F01FA2">
            <w:pPr>
              <w:pStyle w:val="bold"/>
              <w:jc w:val="center"/>
              <w:rPr>
                <w:color w:val="168489"/>
                <w:sz w:val="40"/>
                <w:szCs w:val="40"/>
                <w:rtl/>
                <w:lang w:bidi="ar-EG"/>
              </w:rPr>
            </w:pPr>
            <w:r>
              <w:rPr>
                <w:noProof/>
              </w:rPr>
              <w:drawing>
                <wp:inline distT="0" distB="0" distL="0" distR="0" wp14:anchorId="05CDB936" wp14:editId="4046F0E2">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D2F811B"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278BDC7" w14:textId="77777777" w:rsidR="00F01FA2" w:rsidRDefault="00F01FA2" w:rsidP="00F01FA2">
            <w:pPr>
              <w:pStyle w:val="bold"/>
              <w:jc w:val="center"/>
              <w:rPr>
                <w:color w:val="168489"/>
                <w:sz w:val="40"/>
                <w:szCs w:val="40"/>
                <w:rtl/>
                <w:lang w:bidi="ar-EG"/>
              </w:rPr>
            </w:pPr>
            <w:r>
              <w:rPr>
                <w:noProof/>
              </w:rPr>
              <w:drawing>
                <wp:inline distT="0" distB="0" distL="0" distR="0" wp14:anchorId="7C93E4A4" wp14:editId="50B75FEA">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D155462"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46530C5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25E7630F" wp14:editId="38D00221">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BDBC72" w14:textId="77777777" w:rsidTr="00F01FA2">
        <w:tc>
          <w:tcPr>
            <w:tcW w:w="2612" w:type="pct"/>
            <w:tcBorders>
              <w:left w:val="single" w:sz="4" w:space="0" w:color="168489"/>
              <w:right w:val="single" w:sz="4" w:space="0" w:color="168489"/>
            </w:tcBorders>
            <w:vAlign w:val="center"/>
          </w:tcPr>
          <w:p w14:paraId="5AFD51C1" w14:textId="77777777" w:rsidR="00857267" w:rsidRPr="00857267" w:rsidRDefault="00857267" w:rsidP="00857267">
            <w:pPr>
              <w:pStyle w:val="a5"/>
              <w:numPr>
                <w:ilvl w:val="0"/>
                <w:numId w:val="8"/>
              </w:numPr>
              <w:rPr>
                <w:rFonts w:ascii="Adobe Arabic" w:eastAsia="GE Dinar One" w:hAnsi="Adobe Arabic" w:cs="Adobe Arabic"/>
                <w:color w:val="000000"/>
                <w:kern w:val="24"/>
                <w:sz w:val="32"/>
                <w:szCs w:val="32"/>
                <w:rtl/>
                <w:lang w:bidi="ar-SY"/>
              </w:rPr>
            </w:pPr>
            <w:r w:rsidRPr="00857267">
              <w:rPr>
                <w:rFonts w:ascii="Adobe Arabic" w:eastAsia="GE Dinar One" w:hAnsi="Adobe Arabic" w:cs="Adobe Arabic"/>
                <w:color w:val="000000"/>
                <w:kern w:val="24"/>
                <w:sz w:val="32"/>
                <w:szCs w:val="32"/>
                <w:rtl/>
                <w:lang w:bidi="ar-SY"/>
              </w:rPr>
              <w:t xml:space="preserve">هل قمت بتحديد هدف ومن ثم لم تستطع إكماله؟ كيف تصل إلى جميع أهدافك؟ </w:t>
            </w:r>
          </w:p>
          <w:p w14:paraId="48C0BFF4" w14:textId="77777777" w:rsidR="00857267" w:rsidRPr="00857267" w:rsidRDefault="00857267" w:rsidP="00857267">
            <w:pPr>
              <w:pStyle w:val="a5"/>
              <w:numPr>
                <w:ilvl w:val="0"/>
                <w:numId w:val="8"/>
              </w:numPr>
              <w:rPr>
                <w:rFonts w:ascii="Adobe Arabic" w:eastAsia="GE Dinar One" w:hAnsi="Adobe Arabic" w:cs="Adobe Arabic"/>
                <w:color w:val="000000"/>
                <w:kern w:val="24"/>
                <w:sz w:val="32"/>
                <w:szCs w:val="32"/>
                <w:rtl/>
                <w:lang w:bidi="ar-SY"/>
              </w:rPr>
            </w:pPr>
            <w:r w:rsidRPr="00857267">
              <w:rPr>
                <w:rFonts w:ascii="Adobe Arabic" w:eastAsia="GE Dinar One" w:hAnsi="Adobe Arabic" w:cs="Adobe Arabic"/>
                <w:color w:val="000000"/>
                <w:kern w:val="24"/>
                <w:sz w:val="32"/>
                <w:szCs w:val="32"/>
                <w:rtl/>
                <w:lang w:bidi="ar-SY"/>
              </w:rPr>
              <w:t>ما هي أهم خمس خطوات يجب أن أتبعها لأصل لأعلى إنتاجية؟</w:t>
            </w:r>
          </w:p>
          <w:p w14:paraId="5CF1865E" w14:textId="4A0C0E2A" w:rsidR="00F01FA2" w:rsidRPr="00857267" w:rsidRDefault="00857267" w:rsidP="00857267">
            <w:pPr>
              <w:pStyle w:val="a5"/>
              <w:numPr>
                <w:ilvl w:val="0"/>
                <w:numId w:val="8"/>
              </w:numPr>
              <w:rPr>
                <w:rFonts w:ascii="Adobe Arabic" w:eastAsia="GE Dinar One" w:hAnsi="Adobe Arabic" w:cs="Adobe Arabic"/>
                <w:color w:val="000000"/>
                <w:kern w:val="24"/>
                <w:sz w:val="32"/>
                <w:szCs w:val="32"/>
                <w:rtl/>
                <w:lang w:bidi="ar-SY"/>
              </w:rPr>
            </w:pPr>
            <w:r w:rsidRPr="00857267">
              <w:rPr>
                <w:rFonts w:ascii="Adobe Arabic" w:eastAsia="GE Dinar One" w:hAnsi="Adobe Arabic" w:cs="Adobe Arabic"/>
                <w:color w:val="000000"/>
                <w:kern w:val="24"/>
                <w:sz w:val="32"/>
                <w:szCs w:val="32"/>
                <w:rtl/>
                <w:lang w:bidi="ar-SY"/>
              </w:rPr>
              <w:t>كيف استفيد من البوصلة لأبدأ الآن وليس غداً؟</w:t>
            </w:r>
          </w:p>
        </w:tc>
        <w:tc>
          <w:tcPr>
            <w:tcW w:w="1809" w:type="pct"/>
            <w:tcBorders>
              <w:left w:val="single" w:sz="4" w:space="0" w:color="168489"/>
              <w:right w:val="single" w:sz="4" w:space="0" w:color="168489"/>
            </w:tcBorders>
            <w:vAlign w:val="center"/>
          </w:tcPr>
          <w:p w14:paraId="7AF1623A" w14:textId="77777777" w:rsidR="00857267" w:rsidRPr="00162D45" w:rsidRDefault="00857267" w:rsidP="0085726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0B0D8DA5" w14:textId="77777777" w:rsidR="00857267" w:rsidRPr="00162D45" w:rsidRDefault="00857267" w:rsidP="0085726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462E64BD" w14:textId="77777777" w:rsidR="00857267" w:rsidRPr="00162D45" w:rsidRDefault="00857267" w:rsidP="0085726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0826F50B" w14:textId="77777777" w:rsidR="00857267" w:rsidRPr="00162D45" w:rsidRDefault="00857267" w:rsidP="0085726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2C0CA28" w14:textId="77777777" w:rsidR="00857267" w:rsidRPr="00857267" w:rsidRDefault="00857267"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7A016048" w14:textId="53458794" w:rsidR="00F01FA2" w:rsidRPr="00781A2F" w:rsidRDefault="00857267"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1D7AABC"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EF34C90"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1EEE7100" wp14:editId="6CD0329A">
                <wp:simplePos x="0" y="0"/>
                <wp:positionH relativeFrom="column">
                  <wp:posOffset>12700</wp:posOffset>
                </wp:positionH>
                <wp:positionV relativeFrom="paragraph">
                  <wp:posOffset>-463550</wp:posOffset>
                </wp:positionV>
                <wp:extent cx="6467474" cy="7071360"/>
                <wp:effectExtent l="0" t="0" r="0" b="0"/>
                <wp:wrapNone/>
                <wp:docPr id="175" name="Group 175"/>
                <wp:cNvGraphicFramePr/>
                <a:graphic xmlns:a="http://schemas.openxmlformats.org/drawingml/2006/main">
                  <a:graphicData uri="http://schemas.microsoft.com/office/word/2010/wordprocessingGroup">
                    <wpg:wgp>
                      <wpg:cNvGrpSpPr/>
                      <wpg:grpSpPr>
                        <a:xfrm>
                          <a:off x="0" y="0"/>
                          <a:ext cx="6467474" cy="7071360"/>
                          <a:chOff x="-114300" y="0"/>
                          <a:chExt cx="6467474" cy="7071360"/>
                        </a:xfrm>
                      </wpg:grpSpPr>
                      <wpg:grpSp>
                        <wpg:cNvPr id="176" name="Group 176"/>
                        <wpg:cNvGrpSpPr/>
                        <wpg:grpSpPr>
                          <a:xfrm>
                            <a:off x="-114300" y="2571750"/>
                            <a:ext cx="5701090" cy="4499610"/>
                            <a:chOff x="-276230" y="0"/>
                            <a:chExt cx="5701165" cy="4499929"/>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33F6F5D6" w14:textId="0560B116" w:rsidR="00F01FA2" w:rsidRPr="00BC6FB1" w:rsidRDefault="00857267" w:rsidP="00F01FA2">
                                  <w:pPr>
                                    <w:bidi w:val="0"/>
                                    <w:jc w:val="center"/>
                                    <w:rPr>
                                      <w:rFonts w:ascii="Adobe Arabic" w:eastAsia="GE Dinar One" w:hAnsi="Adobe Arabic" w:cs="Adobe Arabic"/>
                                      <w:b/>
                                      <w:bCs/>
                                      <w:color w:val="000000"/>
                                      <w:kern w:val="24"/>
                                      <w:sz w:val="44"/>
                                      <w:szCs w:val="44"/>
                                      <w:lang w:bidi="ar-SY"/>
                                    </w:rPr>
                                  </w:pPr>
                                  <w:r w:rsidRPr="00857267">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214113" y="607444"/>
                              <a:ext cx="3210822" cy="3892485"/>
                            </a:xfrm>
                            <a:prstGeom prst="rect">
                              <a:avLst/>
                            </a:prstGeom>
                            <a:noFill/>
                            <a:ln w="6350">
                              <a:noFill/>
                            </a:ln>
                          </wps:spPr>
                          <wps:txbx>
                            <w:txbxContent>
                              <w:p w14:paraId="7507DA0F" w14:textId="77777777" w:rsidR="00857267" w:rsidRP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Sakkal Majalla" w:hAnsi="Sakkal Majalla" w:cs="Sakkal Majalla"/>
                                    <w:b/>
                                    <w:color w:val="auto"/>
                                    <w:sz w:val="34"/>
                                    <w:szCs w:val="34"/>
                                    <w:rtl/>
                                  </w:rPr>
                                  <w:t>بعد الانتهاء من هذه الجلسة، سيكون المتدرّب قادراً على:</w:t>
                                </w:r>
                              </w:p>
                              <w:p w14:paraId="01A1589C" w14:textId="77777777" w:rsid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فهم معايير الأهداف الذكية (</w:t>
                                </w:r>
                                <w:r w:rsidRPr="00857267">
                                  <w:rPr>
                                    <w:rFonts w:ascii="Adobe Arabic" w:eastAsia="GE Dinar One" w:hAnsi="Adobe Arabic" w:cs="Adobe Arabic"/>
                                    <w:color w:val="000000"/>
                                    <w:kern w:val="24"/>
                                    <w:sz w:val="36"/>
                                    <w:szCs w:val="36"/>
                                    <w:lang w:bidi="ar-SY"/>
                                  </w:rPr>
                                  <w:t>SMART</w:t>
                                </w:r>
                                <w:r w:rsidRPr="00857267">
                                  <w:rPr>
                                    <w:rFonts w:ascii="Adobe Arabic" w:eastAsia="GE Dinar One" w:hAnsi="Adobe Arabic" w:cs="Adobe Arabic"/>
                                    <w:color w:val="000000"/>
                                    <w:kern w:val="24"/>
                                    <w:sz w:val="36"/>
                                    <w:szCs w:val="36"/>
                                    <w:rtl/>
                                    <w:lang w:bidi="ar-SY"/>
                                  </w:rPr>
                                  <w:t>) وكيفية تطبيقها على المسار المهني.</w:t>
                                </w:r>
                              </w:p>
                              <w:p w14:paraId="2A4D77FE" w14:textId="77777777" w:rsid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اكتساب مهارات تحديد الأهداف بمستوياتها المختلفة (قصيرة، متوسطة، وطويلة المدى).</w:t>
                                </w:r>
                              </w:p>
                              <w:p w14:paraId="1E034DAF" w14:textId="22CE2EF7" w:rsidR="00F01FA2"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التعرف على استراتيجيات تنفيذ الأهداف وتحقيق أعلى إنتاجية.</w:t>
                                </w:r>
                              </w:p>
                              <w:p w14:paraId="24D14299" w14:textId="484D4595" w:rsidR="0085726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تطوير مهارات تحويل الأهداف من مجرد نوايا إلى خطط عمل وإجراءات تنفيذية.</w:t>
                                </w:r>
                              </w:p>
                              <w:p w14:paraId="3E516642" w14:textId="23F6B09F" w:rsidR="00857267" w:rsidRPr="000F32C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تعلّم كيفية تقييم ومتابعة الأهداف لضمان الوصول إليها.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76230" y="691731"/>
                              <a:ext cx="2391482" cy="3480515"/>
                            </a:xfrm>
                            <a:prstGeom prst="rect">
                              <a:avLst/>
                            </a:prstGeom>
                            <a:noFill/>
                            <a:ln w="6350">
                              <a:noFill/>
                            </a:ln>
                          </wps:spPr>
                          <wps:txbx>
                            <w:txbxContent>
                              <w:p w14:paraId="3C39DA49"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العصف الذهني.</w:t>
                                </w:r>
                              </w:p>
                              <w:p w14:paraId="12780760"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 xml:space="preserve">هل قمت بتحديد هدف ومن ثم لم تستطع إكماله؟ كيف تصل إلى جميع أهدافك؟ </w:t>
                                </w:r>
                              </w:p>
                              <w:p w14:paraId="21BFB416"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526C6B09"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كيف استفيد من البوصلة لأبدأ الآن وليس غداً؟</w:t>
                                </w:r>
                              </w:p>
                              <w:p w14:paraId="24531735"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تدريبي.</w:t>
                                </w:r>
                              </w:p>
                              <w:p w14:paraId="2B2BA7A9" w14:textId="22AE050D" w:rsidR="00F01FA2" w:rsidRPr="000F32C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14:paraId="2160D52A" w14:textId="3C06FBA1" w:rsidR="00F01FA2" w:rsidRPr="00F01FA2" w:rsidRDefault="00857267" w:rsidP="00F01FA2">
                                <w:pPr>
                                  <w:bidi w:val="0"/>
                                  <w:jc w:val="center"/>
                                  <w:rPr>
                                    <w:rFonts w:ascii="Adobe Arabic" w:eastAsia="GE Dinar One" w:hAnsi="Adobe Arabic" w:cs="Adobe Arabic"/>
                                    <w:b/>
                                    <w:bCs/>
                                    <w:kern w:val="24"/>
                                    <w:sz w:val="56"/>
                                    <w:szCs w:val="56"/>
                                    <w:lang w:bidi="ar-SY"/>
                                  </w:rPr>
                                </w:pPr>
                                <w:r w:rsidRPr="00857267">
                                  <w:rPr>
                                    <w:rFonts w:ascii="Adobe Arabic" w:eastAsia="GE Dinar One" w:hAnsi="Adobe Arabic" w:cs="Adobe Arabic"/>
                                    <w:b/>
                                    <w:bCs/>
                                    <w:kern w:val="24"/>
                                    <w:sz w:val="56"/>
                                    <w:szCs w:val="56"/>
                                    <w:rtl/>
                                    <w:lang w:bidi="ar-SY"/>
                                  </w:rPr>
                                  <w:t>تحديد الأهداف الذكية - خريطة النجاح</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EEE7100" id="Group 175" o:spid="_x0000_s1173" style="position:absolute;left:0;text-align:left;margin-left:1pt;margin-top:-36.5pt;width:509.25pt;height:556.8pt;z-index:252773376;mso-position-horizontal-relative:text;mso-position-vertical-relative:text;mso-width-relative:margin;mso-height-relative:margin" coordorigin="-1143" coordsize="64674,7071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Ozs7jQ&#10;UdIAAAD/dFJOU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">
                <v:group id="Group 176" o:spid="_x0000_s1174" style="position:absolute;left:-1143;top:25717;width:57010;height:44996" coordorigin="-2762" coordsize="57011,4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175"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17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17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17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90" o:title="Target " gain="19661f" blacklevel="22938f"/>
                      </v:shape>
                    </v:group>
                    <v:shape id="TextBox 34" o:spid="_x0000_s1179"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8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18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182"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33F6F5D6" w14:textId="0560B116" w:rsidR="00F01FA2" w:rsidRPr="00BC6FB1" w:rsidRDefault="00857267" w:rsidP="00F01FA2">
                            <w:pPr>
                              <w:bidi w:val="0"/>
                              <w:jc w:val="center"/>
                              <w:rPr>
                                <w:rFonts w:ascii="Adobe Arabic" w:eastAsia="GE Dinar One" w:hAnsi="Adobe Arabic" w:cs="Adobe Arabic"/>
                                <w:b/>
                                <w:bCs/>
                                <w:color w:val="000000"/>
                                <w:kern w:val="24"/>
                                <w:sz w:val="44"/>
                                <w:szCs w:val="44"/>
                                <w:lang w:bidi="ar-SY"/>
                              </w:rPr>
                            </w:pPr>
                            <w:r w:rsidRPr="00857267">
                              <w:rPr>
                                <w:rFonts w:ascii="Adobe Arabic" w:eastAsia="GE Dinar One" w:hAnsi="Adobe Arabic" w:cs="Adobe Arabic"/>
                                <w:b/>
                                <w:bCs/>
                                <w:color w:val="000000"/>
                                <w:kern w:val="24"/>
                                <w:sz w:val="44"/>
                                <w:szCs w:val="44"/>
                                <w:rtl/>
                                <w:lang w:bidi="ar-SY"/>
                              </w:rPr>
                              <w:t>الموضوعات</w:t>
                            </w:r>
                          </w:p>
                        </w:txbxContent>
                      </v:textbox>
                    </v:shape>
                    <v:shape id="Picture 1451488578" o:spid="_x0000_s118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91" o:title="Note " gain="19661f" blacklevel="22938f"/>
                    </v:shape>
                  </v:group>
                  <v:shape id="Text Box 1451488579" o:spid="_x0000_s1184" type="#_x0000_t202" style="position:absolute;left:22141;top:6074;width:32108;height:38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7507DA0F" w14:textId="77777777" w:rsidR="00857267" w:rsidRP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Sakkal Majalla" w:hAnsi="Sakkal Majalla" w:cs="Sakkal Majalla"/>
                              <w:b/>
                              <w:color w:val="auto"/>
                              <w:sz w:val="34"/>
                              <w:szCs w:val="34"/>
                              <w:rtl/>
                            </w:rPr>
                            <w:t>بعد الانتهاء من هذه الجلسة، سيكون المتدرّب قادراً على:</w:t>
                          </w:r>
                        </w:p>
                        <w:p w14:paraId="01A1589C" w14:textId="77777777" w:rsid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فهم معايير الأهداف الذكية (</w:t>
                          </w:r>
                          <w:r w:rsidRPr="00857267">
                            <w:rPr>
                              <w:rFonts w:ascii="Adobe Arabic" w:eastAsia="GE Dinar One" w:hAnsi="Adobe Arabic" w:cs="Adobe Arabic"/>
                              <w:color w:val="000000"/>
                              <w:kern w:val="24"/>
                              <w:sz w:val="36"/>
                              <w:szCs w:val="36"/>
                              <w:lang w:bidi="ar-SY"/>
                            </w:rPr>
                            <w:t>SMART</w:t>
                          </w:r>
                          <w:r w:rsidRPr="00857267">
                            <w:rPr>
                              <w:rFonts w:ascii="Adobe Arabic" w:eastAsia="GE Dinar One" w:hAnsi="Adobe Arabic" w:cs="Adobe Arabic"/>
                              <w:color w:val="000000"/>
                              <w:kern w:val="24"/>
                              <w:sz w:val="36"/>
                              <w:szCs w:val="36"/>
                              <w:rtl/>
                              <w:lang w:bidi="ar-SY"/>
                            </w:rPr>
                            <w:t>) وكيفية تطبيقها على المسار المهني.</w:t>
                          </w:r>
                        </w:p>
                        <w:p w14:paraId="2A4D77FE" w14:textId="77777777" w:rsidR="00857267" w:rsidRDefault="00857267"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اكتساب مهارات تحديد الأهداف بمستوياتها المختلفة (قصيرة، متوسطة، وطويلة المدى).</w:t>
                          </w:r>
                        </w:p>
                        <w:p w14:paraId="1E034DAF" w14:textId="22CE2EF7" w:rsidR="00F01FA2"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التعرف على استراتيجيات تنفيذ الأهداف وتحقيق أعلى إنتاجية.</w:t>
                          </w:r>
                        </w:p>
                        <w:p w14:paraId="24D14299" w14:textId="484D4595" w:rsidR="0085726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تطوير مهارات تحويل الأهداف من مجرد نوايا إلى خطط عمل وإجراءات تنفيذية.</w:t>
                          </w:r>
                        </w:p>
                        <w:p w14:paraId="3E516642" w14:textId="23F6B09F" w:rsidR="00857267" w:rsidRPr="000F32C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تعلّم كيفية تقييم ومتابعة الأهداف لضمان الوصول إليها.</w:t>
                          </w:r>
                        </w:p>
                      </w:txbxContent>
                    </v:textbox>
                  </v:shape>
                  <v:shape id="Text Box 1451488580" o:spid="_x0000_s1185" type="#_x0000_t202" style="position:absolute;left:-2762;top:6917;width:23914;height:34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3C39DA49"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العصف الذهني.</w:t>
                          </w:r>
                        </w:p>
                        <w:p w14:paraId="12780760"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 xml:space="preserve">هل قمت بتحديد هدف ومن ثم لم تستطع إكماله؟ كيف تصل إلى جميع أهدافك؟ </w:t>
                          </w:r>
                        </w:p>
                        <w:p w14:paraId="21BFB416"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526C6B09"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كيف استفيد من البوصلة لأبدأ الآن وليس غداً؟</w:t>
                          </w:r>
                        </w:p>
                        <w:p w14:paraId="24531735" w14:textId="77777777" w:rsidR="00857267" w:rsidRPr="00857267" w:rsidRDefault="00857267" w:rsidP="00857267">
                          <w:pPr>
                            <w:pStyle w:val="a5"/>
                            <w:numPr>
                              <w:ilvl w:val="0"/>
                              <w:numId w:val="7"/>
                            </w:numPr>
                            <w:rPr>
                              <w:rFonts w:ascii="Adobe Arabic" w:eastAsia="GE Dinar One" w:hAnsi="Adobe Arabic" w:cs="Adobe Arabic"/>
                              <w:color w:val="000000"/>
                              <w:kern w:val="24"/>
                              <w:sz w:val="36"/>
                              <w:szCs w:val="36"/>
                              <w:rtl/>
                              <w:lang w:bidi="ar-SY"/>
                            </w:rPr>
                          </w:pPr>
                          <w:r w:rsidRPr="00857267">
                            <w:rPr>
                              <w:rFonts w:ascii="Adobe Arabic" w:eastAsia="GE Dinar One" w:hAnsi="Adobe Arabic" w:cs="Adobe Arabic"/>
                              <w:color w:val="000000"/>
                              <w:kern w:val="24"/>
                              <w:sz w:val="36"/>
                              <w:szCs w:val="36"/>
                              <w:rtl/>
                              <w:lang w:bidi="ar-SY"/>
                            </w:rPr>
                            <w:t>نشاط تدريبي.</w:t>
                          </w:r>
                        </w:p>
                        <w:p w14:paraId="2B2BA7A9" w14:textId="22AE050D" w:rsidR="00F01FA2" w:rsidRPr="000F32C7" w:rsidRDefault="00857267" w:rsidP="00857267">
                          <w:pPr>
                            <w:pStyle w:val="a5"/>
                            <w:numPr>
                              <w:ilvl w:val="0"/>
                              <w:numId w:val="7"/>
                            </w:numPr>
                            <w:spacing w:line="276" w:lineRule="auto"/>
                            <w:rPr>
                              <w:rFonts w:ascii="Adobe Arabic" w:eastAsia="GE Dinar One" w:hAnsi="Adobe Arabic" w:cs="Adobe Arabic"/>
                              <w:color w:val="000000"/>
                              <w:kern w:val="24"/>
                              <w:sz w:val="36"/>
                              <w:szCs w:val="36"/>
                              <w:lang w:bidi="ar-SY"/>
                            </w:rPr>
                          </w:pPr>
                          <w:r w:rsidRPr="00857267">
                            <w:rPr>
                              <w:rFonts w:ascii="Adobe Arabic" w:eastAsia="GE Dinar One" w:hAnsi="Adobe Arabic" w:cs="Adobe Arabic"/>
                              <w:color w:val="000000"/>
                              <w:kern w:val="24"/>
                              <w:sz w:val="36"/>
                              <w:szCs w:val="36"/>
                              <w:rtl/>
                              <w:lang w:bidi="ar-SY"/>
                            </w:rPr>
                            <w:t>التقويم.</w:t>
                          </w:r>
                        </w:p>
                      </w:txbxContent>
                    </v:textbox>
                  </v:shape>
                </v:group>
                <v:group id="Group 1451488581" o:spid="_x0000_s1186"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18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92" o:title="Calendar " gain="19661f" blacklevel="22938f"/>
                  </v:shape>
                  <v:shape id="TextBox 34" o:spid="_x0000_s1188"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189"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190"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2160D52A" w14:textId="3C06FBA1" w:rsidR="00F01FA2" w:rsidRPr="00F01FA2" w:rsidRDefault="00857267" w:rsidP="00F01FA2">
                          <w:pPr>
                            <w:bidi w:val="0"/>
                            <w:jc w:val="center"/>
                            <w:rPr>
                              <w:rFonts w:ascii="Adobe Arabic" w:eastAsia="GE Dinar One" w:hAnsi="Adobe Arabic" w:cs="Adobe Arabic"/>
                              <w:b/>
                              <w:bCs/>
                              <w:kern w:val="24"/>
                              <w:sz w:val="56"/>
                              <w:szCs w:val="56"/>
                              <w:lang w:bidi="ar-SY"/>
                            </w:rPr>
                          </w:pPr>
                          <w:r w:rsidRPr="00857267">
                            <w:rPr>
                              <w:rFonts w:ascii="Adobe Arabic" w:eastAsia="GE Dinar One" w:hAnsi="Adobe Arabic" w:cs="Adobe Arabic"/>
                              <w:b/>
                              <w:bCs/>
                              <w:kern w:val="24"/>
                              <w:sz w:val="56"/>
                              <w:szCs w:val="56"/>
                              <w:rtl/>
                              <w:lang w:bidi="ar-SY"/>
                            </w:rPr>
                            <w:t>تحديد الأهداف الذكية - خريطة النجاح</w:t>
                          </w:r>
                        </w:p>
                      </w:txbxContent>
                    </v:textbox>
                  </v:shape>
                </v:group>
              </v:group>
            </w:pict>
          </mc:Fallback>
        </mc:AlternateContent>
      </w:r>
    </w:p>
    <w:p w14:paraId="46CD0069" w14:textId="77777777" w:rsidR="009E7CAF" w:rsidRPr="002023DE" w:rsidRDefault="009E7CAF" w:rsidP="000F1708">
      <w:pPr>
        <w:bidi w:val="0"/>
        <w:rPr>
          <w:rFonts w:ascii="Adobe Arabic" w:hAnsi="Adobe Arabic" w:cs="Adobe Arabic"/>
          <w:b/>
          <w:bCs/>
          <w:color w:val="002060"/>
          <w:sz w:val="48"/>
          <w:szCs w:val="36"/>
        </w:rPr>
      </w:pPr>
    </w:p>
    <w:p w14:paraId="41959CA7"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3A78AB6"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6D812C00" w14:textId="77777777" w:rsidR="003F41BB" w:rsidRDefault="003F41BB" w:rsidP="00D87FB1">
      <w:pPr>
        <w:rPr>
          <w:rtl/>
          <w:lang w:bidi="ar-SY"/>
        </w:rPr>
      </w:pPr>
    </w:p>
    <w:p w14:paraId="0F81EB92"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0595490C" w14:textId="1DE648F5" w:rsidR="00857267" w:rsidRPr="00857267" w:rsidRDefault="00857267" w:rsidP="00857267">
      <w:pPr>
        <w:spacing w:line="259"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458E90CF" wp14:editId="26BACC2B">
                <wp:extent cx="5731510" cy="895350"/>
                <wp:effectExtent l="0" t="0" r="21590" b="19050"/>
                <wp:docPr id="19522492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66987099"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37015182" name="مجموعة 39"/>
                        <wpg:cNvGrpSpPr/>
                        <wpg:grpSpPr>
                          <a:xfrm>
                            <a:off x="0" y="0"/>
                            <a:ext cx="5731510" cy="895350"/>
                            <a:chOff x="0" y="0"/>
                            <a:chExt cx="5878196" cy="918845"/>
                          </a:xfrm>
                        </wpg:grpSpPr>
                        <wpg:grpSp>
                          <wpg:cNvPr id="614190697" name="مجموعة 40"/>
                          <wpg:cNvGrpSpPr/>
                          <wpg:grpSpPr>
                            <a:xfrm>
                              <a:off x="0" y="0"/>
                              <a:ext cx="5878196" cy="918845"/>
                              <a:chOff x="0" y="0"/>
                              <a:chExt cx="6240348" cy="919070"/>
                            </a:xfrm>
                          </wpg:grpSpPr>
                          <wpg:grpSp>
                            <wpg:cNvPr id="1941509558" name="مجموعة 41"/>
                            <wpg:cNvGrpSpPr/>
                            <wpg:grpSpPr>
                              <a:xfrm>
                                <a:off x="0" y="169208"/>
                                <a:ext cx="5433072" cy="580613"/>
                                <a:chOff x="0" y="169208"/>
                                <a:chExt cx="5433072" cy="580613"/>
                              </a:xfrm>
                            </wpg:grpSpPr>
                            <wps:wsp>
                              <wps:cNvPr id="17516968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69162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61336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8808958" name="مربع نص 41"/>
                          <wps:cNvSpPr txBox="1"/>
                          <wps:spPr>
                            <a:xfrm>
                              <a:off x="204484" y="257055"/>
                              <a:ext cx="4616071" cy="387740"/>
                            </a:xfrm>
                            <a:prstGeom prst="rect">
                              <a:avLst/>
                            </a:prstGeom>
                            <a:noFill/>
                          </wps:spPr>
                          <wps:txbx>
                            <w:txbxContent>
                              <w:p w14:paraId="20C2BDE6" w14:textId="77777777" w:rsidR="00857267" w:rsidRDefault="00857267" w:rsidP="00857267">
                                <w:pPr>
                                  <w:rPr>
                                    <w:rFonts w:eastAsia="Calibri" w:hAnsi="Adobe Arabic" w:cs="Adobe Arabic"/>
                                    <w:b/>
                                    <w:bCs/>
                                    <w:color w:val="FFFFFF"/>
                                    <w:kern w:val="24"/>
                                    <w:sz w:val="36"/>
                                    <w:szCs w:val="36"/>
                                    <w:lang w:bidi="ar-EG"/>
                                  </w:rPr>
                                </w:pPr>
                                <w:r w:rsidRPr="00952DCA">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458E90CF" id="_x0000_s11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xZDRiKwHAAC3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1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">
                  <v:imagedata r:id="rId60" o:title=""/>
                </v:shape>
                <v:group id="مجموعة 39" o:spid="_x0000_s11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">
                  <v:group id="_x0000_s11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">
                    <v:group id="مجموعة 41" o:spid="_x0000_s11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">
                      <v:shape id="شكل حر 42" o:spid="_x0000_s11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" fillcolor="#168489" stroked="f" strokeweight="1pt">
                        <v:stroke joinstyle="miter"/>
                      </v:roundrect>
                    </v:group>
                    <v:oval id="شكل بيضاوي 44" o:spid="_x0000_s11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" filled="f" strokecolor="#a5a5a5 [2092]" strokeweight="1pt">
                      <v:stroke joinstyle="miter"/>
                    </v:oval>
                  </v:group>
                  <v:shape id="مربع نص 41" o:spid="_x0000_s119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" filled="f" stroked="f">
                    <v:textbox style="mso-fit-shape-to-text:t">
                      <w:txbxContent>
                        <w:p w14:paraId="20C2BDE6" w14:textId="77777777" w:rsidR="00857267" w:rsidRDefault="00857267" w:rsidP="00857267">
                          <w:pPr>
                            <w:rPr>
                              <w:rFonts w:eastAsia="Calibri" w:hAnsi="Adobe Arabic" w:cs="Adobe Arabic"/>
                              <w:b/>
                              <w:bCs/>
                              <w:color w:val="FFFFFF"/>
                              <w:kern w:val="24"/>
                              <w:sz w:val="36"/>
                              <w:szCs w:val="36"/>
                              <w:lang w:bidi="ar-EG"/>
                            </w:rPr>
                          </w:pPr>
                          <w:r w:rsidRPr="00952DCA">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r w:rsidRPr="00857267">
        <w:rPr>
          <w:rFonts w:ascii="Sakkal Majalla" w:hAnsi="Sakkal Majalla"/>
          <w:sz w:val="32"/>
          <w:szCs w:val="32"/>
          <w:rtl/>
        </w:rPr>
        <w:t xml:space="preserve"> </w:t>
      </w:r>
      <w:r w:rsidRPr="00857267">
        <w:rPr>
          <w:rFonts w:ascii="Sakkal Majalla" w:hAnsi="Sakkal Majalla"/>
          <w:sz w:val="34"/>
          <w:rtl/>
        </w:rPr>
        <w:t>مرحباً بكم في الجلسة الثانية من برنامجنا التدريبي. بعد أن تعر</w:t>
      </w:r>
      <w:r w:rsidRPr="00857267">
        <w:rPr>
          <w:rFonts w:ascii="Sakkal Majalla" w:hAnsi="Sakkal Majalla" w:hint="cs"/>
          <w:sz w:val="34"/>
          <w:rtl/>
        </w:rPr>
        <w:t>ّ</w:t>
      </w:r>
      <w:r w:rsidRPr="00857267">
        <w:rPr>
          <w:rFonts w:ascii="Sakkal Majalla" w:hAnsi="Sakkal Majalla"/>
          <w:sz w:val="34"/>
          <w:rtl/>
        </w:rPr>
        <w:t xml:space="preserve">فنا في الجلسة السابقة على أهمية تحديد الموقع والاتجاه، ننتقل اليوم إلى مرحلة جوهرية في رحلة النجاح المهني - وهي تحديد الأهداف الذكية ورسم خريطة واضحة لتحقيقها. </w:t>
      </w:r>
    </w:p>
    <w:p w14:paraId="4B1FFDF1" w14:textId="77777777" w:rsidR="00857267" w:rsidRDefault="00857267" w:rsidP="00857267">
      <w:pPr>
        <w:spacing w:line="259" w:lineRule="auto"/>
        <w:rPr>
          <w:rFonts w:ascii="Sakkal Majalla" w:hAnsi="Sakkal Majalla"/>
          <w:sz w:val="34"/>
          <w:rtl/>
        </w:rPr>
      </w:pPr>
      <w:r w:rsidRPr="00857267">
        <w:rPr>
          <w:rFonts w:ascii="Sakkal Majalla" w:hAnsi="Sakkal Majalla"/>
          <w:sz w:val="34"/>
          <w:highlight w:val="lightGray"/>
          <w:rtl/>
        </w:rPr>
        <w:t>كما قال الإمام الشافعي رحمه الله: "من تعل</w:t>
      </w:r>
      <w:r w:rsidRPr="00857267">
        <w:rPr>
          <w:rFonts w:ascii="Sakkal Majalla" w:hAnsi="Sakkal Majalla" w:hint="cs"/>
          <w:sz w:val="34"/>
          <w:highlight w:val="lightGray"/>
          <w:rtl/>
        </w:rPr>
        <w:t>ّ</w:t>
      </w:r>
      <w:r w:rsidRPr="00857267">
        <w:rPr>
          <w:rFonts w:ascii="Sakkal Majalla" w:hAnsi="Sakkal Majalla"/>
          <w:sz w:val="34"/>
          <w:highlight w:val="lightGray"/>
          <w:rtl/>
        </w:rPr>
        <w:t>م علماً وعمل به، ألهمه الله علم ما لم يعلم"</w:t>
      </w:r>
      <w:r w:rsidRPr="00857267">
        <w:rPr>
          <w:rFonts w:ascii="Sakkal Majalla" w:hAnsi="Sakkal Majalla"/>
          <w:sz w:val="34"/>
          <w:rtl/>
        </w:rPr>
        <w:t>، وهكذا فإن تحديد الأهداف بذكاء والعمل عليها بمنهجية هو ما يفتح الأبواب نحو آفاق جديدة من النجاح والإنجاز في مسيرتنا كمدربين مؤثرين.</w:t>
      </w:r>
    </w:p>
    <w:p w14:paraId="29D67411" w14:textId="77777777" w:rsidR="00351B9F" w:rsidRDefault="00351B9F" w:rsidP="00351B9F">
      <w:pPr>
        <w:spacing w:line="259" w:lineRule="auto"/>
        <w:jc w:val="center"/>
        <w:rPr>
          <w:rFonts w:ascii="Sakkal Majalla" w:hAnsi="Sakkal Majalla"/>
          <w:sz w:val="34"/>
          <w:rtl/>
        </w:rPr>
      </w:pPr>
    </w:p>
    <w:p w14:paraId="71DA0C9B" w14:textId="77777777" w:rsidR="00351B9F" w:rsidRDefault="00351B9F" w:rsidP="00351B9F">
      <w:pPr>
        <w:spacing w:line="259" w:lineRule="auto"/>
        <w:jc w:val="center"/>
        <w:rPr>
          <w:rFonts w:ascii="Sakkal Majalla" w:hAnsi="Sakkal Majalla"/>
          <w:sz w:val="34"/>
          <w:rtl/>
        </w:rPr>
      </w:pPr>
    </w:p>
    <w:p w14:paraId="3C51203A" w14:textId="77777777" w:rsidR="00351B9F" w:rsidRDefault="00351B9F" w:rsidP="00351B9F">
      <w:pPr>
        <w:spacing w:line="259" w:lineRule="auto"/>
        <w:jc w:val="center"/>
        <w:rPr>
          <w:rFonts w:ascii="Sakkal Majalla" w:hAnsi="Sakkal Majalla"/>
          <w:sz w:val="34"/>
          <w:rtl/>
        </w:rPr>
      </w:pPr>
    </w:p>
    <w:p w14:paraId="414D46CC" w14:textId="77777777" w:rsidR="00351B9F" w:rsidRDefault="00351B9F" w:rsidP="00351B9F">
      <w:pPr>
        <w:spacing w:line="259" w:lineRule="auto"/>
        <w:jc w:val="center"/>
        <w:rPr>
          <w:rFonts w:ascii="Sakkal Majalla" w:hAnsi="Sakkal Majalla"/>
          <w:sz w:val="34"/>
          <w:rtl/>
        </w:rPr>
      </w:pPr>
    </w:p>
    <w:p w14:paraId="75F70AAF" w14:textId="77777777" w:rsidR="00351B9F" w:rsidRDefault="00351B9F" w:rsidP="00351B9F">
      <w:pPr>
        <w:spacing w:line="259" w:lineRule="auto"/>
        <w:jc w:val="center"/>
        <w:rPr>
          <w:rFonts w:ascii="Sakkal Majalla" w:hAnsi="Sakkal Majalla"/>
          <w:sz w:val="34"/>
          <w:rtl/>
        </w:rPr>
      </w:pPr>
    </w:p>
    <w:p w14:paraId="0B9B02DA" w14:textId="4CA1CB0A" w:rsidR="00351B9F" w:rsidRDefault="00351B9F" w:rsidP="00351B9F">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01D6BCE0" wp14:editId="25F9F218">
            <wp:extent cx="1806030" cy="1785620"/>
            <wp:effectExtent l="0" t="0" r="0" b="5080"/>
            <wp:docPr id="1248381275" name="صورة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81275" name="صورة 1248381275"/>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808751" cy="1788310"/>
                    </a:xfrm>
                    <a:prstGeom prst="rect">
                      <a:avLst/>
                    </a:prstGeom>
                  </pic:spPr>
                </pic:pic>
              </a:graphicData>
            </a:graphic>
          </wp:inline>
        </w:drawing>
      </w:r>
    </w:p>
    <w:p w14:paraId="3DF6DB2F" w14:textId="77777777" w:rsidR="00857267" w:rsidRDefault="00857267" w:rsidP="00857267">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F106F4B" wp14:editId="648A8415">
                <wp:extent cx="5537836" cy="992761"/>
                <wp:effectExtent l="0" t="0" r="0" b="0"/>
                <wp:docPr id="1173306021"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161846726" name="Group 1608695462"/>
                        <wpg:cNvGrpSpPr/>
                        <wpg:grpSpPr>
                          <a:xfrm>
                            <a:off x="1" y="0"/>
                            <a:ext cx="5537836" cy="992761"/>
                            <a:chOff x="0" y="0"/>
                            <a:chExt cx="5538027" cy="992804"/>
                          </a:xfrm>
                        </wpg:grpSpPr>
                        <wps:wsp>
                          <wps:cNvPr id="1041435442" name="TextBox 4"/>
                          <wps:cNvSpPr txBox="1"/>
                          <wps:spPr>
                            <a:xfrm>
                              <a:off x="4688958" y="456229"/>
                              <a:ext cx="849069" cy="536575"/>
                            </a:xfrm>
                            <a:prstGeom prst="rect">
                              <a:avLst/>
                            </a:prstGeom>
                            <a:noFill/>
                          </wps:spPr>
                          <wps:txbx>
                            <w:txbxContent>
                              <w:p w14:paraId="4535C246" w14:textId="77777777" w:rsidR="00857267" w:rsidRDefault="00857267" w:rsidP="00857267">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822435401"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016467" name="TextBox 7"/>
                          <wps:cNvSpPr txBox="1"/>
                          <wps:spPr>
                            <a:xfrm>
                              <a:off x="0" y="203938"/>
                              <a:ext cx="4493415" cy="536598"/>
                            </a:xfrm>
                            <a:prstGeom prst="rect">
                              <a:avLst/>
                            </a:prstGeom>
                            <a:noFill/>
                          </wps:spPr>
                          <wps:txbx>
                            <w:txbxContent>
                              <w:p w14:paraId="2FDF6ABF" w14:textId="77777777" w:rsidR="00857267" w:rsidRDefault="00857267" w:rsidP="00857267">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197678015"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F106F4B" id="_x0000_s120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">
                <v:group id="Group 1608695462" o:spid="_x0000_s120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">
                  <v:shape id="TextBox 4" o:spid="_x0000_s120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" filled="f" stroked="f">
                    <v:textbox style="mso-fit-shape-to-text:t">
                      <w:txbxContent>
                        <w:p w14:paraId="4535C246" w14:textId="77777777" w:rsidR="00857267" w:rsidRDefault="00857267" w:rsidP="00857267">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20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" fillcolor="#168489" stroked="f" strokeweight="1pt">
                    <v:stroke joinstyle="miter"/>
                  </v:roundrect>
                  <v:shape id="TextBox 7" o:spid="_x0000_s120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" filled="f" stroked="f">
                    <v:textbox style="mso-fit-shape-to-text:t">
                      <w:txbxContent>
                        <w:p w14:paraId="2FDF6ABF" w14:textId="77777777" w:rsidR="00857267" w:rsidRDefault="00857267" w:rsidP="00857267">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20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">
                  <v:imagedata r:id="rId63" o:title="Brainstorming "/>
                </v:shape>
                <w10:anchorlock/>
              </v:group>
            </w:pict>
          </mc:Fallback>
        </mc:AlternateContent>
      </w:r>
    </w:p>
    <w:p w14:paraId="39A56462" w14:textId="77777777" w:rsidR="00EC1B54" w:rsidRDefault="00857267" w:rsidP="00EC1B54">
      <w:pPr>
        <w:rPr>
          <w:rFonts w:ascii="Sakkal Majalla" w:hAnsi="Sakkal Majalla"/>
          <w:sz w:val="34"/>
          <w:rtl/>
        </w:rPr>
      </w:pPr>
      <w:r w:rsidRPr="00E67690">
        <w:rPr>
          <w:noProof/>
          <w:sz w:val="34"/>
        </w:rPr>
        <w:drawing>
          <wp:anchor distT="0" distB="0" distL="114300" distR="114300" simplePos="0" relativeHeight="252824576" behindDoc="0" locked="0" layoutInCell="1" allowOverlap="1" wp14:anchorId="30FA12F0" wp14:editId="04B55DF4">
            <wp:simplePos x="0" y="0"/>
            <wp:positionH relativeFrom="margin">
              <wp:align>right</wp:align>
            </wp:positionH>
            <wp:positionV relativeFrom="paragraph">
              <wp:posOffset>11801</wp:posOffset>
            </wp:positionV>
            <wp:extent cx="457200" cy="457200"/>
            <wp:effectExtent l="0" t="0" r="0" b="0"/>
            <wp:wrapSquare wrapText="bothSides"/>
            <wp:docPr id="831731323"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00EC1B54" w:rsidRPr="00EC1B54">
        <w:rPr>
          <w:rFonts w:ascii="Sakkal Majalla" w:hAnsi="Sakkal Majalla"/>
          <w:sz w:val="34"/>
          <w:rtl/>
        </w:rPr>
        <w:t>ما الذي يجعل الهدف قابلاً للتحقيق بالنسبة للمدرب المؤثر؟</w:t>
      </w:r>
    </w:p>
    <w:p w14:paraId="2FC894EF" w14:textId="3D7B2E20" w:rsidR="00857267" w:rsidRPr="006B1C71" w:rsidRDefault="00857267" w:rsidP="00EC1B54">
      <w:pPr>
        <w:rPr>
          <w:rtl/>
        </w:rPr>
      </w:pPr>
      <w:r>
        <w:rPr>
          <w:noProof/>
        </w:rPr>
        <w:drawing>
          <wp:anchor distT="0" distB="0" distL="114300" distR="114300" simplePos="0" relativeHeight="252823552" behindDoc="0" locked="0" layoutInCell="1" allowOverlap="1" wp14:anchorId="3CE2082C" wp14:editId="4660521B">
            <wp:simplePos x="0" y="0"/>
            <wp:positionH relativeFrom="margin">
              <wp:align>right</wp:align>
            </wp:positionH>
            <wp:positionV relativeFrom="paragraph">
              <wp:posOffset>310515</wp:posOffset>
            </wp:positionV>
            <wp:extent cx="361315" cy="361315"/>
            <wp:effectExtent l="0" t="0" r="635" b="635"/>
            <wp:wrapSquare wrapText="bothSides"/>
            <wp:docPr id="871222174" name="Picture 1608695467" descr="Back in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ck in time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06551D" w14:textId="77777777" w:rsidR="00857267" w:rsidRPr="006B1C71" w:rsidRDefault="00857267" w:rsidP="00857267">
      <w:pPr>
        <w:rPr>
          <w:rtl/>
        </w:rPr>
      </w:pPr>
      <w:r w:rsidRPr="004A69A2">
        <w:rPr>
          <w:rFonts w:hint="cs"/>
          <w:color w:val="168489"/>
          <w:rtl/>
        </w:rPr>
        <w:t>المدّة الزمنية:</w:t>
      </w:r>
      <w:r w:rsidRPr="006B1C71">
        <w:rPr>
          <w:rFonts w:hint="cs"/>
          <w:rtl/>
        </w:rPr>
        <w:t xml:space="preserve"> 1</w:t>
      </w:r>
      <w:r>
        <w:rPr>
          <w:rFonts w:hint="cs"/>
          <w:rtl/>
        </w:rPr>
        <w:t>5</w:t>
      </w:r>
      <w:r w:rsidRPr="006B1C71">
        <w:rPr>
          <w:rFonts w:hint="cs"/>
          <w:rtl/>
        </w:rPr>
        <w:t xml:space="preserve"> دقائق</w:t>
      </w:r>
      <w:r>
        <w:rPr>
          <w:rFonts w:hint="cs"/>
          <w:rtl/>
        </w:rPr>
        <w:t>.</w:t>
      </w:r>
    </w:p>
    <w:p w14:paraId="36FC0D88" w14:textId="77777777" w:rsidR="00857267" w:rsidRDefault="00857267" w:rsidP="00857267">
      <w:pPr>
        <w:rPr>
          <w:color w:val="168489"/>
        </w:rPr>
      </w:pPr>
      <w:r>
        <w:rPr>
          <w:noProof/>
        </w:rPr>
        <w:drawing>
          <wp:anchor distT="0" distB="0" distL="114300" distR="114300" simplePos="0" relativeHeight="252825600" behindDoc="0" locked="0" layoutInCell="1" allowOverlap="1" wp14:anchorId="783AB2A4" wp14:editId="7EE43FCD">
            <wp:simplePos x="0" y="0"/>
            <wp:positionH relativeFrom="margin">
              <wp:align>right</wp:align>
            </wp:positionH>
            <wp:positionV relativeFrom="paragraph">
              <wp:posOffset>106680</wp:posOffset>
            </wp:positionV>
            <wp:extent cx="439420" cy="439420"/>
            <wp:effectExtent l="0" t="0" r="0" b="0"/>
            <wp:wrapSquare wrapText="bothSides"/>
            <wp:docPr id="692911333" name="Picture 1608695469"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9FE5A1" w14:textId="77777777" w:rsidR="00857267" w:rsidRDefault="00857267" w:rsidP="00857267">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00CA3CF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الهدف محدداً بدقة وواضحاً، وليس عاماً أو غامضاً.</w:t>
      </w:r>
    </w:p>
    <w:p w14:paraId="699279D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قابلاً للقياس بمعايير ومؤشرات واضحة.</w:t>
      </w:r>
    </w:p>
    <w:p w14:paraId="335A3030"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واقعياً ومتناسباً مع القدرات والإمكانيات المتاحة.</w:t>
      </w:r>
    </w:p>
    <w:p w14:paraId="25F76E04"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مرتبطاً برؤية وقيم المدرب الشخصية والمهنية.</w:t>
      </w:r>
    </w:p>
    <w:p w14:paraId="20445B5C"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يتضمن خطة تنفيذية واضحة الخطوات.</w:t>
      </w:r>
    </w:p>
    <w:p w14:paraId="79718BF8"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يتسم بالمرونة وقابلية التعديل وفق المستجدات.</w:t>
      </w:r>
    </w:p>
    <w:p w14:paraId="1413A81A"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محفزاً ويثير شغف المدرب وحماسه.</w:t>
      </w:r>
    </w:p>
    <w:p w14:paraId="51249C6D"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مرتبطاً بجدول زمني واقعي وواضح.</w:t>
      </w:r>
    </w:p>
    <w:p w14:paraId="0491D72B"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أن يكون مقسماً إلى أهداف فرعية أصغر يمكن تحقيقها بسهولة.</w:t>
      </w:r>
    </w:p>
    <w:p w14:paraId="69F850BB"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أن يعتمد على الموارد المتاحة أو القابلة للوصول إليها.</w:t>
      </w:r>
    </w:p>
    <w:p w14:paraId="2E0DE122" w14:textId="77777777" w:rsidR="00884CE6" w:rsidRDefault="00884CE6" w:rsidP="00884CE6">
      <w:pPr>
        <w:spacing w:line="259" w:lineRule="auto"/>
        <w:jc w:val="center"/>
        <w:rPr>
          <w:rFonts w:ascii="Sakkal Majalla" w:hAnsi="Sakkal Majalla"/>
          <w:sz w:val="34"/>
          <w:rtl/>
        </w:rPr>
      </w:pPr>
    </w:p>
    <w:p w14:paraId="5D4EED19" w14:textId="77777777" w:rsidR="00884CE6" w:rsidRDefault="00884CE6" w:rsidP="00884CE6">
      <w:pPr>
        <w:spacing w:line="259" w:lineRule="auto"/>
        <w:jc w:val="center"/>
        <w:rPr>
          <w:rFonts w:ascii="Sakkal Majalla" w:hAnsi="Sakkal Majalla"/>
          <w:sz w:val="34"/>
          <w:rtl/>
        </w:rPr>
      </w:pPr>
    </w:p>
    <w:p w14:paraId="23B7FDC0" w14:textId="65829304" w:rsidR="002377CA" w:rsidRPr="00EC1B54" w:rsidRDefault="002377CA" w:rsidP="00884CE6">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6858529A" wp14:editId="3D48B699">
            <wp:extent cx="1289050" cy="1289050"/>
            <wp:effectExtent l="0" t="0" r="6350" b="6350"/>
            <wp:docPr id="646262076" name="صورة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62076" name="صورة 646262076"/>
                    <pic:cNvPicPr/>
                  </pic:nvPicPr>
                  <pic:blipFill>
                    <a:blip r:embed="rId95" cstate="print">
                      <a:extLst>
                        <a:ext uri="{28A0092B-C50C-407E-A947-70E740481C1C}">
                          <a14:useLocalDpi xmlns:a14="http://schemas.microsoft.com/office/drawing/2010/main" val="0"/>
                        </a:ext>
                      </a:extLst>
                    </a:blip>
                    <a:stretch>
                      <a:fillRect/>
                    </a:stretch>
                  </pic:blipFill>
                  <pic:spPr>
                    <a:xfrm flipH="1">
                      <a:off x="0" y="0"/>
                      <a:ext cx="1295576" cy="1295576"/>
                    </a:xfrm>
                    <a:prstGeom prst="rect">
                      <a:avLst/>
                    </a:prstGeom>
                  </pic:spPr>
                </pic:pic>
              </a:graphicData>
            </a:graphic>
          </wp:inline>
        </w:drawing>
      </w:r>
    </w:p>
    <w:p w14:paraId="1625DA56" w14:textId="77777777" w:rsidR="00857267" w:rsidRPr="00857267" w:rsidRDefault="00857267" w:rsidP="00857267">
      <w:pPr>
        <w:spacing w:line="259" w:lineRule="auto"/>
        <w:rPr>
          <w:rFonts w:ascii="Sakkal Majalla" w:hAnsi="Sakkal Majalla"/>
          <w:sz w:val="34"/>
          <w:rtl/>
        </w:rPr>
      </w:pPr>
    </w:p>
    <w:p w14:paraId="42B5106F" w14:textId="6C2FE8F7" w:rsidR="00EC1B54" w:rsidRPr="00EC1B54" w:rsidRDefault="00EC1B54" w:rsidP="00884CE6">
      <w:pPr>
        <w:keepNext/>
        <w:pageBreakBefore/>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CC6F56C" wp14:editId="7A86F6E6">
                <wp:extent cx="5888990" cy="895349"/>
                <wp:effectExtent l="0" t="0" r="16510" b="19685"/>
                <wp:docPr id="1236903364" name="مجموعة 11"/>
                <wp:cNvGraphicFramePr/>
                <a:graphic xmlns:a="http://schemas.openxmlformats.org/drawingml/2006/main">
                  <a:graphicData uri="http://schemas.microsoft.com/office/word/2010/wordprocessingGroup">
                    <wpg:wgp>
                      <wpg:cNvGrpSpPr/>
                      <wpg:grpSpPr>
                        <a:xfrm>
                          <a:off x="0" y="0"/>
                          <a:ext cx="5888990" cy="895349"/>
                          <a:chOff x="-157480" y="0"/>
                          <a:chExt cx="5888990" cy="895349"/>
                        </a:xfrm>
                      </wpg:grpSpPr>
                      <pic:pic xmlns:pic="http://schemas.openxmlformats.org/drawingml/2006/picture">
                        <pic:nvPicPr>
                          <pic:cNvPr id="199718347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71753190" name="مجموعة 39"/>
                        <wpg:cNvGrpSpPr/>
                        <wpg:grpSpPr>
                          <a:xfrm>
                            <a:off x="-157480" y="0"/>
                            <a:ext cx="5888990" cy="895349"/>
                            <a:chOff x="-161511" y="0"/>
                            <a:chExt cx="6039707" cy="918845"/>
                          </a:xfrm>
                        </wpg:grpSpPr>
                        <wpg:grpSp>
                          <wpg:cNvPr id="759828500" name="مجموعة 40"/>
                          <wpg:cNvGrpSpPr/>
                          <wpg:grpSpPr>
                            <a:xfrm>
                              <a:off x="0" y="0"/>
                              <a:ext cx="5878196" cy="918845"/>
                              <a:chOff x="0" y="0"/>
                              <a:chExt cx="6240348" cy="919070"/>
                            </a:xfrm>
                          </wpg:grpSpPr>
                          <wpg:grpSp>
                            <wpg:cNvPr id="1421003355" name="مجموعة 41"/>
                            <wpg:cNvGrpSpPr/>
                            <wpg:grpSpPr>
                              <a:xfrm>
                                <a:off x="0" y="169208"/>
                                <a:ext cx="5433072" cy="580613"/>
                                <a:chOff x="0" y="169208"/>
                                <a:chExt cx="5433072" cy="580613"/>
                              </a:xfrm>
                            </wpg:grpSpPr>
                            <wps:wsp>
                              <wps:cNvPr id="12886153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992899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342819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6155041" name="مربع نص 41"/>
                          <wps:cNvSpPr txBox="1"/>
                          <wps:spPr>
                            <a:xfrm>
                              <a:off x="-161511" y="256731"/>
                              <a:ext cx="5172240" cy="387740"/>
                            </a:xfrm>
                            <a:prstGeom prst="rect">
                              <a:avLst/>
                            </a:prstGeom>
                            <a:noFill/>
                          </wps:spPr>
                          <wps:txbx>
                            <w:txbxContent>
                              <w:p w14:paraId="487476EC" w14:textId="2E393C96" w:rsidR="00EC1B54" w:rsidRDefault="00EC1B54" w:rsidP="00EC1B54">
                                <w:pPr>
                                  <w:rPr>
                                    <w:rFonts w:eastAsia="Calibri" w:hAnsi="Adobe Arabic" w:cs="Adobe Arabic"/>
                                    <w:b/>
                                    <w:bCs/>
                                    <w:color w:val="FFFFFF"/>
                                    <w:kern w:val="24"/>
                                    <w:sz w:val="36"/>
                                    <w:szCs w:val="36"/>
                                    <w:lang w:bidi="ar-EG"/>
                                  </w:rPr>
                                </w:pPr>
                                <w:r w:rsidRPr="00EC1B54">
                                  <w:rPr>
                                    <w:rFonts w:eastAsia="Calibri" w:hAnsi="Adobe Arabic" w:cs="Adobe Arabic"/>
                                    <w:b/>
                                    <w:bCs/>
                                    <w:color w:val="FFFFFF"/>
                                    <w:kern w:val="24"/>
                                    <w:sz w:val="36"/>
                                    <w:szCs w:val="36"/>
                                    <w:rtl/>
                                    <w:lang w:bidi="ar-EG"/>
                                  </w:rPr>
                                  <w:t>هل قمت بتحديد هدف ومن ثم لم تستطع إكماله؟ كيف تصل إلى جميع أهدافك؟</w:t>
                                </w:r>
                              </w:p>
                            </w:txbxContent>
                          </wps:txbx>
                          <wps:bodyPr wrap="square" rtlCol="1">
                            <a:spAutoFit/>
                          </wps:bodyPr>
                        </wps:wsp>
                      </wpg:grpSp>
                    </wpg:wgp>
                  </a:graphicData>
                </a:graphic>
              </wp:inline>
            </w:drawing>
          </mc:Choice>
          <mc:Fallback>
            <w:pict>
              <v:group w14:anchorId="0CC6F56C" id="_x0000_s1206" style="width:463.7pt;height:70.5pt;mso-position-horizontal-relative:char;mso-position-vertical-relative:line" coordorigin="-1574" coordsize="58889,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">
                <v:shape id="صورة 38" o:spid="_x0000_s120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">
                  <v:imagedata r:id="rId60" o:title=""/>
                </v:shape>
                <v:group id="مجموعة 39" o:spid="_x0000_s1208" style="position:absolute;left:-1574;width:58889;height:8953" coordorigin="-1615" coordsize="60397,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">
                  <v:group id="_x0000_s12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">
                    <v:group id="مجموعة 41" o:spid="_x0000_s12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">
                      <v:shape id="شكل حر 42" o:spid="_x0000_s12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" fillcolor="#168489" stroked="f" strokeweight="1pt">
                        <v:stroke joinstyle="miter"/>
                      </v:roundrect>
                    </v:group>
                    <v:oval id="شكل بيضاوي 44" o:spid="_x0000_s12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" filled="f" strokecolor="#a5a5a5 [2092]" strokeweight="1pt">
                      <v:stroke joinstyle="miter"/>
                    </v:oval>
                  </v:group>
                  <v:shape id="مربع نص 41" o:spid="_x0000_s1214" type="#_x0000_t202" style="position:absolute;left:-1615;top:2567;width:51722;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" filled="f" stroked="f">
                    <v:textbox style="mso-fit-shape-to-text:t">
                      <w:txbxContent>
                        <w:p w14:paraId="487476EC" w14:textId="2E393C96" w:rsidR="00EC1B54" w:rsidRDefault="00EC1B54" w:rsidP="00EC1B54">
                          <w:pPr>
                            <w:rPr>
                              <w:rFonts w:eastAsia="Calibri" w:hAnsi="Adobe Arabic" w:cs="Adobe Arabic"/>
                              <w:b/>
                              <w:bCs/>
                              <w:color w:val="FFFFFF"/>
                              <w:kern w:val="24"/>
                              <w:sz w:val="36"/>
                              <w:szCs w:val="36"/>
                              <w:lang w:bidi="ar-EG"/>
                            </w:rPr>
                          </w:pPr>
                          <w:r w:rsidRPr="00EC1B54">
                            <w:rPr>
                              <w:rFonts w:eastAsia="Calibri" w:hAnsi="Adobe Arabic" w:cs="Adobe Arabic"/>
                              <w:b/>
                              <w:bCs/>
                              <w:color w:val="FFFFFF"/>
                              <w:kern w:val="24"/>
                              <w:sz w:val="36"/>
                              <w:szCs w:val="36"/>
                              <w:rtl/>
                              <w:lang w:bidi="ar-EG"/>
                            </w:rPr>
                            <w:t>هل قمت بتحديد هدف ومن ثم لم تستطع إكماله؟ كيف تصل إلى جميع أهدافك؟</w:t>
                          </w:r>
                        </w:p>
                      </w:txbxContent>
                    </v:textbox>
                  </v:shape>
                </v:group>
                <w10:anchorlock/>
              </v:group>
            </w:pict>
          </mc:Fallback>
        </mc:AlternateContent>
      </w:r>
      <w:bookmarkStart w:id="3" w:name="_Hlk203231953"/>
      <w:r w:rsidRPr="00EC1B54">
        <w:rPr>
          <w:rFonts w:ascii="Sakkal Majalla" w:hAnsi="Sakkal Majalla"/>
          <w:b/>
          <w:bCs/>
          <w:color w:val="FF0000"/>
          <w:sz w:val="34"/>
          <w:rtl/>
        </w:rPr>
        <w:t xml:space="preserve"> </w:t>
      </w:r>
    </w:p>
    <w:bookmarkEnd w:id="3"/>
    <w:p w14:paraId="3744578E" w14:textId="05094425" w:rsidR="00EC1B54" w:rsidRPr="00EC1B54" w:rsidRDefault="005639EC" w:rsidP="00EC1B54">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26624" behindDoc="0" locked="0" layoutInCell="1" allowOverlap="1" wp14:anchorId="29954DEA" wp14:editId="309CE76C">
                <wp:simplePos x="0" y="0"/>
                <wp:positionH relativeFrom="margin">
                  <wp:align>right</wp:align>
                </wp:positionH>
                <wp:positionV relativeFrom="paragraph">
                  <wp:posOffset>70485</wp:posOffset>
                </wp:positionV>
                <wp:extent cx="739140" cy="922020"/>
                <wp:effectExtent l="0" t="0" r="0" b="11430"/>
                <wp:wrapThrough wrapText="bothSides">
                  <wp:wrapPolygon edited="0">
                    <wp:start x="0" y="0"/>
                    <wp:lineTo x="0" y="21421"/>
                    <wp:lineTo x="2784" y="21421"/>
                    <wp:lineTo x="5010" y="21421"/>
                    <wp:lineTo x="15031" y="15620"/>
                    <wp:lineTo x="15031" y="14281"/>
                    <wp:lineTo x="19485" y="11157"/>
                    <wp:lineTo x="20041" y="8926"/>
                    <wp:lineTo x="17814" y="7140"/>
                    <wp:lineTo x="20041" y="5802"/>
                    <wp:lineTo x="15588" y="3570"/>
                    <wp:lineTo x="2784" y="0"/>
                    <wp:lineTo x="0" y="0"/>
                  </wp:wrapPolygon>
                </wp:wrapThrough>
                <wp:docPr id="1376011556" name="Group 11"/>
                <wp:cNvGraphicFramePr/>
                <a:graphic xmlns:a="http://schemas.openxmlformats.org/drawingml/2006/main">
                  <a:graphicData uri="http://schemas.microsoft.com/office/word/2010/wordprocessingGroup">
                    <wpg:wgp>
                      <wpg:cNvGrpSpPr/>
                      <wpg:grpSpPr>
                        <a:xfrm>
                          <a:off x="0" y="0"/>
                          <a:ext cx="739140" cy="922021"/>
                          <a:chOff x="0" y="0"/>
                          <a:chExt cx="1085189" cy="1777200"/>
                        </a:xfrm>
                      </wpg:grpSpPr>
                      <pic:pic xmlns:pic="http://schemas.openxmlformats.org/drawingml/2006/picture">
                        <pic:nvPicPr>
                          <pic:cNvPr id="468516453" name="Picture 388507649" descr="Light bulb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9226" y="276640"/>
                            <a:ext cx="1005963" cy="1075822"/>
                          </a:xfrm>
                          <a:prstGeom prst="rect">
                            <a:avLst/>
                          </a:prstGeom>
                          <a:noFill/>
                          <a:extLst>
                            <a:ext uri="{909E8E84-426E-40DD-AFC4-6F175D3DCCD1}">
                              <a14:hiddenFill xmlns:a14="http://schemas.microsoft.com/office/drawing/2010/main">
                                <a:solidFill>
                                  <a:srgbClr val="FFFFFF"/>
                                </a:solidFill>
                              </a14:hiddenFill>
                            </a:ext>
                          </a:extLst>
                        </pic:spPr>
                      </pic:pic>
                      <wps:wsp>
                        <wps:cNvPr id="935389003" name="Rectangle: Rounded Corners 388507650"/>
                        <wps:cNvSpPr/>
                        <wps:spPr>
                          <a:xfrm>
                            <a:off x="0" y="0"/>
                            <a:ext cx="91401" cy="177720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048B6EB9" id="Group 11" o:spid="_x0000_s1026" style="position:absolute;margin-left:7pt;margin-top:5.55pt;width:58.2pt;height:72.6pt;z-index:252826624;mso-position-horizontal:right;mso-position-horizontal-relative:margin;mso-height-relative:margin" coordsize="10851,17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">
                <v:shape id="Picture 388507649" o:spid="_x0000_s1027" type="#_x0000_t75" alt="Light bulb " style="position:absolute;left:792;top:2766;width:10059;height:10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">
                  <v:imagedata r:id="rId96" o:title="Light bulb "/>
                </v:shape>
                <v:roundrect id="Rectangle: Rounded Corners 388507650" o:spid="_x0000_s1028" style="position:absolute;width:914;height:177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" fillcolor="#168489" strokecolor="#168489" strokeweight="1pt">
                  <v:stroke joinstyle="miter"/>
                </v:roundrect>
                <w10:wrap type="through" anchorx="margin"/>
              </v:group>
            </w:pict>
          </mc:Fallback>
        </mc:AlternateContent>
      </w:r>
      <w:r w:rsidR="00EC1B54" w:rsidRPr="00EC1B54">
        <w:rPr>
          <w:rFonts w:ascii="Sakkal Majalla" w:hAnsi="Sakkal Majalla"/>
          <w:sz w:val="34"/>
          <w:rtl/>
        </w:rPr>
        <w:t>تُعد</w:t>
      </w:r>
      <w:r w:rsidR="00EC1B54" w:rsidRPr="00EC1B54">
        <w:rPr>
          <w:rFonts w:ascii="Sakkal Majalla" w:hAnsi="Sakkal Majalla" w:hint="cs"/>
          <w:sz w:val="34"/>
          <w:rtl/>
        </w:rPr>
        <w:t>ّ</w:t>
      </w:r>
      <w:r w:rsidR="00EC1B54" w:rsidRPr="00EC1B54">
        <w:rPr>
          <w:rFonts w:ascii="Sakkal Majalla" w:hAnsi="Sakkal Majalla"/>
          <w:sz w:val="34"/>
          <w:rtl/>
        </w:rPr>
        <w:t xml:space="preserve"> منهجية الأهداف الذكية (</w:t>
      </w:r>
      <w:r w:rsidR="00EC1B54" w:rsidRPr="00EC1B54">
        <w:rPr>
          <w:rFonts w:ascii="Sakkal Majalla" w:hAnsi="Sakkal Majalla"/>
          <w:sz w:val="34"/>
        </w:rPr>
        <w:t>SMART</w:t>
      </w:r>
      <w:r w:rsidR="00EC1B54" w:rsidRPr="00EC1B54">
        <w:rPr>
          <w:rFonts w:ascii="Sakkal Majalla" w:hAnsi="Sakkal Majalla"/>
          <w:sz w:val="34"/>
          <w:rtl/>
        </w:rPr>
        <w:t xml:space="preserve">) من أكثر المنهجيات فعالية في تحديد الأهداف وتحقيقها. وقد أثبتت دراسة أجريت عام 2022 من قبل المعهد الدولي للتنمية البشرية أن المهنيين الذين يستخدمون منهجية </w:t>
      </w:r>
      <w:r w:rsidR="00EC1B54" w:rsidRPr="00EC1B54">
        <w:rPr>
          <w:rFonts w:ascii="Sakkal Majalla" w:hAnsi="Sakkal Majalla"/>
          <w:sz w:val="34"/>
        </w:rPr>
        <w:t>SMART</w:t>
      </w:r>
      <w:r w:rsidR="00EC1B54" w:rsidRPr="00EC1B54">
        <w:rPr>
          <w:rFonts w:ascii="Sakkal Majalla" w:hAnsi="Sakkal Majalla"/>
          <w:sz w:val="34"/>
          <w:rtl/>
        </w:rPr>
        <w:t xml:space="preserve"> في تحديد أهدافهم يحققون 70% من أهدافهم مقارنة بـ 30% فقط لمن لا يستخدمون هذه المنهجية.</w:t>
      </w:r>
    </w:p>
    <w:p w14:paraId="53DFA545" w14:textId="77777777" w:rsidR="00EC1B54" w:rsidRDefault="00EC1B54" w:rsidP="00EC1B54">
      <w:pPr>
        <w:spacing w:line="259" w:lineRule="auto"/>
        <w:rPr>
          <w:rFonts w:ascii="Sakkal Majalla" w:hAnsi="Sakkal Majalla"/>
          <w:b/>
          <w:bCs/>
          <w:color w:val="008080"/>
          <w:sz w:val="34"/>
          <w:rtl/>
        </w:rPr>
      </w:pPr>
      <w:r w:rsidRPr="00D245D4">
        <w:rPr>
          <w:rFonts w:ascii="Sakkal Majalla" w:hAnsi="Sakkal Majalla"/>
          <w:b/>
          <w:bCs/>
          <w:color w:val="008080"/>
          <w:sz w:val="34"/>
          <w:rtl/>
        </w:rPr>
        <w:t xml:space="preserve"> العناصر الخمسة للأهداف الذكية:</w:t>
      </w:r>
    </w:p>
    <w:p w14:paraId="5BC15055" w14:textId="77777777" w:rsidR="005F2CA6" w:rsidRPr="00EC1B54"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1. محددة (</w:t>
      </w:r>
      <w:r w:rsidRPr="00D245D4">
        <w:rPr>
          <w:rFonts w:ascii="Sakkal Majalla" w:hAnsi="Sakkal Majalla"/>
          <w:b/>
          <w:bCs/>
          <w:color w:val="C00000"/>
          <w:sz w:val="34"/>
        </w:rPr>
        <w:t>Specific</w:t>
      </w:r>
      <w:r w:rsidRPr="00D245D4">
        <w:rPr>
          <w:rFonts w:ascii="Sakkal Majalla" w:hAnsi="Sakkal Majalla"/>
          <w:b/>
          <w:bCs/>
          <w:color w:val="C00000"/>
          <w:sz w:val="34"/>
          <w:rtl/>
        </w:rPr>
        <w:t xml:space="preserve">): </w:t>
      </w:r>
      <w:r w:rsidRPr="00EC1B54">
        <w:rPr>
          <w:rFonts w:ascii="Sakkal Majalla" w:hAnsi="Sakkal Majalla"/>
          <w:sz w:val="34"/>
          <w:rtl/>
        </w:rPr>
        <w:t>الهدف يجب أن يكون محدداً بدقة، وليس عاماً أو غامضاً.</w:t>
      </w:r>
    </w:p>
    <w:p w14:paraId="2233BA0D" w14:textId="77777777" w:rsidR="005F2CA6" w:rsidRPr="00EC1B54"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2. قابلة للقياس (</w:t>
      </w:r>
      <w:r w:rsidRPr="00D245D4">
        <w:rPr>
          <w:rFonts w:ascii="Sakkal Majalla" w:hAnsi="Sakkal Majalla"/>
          <w:b/>
          <w:bCs/>
          <w:color w:val="C00000"/>
          <w:sz w:val="34"/>
        </w:rPr>
        <w:t>Measurable</w:t>
      </w:r>
      <w:r w:rsidRPr="00D245D4">
        <w:rPr>
          <w:rFonts w:ascii="Sakkal Majalla" w:hAnsi="Sakkal Majalla"/>
          <w:b/>
          <w:bCs/>
          <w:color w:val="C00000"/>
          <w:sz w:val="34"/>
          <w:rtl/>
        </w:rPr>
        <w:t>):</w:t>
      </w:r>
      <w:r w:rsidRPr="00D245D4">
        <w:rPr>
          <w:rFonts w:ascii="Sakkal Majalla" w:hAnsi="Sakkal Majalla"/>
          <w:color w:val="C00000"/>
          <w:sz w:val="34"/>
          <w:rtl/>
        </w:rPr>
        <w:t xml:space="preserve"> </w:t>
      </w:r>
      <w:r w:rsidRPr="00EC1B54">
        <w:rPr>
          <w:rFonts w:ascii="Sakkal Majalla" w:hAnsi="Sakkal Majalla"/>
          <w:sz w:val="34"/>
          <w:rtl/>
        </w:rPr>
        <w:t>يجب أن يكون لديك معايير واضحة لقياس التقدم والنجاح.</w:t>
      </w:r>
    </w:p>
    <w:p w14:paraId="38001182" w14:textId="77777777" w:rsidR="005F2CA6" w:rsidRPr="00EC1B54"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3. قابلة للتحقيق (</w:t>
      </w:r>
      <w:r w:rsidRPr="00D245D4">
        <w:rPr>
          <w:rFonts w:ascii="Sakkal Majalla" w:hAnsi="Sakkal Majalla"/>
          <w:b/>
          <w:bCs/>
          <w:color w:val="C00000"/>
          <w:sz w:val="34"/>
        </w:rPr>
        <w:t>Achievable</w:t>
      </w:r>
      <w:r w:rsidRPr="00D245D4">
        <w:rPr>
          <w:rFonts w:ascii="Sakkal Majalla" w:hAnsi="Sakkal Majalla"/>
          <w:b/>
          <w:bCs/>
          <w:color w:val="C00000"/>
          <w:sz w:val="34"/>
          <w:rtl/>
        </w:rPr>
        <w:t>):</w:t>
      </w:r>
      <w:r w:rsidRPr="00D245D4">
        <w:rPr>
          <w:rFonts w:ascii="Sakkal Majalla" w:hAnsi="Sakkal Majalla"/>
          <w:color w:val="C00000"/>
          <w:sz w:val="34"/>
          <w:rtl/>
        </w:rPr>
        <w:t xml:space="preserve"> </w:t>
      </w:r>
      <w:r w:rsidRPr="00EC1B54">
        <w:rPr>
          <w:rFonts w:ascii="Sakkal Majalla" w:hAnsi="Sakkal Majalla"/>
          <w:sz w:val="34"/>
          <w:rtl/>
        </w:rPr>
        <w:t>الهدف يجب أن يكون طموحاً لكن واقعياً ضمن قدراتك وإمكانياتك.</w:t>
      </w:r>
    </w:p>
    <w:p w14:paraId="1F624BFF" w14:textId="77777777" w:rsidR="005F2CA6" w:rsidRPr="00EC1B54"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4. ذات صلة (</w:t>
      </w:r>
      <w:r w:rsidRPr="00D245D4">
        <w:rPr>
          <w:rFonts w:ascii="Sakkal Majalla" w:hAnsi="Sakkal Majalla"/>
          <w:b/>
          <w:bCs/>
          <w:color w:val="C00000"/>
          <w:sz w:val="34"/>
        </w:rPr>
        <w:t>Relevant</w:t>
      </w:r>
      <w:r w:rsidRPr="00D245D4">
        <w:rPr>
          <w:rFonts w:ascii="Sakkal Majalla" w:hAnsi="Sakkal Majalla"/>
          <w:b/>
          <w:bCs/>
          <w:color w:val="C00000"/>
          <w:sz w:val="34"/>
          <w:rtl/>
        </w:rPr>
        <w:t xml:space="preserve">): </w:t>
      </w:r>
      <w:r w:rsidRPr="00EC1B54">
        <w:rPr>
          <w:rFonts w:ascii="Sakkal Majalla" w:hAnsi="Sakkal Majalla"/>
          <w:sz w:val="34"/>
          <w:rtl/>
        </w:rPr>
        <w:t>الهدف يجب أن يكون مرتبطاً برؤيتك وقيمك وأهدافك الأكبر.</w:t>
      </w:r>
    </w:p>
    <w:p w14:paraId="7BB4A23F" w14:textId="161FD4F8" w:rsidR="005F2CA6" w:rsidRDefault="005F2CA6" w:rsidP="005F2CA6">
      <w:pPr>
        <w:spacing w:line="259" w:lineRule="auto"/>
        <w:rPr>
          <w:rFonts w:ascii="Sakkal Majalla" w:hAnsi="Sakkal Majalla"/>
          <w:sz w:val="34"/>
          <w:rtl/>
        </w:rPr>
      </w:pPr>
      <w:r w:rsidRPr="00D245D4">
        <w:rPr>
          <w:rFonts w:ascii="Sakkal Majalla" w:hAnsi="Sakkal Majalla"/>
          <w:b/>
          <w:bCs/>
          <w:color w:val="C00000"/>
          <w:sz w:val="34"/>
          <w:rtl/>
        </w:rPr>
        <w:t>5. محددة بوقت (</w:t>
      </w:r>
      <w:r w:rsidRPr="00D245D4">
        <w:rPr>
          <w:rFonts w:ascii="Sakkal Majalla" w:hAnsi="Sakkal Majalla"/>
          <w:b/>
          <w:bCs/>
          <w:color w:val="C00000"/>
          <w:sz w:val="34"/>
        </w:rPr>
        <w:t>Time-bound</w:t>
      </w:r>
      <w:r w:rsidRPr="00D245D4">
        <w:rPr>
          <w:rFonts w:ascii="Sakkal Majalla" w:hAnsi="Sakkal Majalla"/>
          <w:b/>
          <w:bCs/>
          <w:color w:val="C00000"/>
          <w:sz w:val="34"/>
          <w:rtl/>
        </w:rPr>
        <w:t>):</w:t>
      </w:r>
      <w:r w:rsidRPr="00D245D4">
        <w:rPr>
          <w:rFonts w:ascii="Sakkal Majalla" w:hAnsi="Sakkal Majalla"/>
          <w:color w:val="C00000"/>
          <w:sz w:val="34"/>
          <w:rtl/>
        </w:rPr>
        <w:t xml:space="preserve"> </w:t>
      </w:r>
      <w:r w:rsidRPr="00EC1B54">
        <w:rPr>
          <w:rFonts w:ascii="Sakkal Majalla" w:hAnsi="Sakkal Majalla"/>
          <w:sz w:val="34"/>
          <w:rtl/>
        </w:rPr>
        <w:t>الهدف يجب أن يرتبط بإطار زمني واضح للإنجاز.</w:t>
      </w:r>
    </w:p>
    <w:p w14:paraId="6FC5B63B" w14:textId="487D673F" w:rsidR="005F2CA6" w:rsidRPr="005F2CA6" w:rsidRDefault="005F2CA6" w:rsidP="005F2CA6">
      <w:pPr>
        <w:spacing w:line="259" w:lineRule="auto"/>
        <w:rPr>
          <w:rFonts w:ascii="Sakkal Majalla" w:hAnsi="Sakkal Majalla"/>
          <w:sz w:val="34"/>
          <w:rtl/>
        </w:rPr>
      </w:pPr>
      <w:r w:rsidRPr="00D245D4">
        <w:rPr>
          <w:rFonts w:ascii="Sakkal Majalla" w:hAnsi="Sakkal Majalla"/>
          <w:sz w:val="34"/>
          <w:highlight w:val="lightGray"/>
          <w:rtl/>
        </w:rPr>
        <w:t xml:space="preserve">يقول الله تعالى: "وَقُلِ اعْمَلُوا فَسَيَرَى اللَّهُ عَمَلَكُمْ وَرَسُولُهُ وَالْمُؤْمِنُونَ" (سورة التوبة: 105). </w:t>
      </w:r>
      <w:r w:rsidRPr="005F2CA6">
        <w:rPr>
          <w:rFonts w:ascii="Sakkal Majalla" w:hAnsi="Sakkal Majalla"/>
          <w:sz w:val="34"/>
          <w:rtl/>
        </w:rPr>
        <w:t>هذه الآية تؤكد على أهمية العمل المنظم والمخطط له، والذي يمكن أن يُرى ويُقاس أثره.</w:t>
      </w:r>
    </w:p>
    <w:tbl>
      <w:tblPr>
        <w:tblStyle w:val="a6"/>
        <w:bidiVisual/>
        <w:tblW w:w="9252" w:type="dxa"/>
        <w:tblLook w:val="04A0" w:firstRow="1" w:lastRow="0" w:firstColumn="1" w:lastColumn="0" w:noHBand="0" w:noVBand="1"/>
      </w:tblPr>
      <w:tblGrid>
        <w:gridCol w:w="3241"/>
        <w:gridCol w:w="3005"/>
        <w:gridCol w:w="3006"/>
      </w:tblGrid>
      <w:tr w:rsidR="00D245D4" w14:paraId="79D7A2D5" w14:textId="77777777" w:rsidTr="00D245D4">
        <w:tc>
          <w:tcPr>
            <w:tcW w:w="3241" w:type="dxa"/>
            <w:shd w:val="clear" w:color="auto" w:fill="BFBFBF" w:themeFill="background1" w:themeFillShade="BF"/>
          </w:tcPr>
          <w:p w14:paraId="7F2F204A" w14:textId="77777777" w:rsidR="00D245D4" w:rsidRPr="00D245D4" w:rsidRDefault="00D245D4" w:rsidP="00EC1B54">
            <w:pPr>
              <w:spacing w:line="259" w:lineRule="auto"/>
              <w:rPr>
                <w:rFonts w:ascii="Sakkal Majalla" w:hAnsi="Sakkal Majalla"/>
                <w:b/>
                <w:bCs/>
                <w:color w:val="008080"/>
                <w:sz w:val="34"/>
                <w:rtl/>
              </w:rPr>
            </w:pPr>
          </w:p>
        </w:tc>
        <w:tc>
          <w:tcPr>
            <w:tcW w:w="3005" w:type="dxa"/>
            <w:shd w:val="clear" w:color="auto" w:fill="BFBFBF" w:themeFill="background1" w:themeFillShade="BF"/>
          </w:tcPr>
          <w:p w14:paraId="4DF6C22D" w14:textId="1B1DE224" w:rsidR="00D245D4" w:rsidRPr="00BE56B3" w:rsidRDefault="00D245D4" w:rsidP="005F2CA6">
            <w:pPr>
              <w:spacing w:line="259" w:lineRule="auto"/>
              <w:jc w:val="center"/>
              <w:rPr>
                <w:rFonts w:ascii="Adobe Arabic" w:hAnsi="Adobe Arabic" w:cs="Adobe Arabic"/>
                <w:b/>
                <w:bCs/>
                <w:sz w:val="36"/>
                <w:szCs w:val="36"/>
                <w:rtl/>
              </w:rPr>
            </w:pPr>
            <w:r w:rsidRPr="00BE56B3">
              <w:rPr>
                <w:rFonts w:ascii="Adobe Arabic" w:hAnsi="Adobe Arabic" w:cs="Adobe Arabic"/>
                <w:sz w:val="36"/>
                <w:szCs w:val="36"/>
                <w:rtl/>
              </w:rPr>
              <w:t>مثال ضعيف</w:t>
            </w:r>
          </w:p>
        </w:tc>
        <w:tc>
          <w:tcPr>
            <w:tcW w:w="3006" w:type="dxa"/>
            <w:shd w:val="clear" w:color="auto" w:fill="BFBFBF" w:themeFill="background1" w:themeFillShade="BF"/>
          </w:tcPr>
          <w:p w14:paraId="0E84059A" w14:textId="571F2C0D" w:rsidR="00D245D4" w:rsidRPr="00BE56B3" w:rsidRDefault="00D245D4" w:rsidP="005F2CA6">
            <w:pPr>
              <w:spacing w:line="259" w:lineRule="auto"/>
              <w:jc w:val="center"/>
              <w:rPr>
                <w:rFonts w:ascii="Adobe Arabic" w:hAnsi="Adobe Arabic" w:cs="Adobe Arabic"/>
                <w:b/>
                <w:bCs/>
                <w:sz w:val="36"/>
                <w:szCs w:val="36"/>
                <w:rtl/>
              </w:rPr>
            </w:pPr>
            <w:r w:rsidRPr="00BE56B3">
              <w:rPr>
                <w:rFonts w:ascii="Adobe Arabic" w:hAnsi="Adobe Arabic" w:cs="Adobe Arabic"/>
                <w:sz w:val="36"/>
                <w:szCs w:val="36"/>
                <w:rtl/>
              </w:rPr>
              <w:t>مثال قوي</w:t>
            </w:r>
          </w:p>
        </w:tc>
      </w:tr>
      <w:tr w:rsidR="00D245D4" w14:paraId="42C68D0D" w14:textId="77777777" w:rsidTr="005F2CA6">
        <w:tc>
          <w:tcPr>
            <w:tcW w:w="3241" w:type="dxa"/>
            <w:vAlign w:val="center"/>
          </w:tcPr>
          <w:p w14:paraId="608EC6EE" w14:textId="7704FFC8" w:rsidR="00D245D4" w:rsidRPr="005F2CA6" w:rsidRDefault="00D245D4" w:rsidP="00EC1B54">
            <w:pPr>
              <w:spacing w:line="259" w:lineRule="auto"/>
              <w:rPr>
                <w:rFonts w:ascii="Sakkal Majalla" w:hAnsi="Sakkal Majalla"/>
                <w:b/>
                <w:bCs/>
                <w:sz w:val="34"/>
                <w:rtl/>
              </w:rPr>
            </w:pPr>
            <w:r w:rsidRPr="005F2CA6">
              <w:rPr>
                <w:rFonts w:ascii="Sakkal Majalla" w:hAnsi="Sakkal Majalla"/>
                <w:b/>
                <w:bCs/>
                <w:sz w:val="34"/>
                <w:rtl/>
              </w:rPr>
              <w:t>محددة (</w:t>
            </w:r>
            <w:r w:rsidRPr="005F2CA6">
              <w:rPr>
                <w:rFonts w:ascii="Sakkal Majalla" w:hAnsi="Sakkal Majalla"/>
                <w:b/>
                <w:bCs/>
                <w:sz w:val="34"/>
              </w:rPr>
              <w:t>Specific</w:t>
            </w:r>
            <w:r w:rsidRPr="005F2CA6">
              <w:rPr>
                <w:rFonts w:ascii="Sakkal Majalla" w:hAnsi="Sakkal Majalla"/>
                <w:b/>
                <w:bCs/>
                <w:sz w:val="34"/>
                <w:rtl/>
              </w:rPr>
              <w:t>):</w:t>
            </w:r>
          </w:p>
        </w:tc>
        <w:tc>
          <w:tcPr>
            <w:tcW w:w="3005" w:type="dxa"/>
          </w:tcPr>
          <w:p w14:paraId="6072748C" w14:textId="60088490"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"أريد تطوير مهاراتي التدريبية."</w:t>
            </w:r>
          </w:p>
        </w:tc>
        <w:tc>
          <w:tcPr>
            <w:tcW w:w="3006" w:type="dxa"/>
          </w:tcPr>
          <w:p w14:paraId="21EE01C4" w14:textId="3FC43B90" w:rsidR="00D245D4" w:rsidRDefault="00D245D4" w:rsidP="005F2CA6">
            <w:pPr>
              <w:spacing w:line="259" w:lineRule="auto"/>
              <w:jc w:val="left"/>
              <w:rPr>
                <w:rFonts w:ascii="Sakkal Majalla" w:hAnsi="Sakkal Majalla"/>
                <w:b/>
                <w:bCs/>
                <w:color w:val="008080"/>
                <w:sz w:val="34"/>
                <w:rtl/>
              </w:rPr>
            </w:pPr>
            <w:r w:rsidRPr="00EC1B54">
              <w:rPr>
                <w:rFonts w:ascii="Sakkal Majalla" w:hAnsi="Sakkal Majalla"/>
                <w:sz w:val="34"/>
                <w:rtl/>
              </w:rPr>
              <w:t>"أريد تطوير مهاراتي في استخدام أساليب التدريب التفاعلي لزيادة مشاركة المتدربين."</w:t>
            </w:r>
          </w:p>
        </w:tc>
      </w:tr>
      <w:tr w:rsidR="00D245D4" w14:paraId="3E4E4666" w14:textId="77777777" w:rsidTr="005F2CA6">
        <w:tc>
          <w:tcPr>
            <w:tcW w:w="3241" w:type="dxa"/>
            <w:vAlign w:val="center"/>
          </w:tcPr>
          <w:p w14:paraId="561E0530" w14:textId="31B809CE" w:rsidR="00D245D4" w:rsidRPr="005F2CA6" w:rsidRDefault="00D245D4" w:rsidP="00D245D4">
            <w:pPr>
              <w:spacing w:line="259" w:lineRule="auto"/>
              <w:jc w:val="left"/>
              <w:rPr>
                <w:rFonts w:ascii="Sakkal Majalla" w:hAnsi="Sakkal Majalla"/>
                <w:b/>
                <w:bCs/>
                <w:sz w:val="34"/>
                <w:rtl/>
              </w:rPr>
            </w:pPr>
            <w:r w:rsidRPr="005F2CA6">
              <w:rPr>
                <w:rFonts w:ascii="Sakkal Majalla" w:hAnsi="Sakkal Majalla"/>
                <w:b/>
                <w:bCs/>
                <w:sz w:val="34"/>
                <w:rtl/>
              </w:rPr>
              <w:t>قابلة للقياس (</w:t>
            </w:r>
            <w:r w:rsidRPr="005F2CA6">
              <w:rPr>
                <w:rFonts w:ascii="Sakkal Majalla" w:hAnsi="Sakkal Majalla"/>
                <w:b/>
                <w:bCs/>
                <w:sz w:val="34"/>
              </w:rPr>
              <w:t>Measurable</w:t>
            </w:r>
            <w:r w:rsidRPr="005F2CA6">
              <w:rPr>
                <w:rFonts w:ascii="Sakkal Majalla" w:hAnsi="Sakkal Majalla"/>
                <w:b/>
                <w:bCs/>
                <w:sz w:val="34"/>
                <w:rtl/>
              </w:rPr>
              <w:t>):</w:t>
            </w:r>
          </w:p>
        </w:tc>
        <w:tc>
          <w:tcPr>
            <w:tcW w:w="3005" w:type="dxa"/>
          </w:tcPr>
          <w:p w14:paraId="58B9D7A1" w14:textId="54EC0DE4"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"سأحسن تقييمات المتدربين."</w:t>
            </w:r>
          </w:p>
        </w:tc>
        <w:tc>
          <w:tcPr>
            <w:tcW w:w="3006" w:type="dxa"/>
          </w:tcPr>
          <w:p w14:paraId="6C92297B" w14:textId="5DF9F456"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"سأزيد متوسط تقييمات المتدربين من 7/10 إلى 9/10 خلال الثلاثة أشهر القادمة."</w:t>
            </w:r>
          </w:p>
        </w:tc>
      </w:tr>
      <w:tr w:rsidR="00D245D4" w14:paraId="121C01CF" w14:textId="77777777" w:rsidTr="005F2CA6">
        <w:tc>
          <w:tcPr>
            <w:tcW w:w="3241" w:type="dxa"/>
            <w:vAlign w:val="center"/>
          </w:tcPr>
          <w:p w14:paraId="5BEF947D" w14:textId="24662E18" w:rsidR="00D245D4" w:rsidRPr="005F2CA6" w:rsidRDefault="00D245D4" w:rsidP="00EC1B54">
            <w:pPr>
              <w:spacing w:line="259" w:lineRule="auto"/>
              <w:rPr>
                <w:rFonts w:ascii="Sakkal Majalla" w:hAnsi="Sakkal Majalla"/>
                <w:b/>
                <w:bCs/>
                <w:sz w:val="34"/>
                <w:rtl/>
              </w:rPr>
            </w:pPr>
            <w:r w:rsidRPr="005F2CA6">
              <w:rPr>
                <w:rFonts w:ascii="Sakkal Majalla" w:hAnsi="Sakkal Majalla"/>
                <w:b/>
                <w:bCs/>
                <w:sz w:val="34"/>
                <w:rtl/>
              </w:rPr>
              <w:t>قابلة للتحقيق (</w:t>
            </w:r>
            <w:r w:rsidRPr="005F2CA6">
              <w:rPr>
                <w:rFonts w:ascii="Sakkal Majalla" w:hAnsi="Sakkal Majalla"/>
                <w:b/>
                <w:bCs/>
                <w:sz w:val="34"/>
              </w:rPr>
              <w:t>Achievable</w:t>
            </w:r>
            <w:r w:rsidRPr="005F2CA6">
              <w:rPr>
                <w:rFonts w:ascii="Sakkal Majalla" w:hAnsi="Sakkal Majalla"/>
                <w:b/>
                <w:bCs/>
                <w:sz w:val="34"/>
                <w:rtl/>
              </w:rPr>
              <w:t>):</w:t>
            </w:r>
          </w:p>
        </w:tc>
        <w:tc>
          <w:tcPr>
            <w:tcW w:w="3005" w:type="dxa"/>
          </w:tcPr>
          <w:p w14:paraId="11206CA9" w14:textId="3C6CB602"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"سأصبح أفضل مدرب في العالم هذا العام."</w:t>
            </w:r>
          </w:p>
        </w:tc>
        <w:tc>
          <w:tcPr>
            <w:tcW w:w="3006" w:type="dxa"/>
          </w:tcPr>
          <w:p w14:paraId="23F53C6E" w14:textId="4ACE4631"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"سأحصل على شهادة تدريب معتمدة في مجال تخصصي خلال الستة أشهر القادمة."</w:t>
            </w:r>
          </w:p>
        </w:tc>
      </w:tr>
      <w:tr w:rsidR="00D245D4" w14:paraId="04BE2781" w14:textId="77777777" w:rsidTr="005F2CA6">
        <w:tc>
          <w:tcPr>
            <w:tcW w:w="3241" w:type="dxa"/>
            <w:vAlign w:val="center"/>
          </w:tcPr>
          <w:p w14:paraId="577E1E5E" w14:textId="32864FAE" w:rsidR="00D245D4" w:rsidRPr="005F2CA6" w:rsidRDefault="00D245D4" w:rsidP="00EC1B54">
            <w:pPr>
              <w:spacing w:line="259" w:lineRule="auto"/>
              <w:rPr>
                <w:rFonts w:ascii="Sakkal Majalla" w:hAnsi="Sakkal Majalla"/>
                <w:b/>
                <w:bCs/>
                <w:sz w:val="34"/>
                <w:rtl/>
              </w:rPr>
            </w:pPr>
            <w:r w:rsidRPr="005F2CA6">
              <w:rPr>
                <w:rFonts w:ascii="Sakkal Majalla" w:hAnsi="Sakkal Majalla"/>
                <w:b/>
                <w:bCs/>
                <w:sz w:val="34"/>
                <w:rtl/>
              </w:rPr>
              <w:lastRenderedPageBreak/>
              <w:t>ذات صلة (</w:t>
            </w:r>
            <w:r w:rsidRPr="005F2CA6">
              <w:rPr>
                <w:rFonts w:ascii="Sakkal Majalla" w:hAnsi="Sakkal Majalla"/>
                <w:b/>
                <w:bCs/>
                <w:sz w:val="34"/>
              </w:rPr>
              <w:t>Relevant</w:t>
            </w:r>
            <w:r w:rsidRPr="005F2CA6">
              <w:rPr>
                <w:rFonts w:ascii="Sakkal Majalla" w:hAnsi="Sakkal Majalla"/>
                <w:b/>
                <w:bCs/>
                <w:sz w:val="34"/>
                <w:rtl/>
              </w:rPr>
              <w:t>):</w:t>
            </w:r>
          </w:p>
        </w:tc>
        <w:tc>
          <w:tcPr>
            <w:tcW w:w="3005" w:type="dxa"/>
          </w:tcPr>
          <w:p w14:paraId="1C5FD085" w14:textId="785B04E6"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"سأتعلم اللغة الصينية." (إذا كانت لا تتعلق بمجال عملك كمدرب)</w:t>
            </w:r>
          </w:p>
        </w:tc>
        <w:tc>
          <w:tcPr>
            <w:tcW w:w="3006" w:type="dxa"/>
          </w:tcPr>
          <w:p w14:paraId="22CF4606" w14:textId="122FFFA3" w:rsidR="00D245D4" w:rsidRPr="00D245D4" w:rsidRDefault="00D245D4" w:rsidP="005F2CA6">
            <w:pPr>
              <w:spacing w:line="259" w:lineRule="auto"/>
              <w:jc w:val="left"/>
              <w:rPr>
                <w:rFonts w:ascii="Sakkal Majalla" w:hAnsi="Sakkal Majalla"/>
                <w:sz w:val="34"/>
                <w:rtl/>
              </w:rPr>
            </w:pPr>
            <w:r w:rsidRPr="00EC1B54">
              <w:rPr>
                <w:rFonts w:ascii="Sakkal Majalla" w:hAnsi="Sakkal Majalla"/>
                <w:sz w:val="34"/>
                <w:rtl/>
              </w:rPr>
              <w:t>"سأتعلم تقنيات التدريب عن بعد لتوسيع نطاق خدماتي التدريبية."</w:t>
            </w:r>
          </w:p>
        </w:tc>
      </w:tr>
      <w:tr w:rsidR="00D245D4" w14:paraId="3AFA4707" w14:textId="77777777" w:rsidTr="005F2CA6">
        <w:tc>
          <w:tcPr>
            <w:tcW w:w="3241" w:type="dxa"/>
            <w:vAlign w:val="center"/>
          </w:tcPr>
          <w:p w14:paraId="2F35D62C" w14:textId="7A75B88A" w:rsidR="00D245D4" w:rsidRPr="005F2CA6" w:rsidRDefault="00D245D4" w:rsidP="00EC1B54">
            <w:pPr>
              <w:spacing w:line="259" w:lineRule="auto"/>
              <w:rPr>
                <w:rFonts w:ascii="Sakkal Majalla" w:hAnsi="Sakkal Majalla"/>
                <w:b/>
                <w:bCs/>
                <w:sz w:val="34"/>
                <w:rtl/>
              </w:rPr>
            </w:pPr>
            <w:r w:rsidRPr="005F2CA6">
              <w:rPr>
                <w:rFonts w:ascii="Sakkal Majalla" w:hAnsi="Sakkal Majalla"/>
                <w:b/>
                <w:bCs/>
                <w:sz w:val="34"/>
                <w:rtl/>
              </w:rPr>
              <w:t>محددة بوقت (</w:t>
            </w:r>
            <w:r w:rsidRPr="005F2CA6">
              <w:rPr>
                <w:rFonts w:ascii="Sakkal Majalla" w:hAnsi="Sakkal Majalla"/>
                <w:b/>
                <w:bCs/>
                <w:sz w:val="34"/>
              </w:rPr>
              <w:t>Time-bound</w:t>
            </w:r>
            <w:r w:rsidRPr="005F2CA6">
              <w:rPr>
                <w:rFonts w:ascii="Sakkal Majalla" w:hAnsi="Sakkal Majalla"/>
                <w:b/>
                <w:bCs/>
                <w:sz w:val="34"/>
                <w:rtl/>
              </w:rPr>
              <w:t>):</w:t>
            </w:r>
          </w:p>
        </w:tc>
        <w:tc>
          <w:tcPr>
            <w:tcW w:w="3005" w:type="dxa"/>
          </w:tcPr>
          <w:p w14:paraId="3F661573" w14:textId="70D15C61" w:rsidR="00D245D4" w:rsidRPr="00EC1B54" w:rsidRDefault="005F2CA6" w:rsidP="005F2CA6">
            <w:pPr>
              <w:spacing w:line="259" w:lineRule="auto"/>
              <w:jc w:val="left"/>
              <w:rPr>
                <w:rFonts w:ascii="Sakkal Majalla" w:hAnsi="Sakkal Majalla"/>
                <w:sz w:val="34"/>
                <w:rtl/>
              </w:rPr>
            </w:pPr>
            <w:r w:rsidRPr="00EC1B54">
              <w:rPr>
                <w:rFonts w:ascii="Sakkal Majalla" w:hAnsi="Sakkal Majalla"/>
                <w:sz w:val="34"/>
                <w:rtl/>
              </w:rPr>
              <w:t>"سأكتب كتاباً تدريبياً في المستقبل."</w:t>
            </w:r>
          </w:p>
        </w:tc>
        <w:tc>
          <w:tcPr>
            <w:tcW w:w="3006" w:type="dxa"/>
          </w:tcPr>
          <w:p w14:paraId="4A51B0D9" w14:textId="354647C5" w:rsidR="00D245D4" w:rsidRPr="00EC1B54" w:rsidRDefault="005F2CA6" w:rsidP="005F2CA6">
            <w:pPr>
              <w:spacing w:line="259" w:lineRule="auto"/>
              <w:jc w:val="left"/>
              <w:rPr>
                <w:rFonts w:ascii="Sakkal Majalla" w:hAnsi="Sakkal Majalla"/>
                <w:sz w:val="34"/>
                <w:rtl/>
              </w:rPr>
            </w:pPr>
            <w:r w:rsidRPr="00EC1B54">
              <w:rPr>
                <w:rFonts w:ascii="Sakkal Majalla" w:hAnsi="Sakkal Majalla"/>
                <w:sz w:val="34"/>
                <w:rtl/>
              </w:rPr>
              <w:t>"سأنتهي من كتابة كتاب تدريبي من 150 صفحة بحلول نهاية العام الحالي."</w:t>
            </w:r>
          </w:p>
        </w:tc>
      </w:tr>
    </w:tbl>
    <w:p w14:paraId="3A51EBC5" w14:textId="77777777" w:rsidR="00D245D4" w:rsidRPr="00D245D4" w:rsidRDefault="00D245D4" w:rsidP="00EC1B54">
      <w:pPr>
        <w:spacing w:line="259" w:lineRule="auto"/>
        <w:rPr>
          <w:rFonts w:ascii="Sakkal Majalla" w:hAnsi="Sakkal Majalla"/>
          <w:b/>
          <w:bCs/>
          <w:color w:val="008080"/>
          <w:sz w:val="34"/>
          <w:rtl/>
        </w:rPr>
      </w:pPr>
    </w:p>
    <w:p w14:paraId="1B87236E" w14:textId="5AD4FEBD" w:rsidR="00EC1B54" w:rsidRPr="00EC1B54" w:rsidRDefault="00EC1B54" w:rsidP="00EC1B54">
      <w:pPr>
        <w:spacing w:line="259" w:lineRule="auto"/>
        <w:rPr>
          <w:rFonts w:ascii="Sakkal Majalla" w:hAnsi="Sakkal Majalla"/>
          <w:b/>
          <w:bCs/>
          <w:sz w:val="34"/>
          <w:rtl/>
        </w:rPr>
      </w:pPr>
      <w:r w:rsidRPr="00EC1B54">
        <w:rPr>
          <w:rFonts w:ascii="Sakkal Majalla" w:hAnsi="Sakkal Majalla"/>
          <w:b/>
          <w:bCs/>
          <w:sz w:val="34"/>
          <w:rtl/>
        </w:rPr>
        <w:t>لماذا نفشل في تحقيق بعض الأهداف؟</w:t>
      </w:r>
    </w:p>
    <w:p w14:paraId="2A66FC18" w14:textId="383D7A98" w:rsidR="00EC1B54" w:rsidRPr="00EC1B54" w:rsidRDefault="005F2CA6" w:rsidP="00EC1B54">
      <w:pPr>
        <w:spacing w:line="259" w:lineRule="auto"/>
        <w:rPr>
          <w:rFonts w:ascii="Sakkal Majalla" w:hAnsi="Sakkal Majalla"/>
          <w:sz w:val="34"/>
          <w:rtl/>
        </w:rPr>
      </w:pPr>
      <w:r w:rsidRPr="00AE2D52">
        <w:rPr>
          <w:noProof/>
          <w:color w:val="C00000"/>
        </w:rPr>
        <w:drawing>
          <wp:anchor distT="0" distB="0" distL="114300" distR="114300" simplePos="0" relativeHeight="252828672" behindDoc="0" locked="0" layoutInCell="1" allowOverlap="1" wp14:anchorId="3540F407" wp14:editId="18DD7184">
            <wp:simplePos x="0" y="0"/>
            <wp:positionH relativeFrom="column">
              <wp:posOffset>190500</wp:posOffset>
            </wp:positionH>
            <wp:positionV relativeFrom="paragraph">
              <wp:posOffset>76835</wp:posOffset>
            </wp:positionV>
            <wp:extent cx="986790" cy="986790"/>
            <wp:effectExtent l="0" t="0" r="3810" b="3810"/>
            <wp:wrapSquare wrapText="bothSides"/>
            <wp:docPr id="99217505" name="Picture 388507658" descr="Wh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07658" name="Picture 388507658" descr="Why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86790" cy="986790"/>
                    </a:xfrm>
                    <a:prstGeom prst="rect">
                      <a:avLst/>
                    </a:prstGeom>
                    <a:noFill/>
                  </pic:spPr>
                </pic:pic>
              </a:graphicData>
            </a:graphic>
            <wp14:sizeRelH relativeFrom="margin">
              <wp14:pctWidth>0</wp14:pctWidth>
            </wp14:sizeRelH>
            <wp14:sizeRelV relativeFrom="margin">
              <wp14:pctHeight>0</wp14:pctHeight>
            </wp14:sizeRelV>
          </wp:anchor>
        </w:drawing>
      </w:r>
      <w:r w:rsidR="00EC1B54" w:rsidRPr="00AE2D52">
        <w:rPr>
          <w:rFonts w:ascii="Sakkal Majalla" w:hAnsi="Sakkal Majalla"/>
          <w:color w:val="C00000"/>
          <w:sz w:val="34"/>
          <w:rtl/>
        </w:rPr>
        <w:t xml:space="preserve">1. </w:t>
      </w:r>
      <w:r w:rsidR="00EC1B54" w:rsidRPr="00EC1B54">
        <w:rPr>
          <w:rFonts w:ascii="Sakkal Majalla" w:hAnsi="Sakkal Majalla"/>
          <w:sz w:val="34"/>
          <w:rtl/>
        </w:rPr>
        <w:t>عدم الوضوح: أهداف غامضة وغير محددة بدقة.</w:t>
      </w:r>
      <w:r w:rsidRPr="005F2CA6">
        <w:rPr>
          <w:noProof/>
        </w:rPr>
        <w:t xml:space="preserve"> </w:t>
      </w:r>
    </w:p>
    <w:p w14:paraId="4BE1EE7C" w14:textId="77777777" w:rsidR="00EC1B54" w:rsidRPr="00EC1B54" w:rsidRDefault="00EC1B54" w:rsidP="00EC1B54">
      <w:pPr>
        <w:spacing w:line="259" w:lineRule="auto"/>
        <w:rPr>
          <w:rFonts w:ascii="Sakkal Majalla" w:hAnsi="Sakkal Majalla"/>
          <w:sz w:val="34"/>
          <w:rtl/>
        </w:rPr>
      </w:pPr>
      <w:r w:rsidRPr="00AE2D52">
        <w:rPr>
          <w:rFonts w:ascii="Sakkal Majalla" w:hAnsi="Sakkal Majalla"/>
          <w:color w:val="C00000"/>
          <w:sz w:val="34"/>
          <w:rtl/>
        </w:rPr>
        <w:t xml:space="preserve">2. </w:t>
      </w:r>
      <w:r w:rsidRPr="00EC1B54">
        <w:rPr>
          <w:rFonts w:ascii="Sakkal Majalla" w:hAnsi="Sakkal Majalla"/>
          <w:sz w:val="34"/>
          <w:rtl/>
        </w:rPr>
        <w:t>عدم الواقعية: أهداف طموحة جداً وغير واقعية.</w:t>
      </w:r>
    </w:p>
    <w:p w14:paraId="3586F15D" w14:textId="77777777" w:rsidR="00EC1B54" w:rsidRPr="00EC1B54" w:rsidRDefault="00EC1B54" w:rsidP="00EC1B54">
      <w:pPr>
        <w:spacing w:line="259" w:lineRule="auto"/>
        <w:rPr>
          <w:rFonts w:ascii="Sakkal Majalla" w:hAnsi="Sakkal Majalla"/>
          <w:sz w:val="34"/>
          <w:rtl/>
        </w:rPr>
      </w:pPr>
      <w:r w:rsidRPr="00AE2D52">
        <w:rPr>
          <w:rFonts w:ascii="Sakkal Majalla" w:hAnsi="Sakkal Majalla"/>
          <w:color w:val="C00000"/>
          <w:sz w:val="34"/>
          <w:rtl/>
        </w:rPr>
        <w:t xml:space="preserve">3. </w:t>
      </w:r>
      <w:r w:rsidRPr="00EC1B54">
        <w:rPr>
          <w:rFonts w:ascii="Sakkal Majalla" w:hAnsi="Sakkal Majalla"/>
          <w:sz w:val="34"/>
          <w:rtl/>
        </w:rPr>
        <w:t>عدم التخطيط: غياب خطة تنفيذية واضحة الخطوات.</w:t>
      </w:r>
    </w:p>
    <w:p w14:paraId="14E64492" w14:textId="77777777" w:rsidR="00EC1B54" w:rsidRPr="00EC1B54" w:rsidRDefault="00EC1B54" w:rsidP="00EC1B54">
      <w:pPr>
        <w:spacing w:line="259" w:lineRule="auto"/>
        <w:rPr>
          <w:rFonts w:ascii="Sakkal Majalla" w:hAnsi="Sakkal Majalla"/>
          <w:sz w:val="34"/>
          <w:rtl/>
        </w:rPr>
      </w:pPr>
      <w:r w:rsidRPr="00AE2D52">
        <w:rPr>
          <w:rFonts w:ascii="Sakkal Majalla" w:hAnsi="Sakkal Majalla"/>
          <w:color w:val="C00000"/>
          <w:sz w:val="34"/>
          <w:rtl/>
        </w:rPr>
        <w:t xml:space="preserve">4. </w:t>
      </w:r>
      <w:r w:rsidRPr="00EC1B54">
        <w:rPr>
          <w:rFonts w:ascii="Sakkal Majalla" w:hAnsi="Sakkal Majalla"/>
          <w:sz w:val="34"/>
          <w:rtl/>
        </w:rPr>
        <w:t>عدم الالتزام: ضعف الالتزام والمتابعة المستمرة.</w:t>
      </w:r>
    </w:p>
    <w:p w14:paraId="60E148F6" w14:textId="77777777" w:rsidR="00EC1B54" w:rsidRDefault="00EC1B54" w:rsidP="00EC1B54">
      <w:pPr>
        <w:spacing w:line="259" w:lineRule="auto"/>
        <w:rPr>
          <w:rFonts w:ascii="Sakkal Majalla" w:hAnsi="Sakkal Majalla"/>
          <w:sz w:val="34"/>
          <w:rtl/>
        </w:rPr>
      </w:pPr>
      <w:r w:rsidRPr="00AE2D52">
        <w:rPr>
          <w:rFonts w:ascii="Sakkal Majalla" w:hAnsi="Sakkal Majalla"/>
          <w:color w:val="C00000"/>
          <w:sz w:val="34"/>
          <w:rtl/>
        </w:rPr>
        <w:t xml:space="preserve">5. </w:t>
      </w:r>
      <w:r w:rsidRPr="00EC1B54">
        <w:rPr>
          <w:rFonts w:ascii="Sakkal Majalla" w:hAnsi="Sakkal Majalla"/>
          <w:sz w:val="34"/>
          <w:rtl/>
        </w:rPr>
        <w:t>عدم المرونة: عدم القدرة على التكي</w:t>
      </w:r>
      <w:r w:rsidRPr="00EC1B54">
        <w:rPr>
          <w:rFonts w:ascii="Sakkal Majalla" w:hAnsi="Sakkal Majalla" w:hint="cs"/>
          <w:sz w:val="34"/>
          <w:rtl/>
        </w:rPr>
        <w:t>ّ</w:t>
      </w:r>
      <w:r w:rsidRPr="00EC1B54">
        <w:rPr>
          <w:rFonts w:ascii="Sakkal Majalla" w:hAnsi="Sakkal Majalla"/>
          <w:sz w:val="34"/>
          <w:rtl/>
        </w:rPr>
        <w:t>ف مع المتغيرات والتحديات.</w:t>
      </w:r>
    </w:p>
    <w:p w14:paraId="24A906C9" w14:textId="77777777" w:rsidR="005F2CA6" w:rsidRPr="00EC1B54" w:rsidRDefault="005F2CA6" w:rsidP="00EC1B54">
      <w:pPr>
        <w:spacing w:line="259" w:lineRule="auto"/>
        <w:rPr>
          <w:rFonts w:ascii="Sakkal Majalla" w:hAnsi="Sakkal Majalla"/>
          <w:sz w:val="34"/>
          <w:rtl/>
        </w:rPr>
      </w:pPr>
    </w:p>
    <w:p w14:paraId="3BCA380A" w14:textId="77777777" w:rsidR="005F2CA6" w:rsidRDefault="005F2CA6" w:rsidP="005F2CA6">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30720" behindDoc="0" locked="0" layoutInCell="1" allowOverlap="1" wp14:anchorId="57D49D04" wp14:editId="129883F0">
                <wp:simplePos x="0" y="0"/>
                <wp:positionH relativeFrom="margin">
                  <wp:posOffset>5257165</wp:posOffset>
                </wp:positionH>
                <wp:positionV relativeFrom="paragraph">
                  <wp:posOffset>27305</wp:posOffset>
                </wp:positionV>
                <wp:extent cx="496570" cy="382270"/>
                <wp:effectExtent l="0" t="0" r="0" b="17780"/>
                <wp:wrapSquare wrapText="bothSides"/>
                <wp:docPr id="1688887857"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357654099"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978393710"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91E5A74" id="Group 20" o:spid="_x0000_s1026" style="position:absolute;margin-left:413.95pt;margin-top:2.15pt;width:39.1pt;height:30.1pt;z-index:252830720;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">
                  <v:imagedata r:id="rId7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5F0929D7" w14:textId="77777777" w:rsidR="005F2CA6" w:rsidRDefault="005F2CA6" w:rsidP="00EC1B54">
      <w:pPr>
        <w:spacing w:line="259" w:lineRule="auto"/>
        <w:rPr>
          <w:rFonts w:ascii="Sakkal Majalla" w:hAnsi="Sakkal Majalla"/>
          <w:b/>
          <w:bCs/>
          <w:sz w:val="34"/>
          <w:rtl/>
        </w:rPr>
      </w:pPr>
    </w:p>
    <w:p w14:paraId="7D626BDB" w14:textId="5145EBDB" w:rsidR="00EC1B54" w:rsidRPr="00EC1B54" w:rsidRDefault="007C511F" w:rsidP="00EC1B54">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1984" behindDoc="1" locked="0" layoutInCell="1" allowOverlap="1" wp14:anchorId="72D2BAAD" wp14:editId="200B2F21">
            <wp:simplePos x="0" y="0"/>
            <wp:positionH relativeFrom="column">
              <wp:posOffset>-55822</wp:posOffset>
            </wp:positionH>
            <wp:positionV relativeFrom="paragraph">
              <wp:posOffset>337713</wp:posOffset>
            </wp:positionV>
            <wp:extent cx="2242185" cy="1200150"/>
            <wp:effectExtent l="0" t="0" r="5715" b="0"/>
            <wp:wrapTight wrapText="bothSides">
              <wp:wrapPolygon edited="0">
                <wp:start x="0" y="0"/>
                <wp:lineTo x="0" y="21257"/>
                <wp:lineTo x="21472" y="21257"/>
                <wp:lineTo x="21472" y="0"/>
                <wp:lineTo x="0" y="0"/>
              </wp:wrapPolygon>
            </wp:wrapTight>
            <wp:docPr id="718123804" name="صورة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123804" name="صورة 718123804"/>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242185" cy="1200150"/>
                    </a:xfrm>
                    <a:prstGeom prst="rect">
                      <a:avLst/>
                    </a:prstGeom>
                  </pic:spPr>
                </pic:pic>
              </a:graphicData>
            </a:graphic>
          </wp:anchor>
        </w:drawing>
      </w:r>
      <w:r w:rsidR="00EC1B54" w:rsidRPr="00EC1B54">
        <w:rPr>
          <w:rFonts w:ascii="Sakkal Majalla" w:hAnsi="Sakkal Majalla"/>
          <w:sz w:val="34"/>
          <w:rtl/>
        </w:rPr>
        <w:t xml:space="preserve">قررت سارة، مدربة في مجال التسويق الرقمي، أن تطور دورة تدريبية جديدة. وضعت هدفاً غير واضح: "تطوير دورة جديدة في التسويق الرقمي". بعد شهرين، لم تتقدم كثيراً. عندما أعادت صياغة هدفها بمنهجية </w:t>
      </w:r>
      <w:r w:rsidR="00EC1B54" w:rsidRPr="00EC1B54">
        <w:rPr>
          <w:rFonts w:ascii="Sakkal Majalla" w:hAnsi="Sakkal Majalla"/>
          <w:sz w:val="34"/>
        </w:rPr>
        <w:t>SMART</w:t>
      </w:r>
      <w:r w:rsidR="00EC1B54" w:rsidRPr="00EC1B54">
        <w:rPr>
          <w:rFonts w:ascii="Sakkal Majalla" w:hAnsi="Sakkal Majalla"/>
          <w:sz w:val="34"/>
          <w:rtl/>
        </w:rPr>
        <w:t>: "تطوير دورة تدريبية في استراتيجيات التسويق عبر وسائل التواصل الاجتماعي، تتكون من 5 وحدات و15 ساعة تدريبية، وإطلاقها بحلول نهاية الربع الثالث من العام"، تمكنت من إنجاز الدورة في الوقت المحدد.</w:t>
      </w:r>
    </w:p>
    <w:p w14:paraId="43D0A765" w14:textId="77777777" w:rsidR="00EC1B54" w:rsidRPr="00EC1B54" w:rsidRDefault="00EC1B54" w:rsidP="00EC1B54">
      <w:pPr>
        <w:rPr>
          <w:rFonts w:ascii="Sakkal Majalla" w:hAnsi="Sakkal Majalla"/>
          <w:sz w:val="34"/>
          <w:rtl/>
        </w:rPr>
      </w:pPr>
    </w:p>
    <w:p w14:paraId="7F505862" w14:textId="411780F0" w:rsidR="00EC1B54" w:rsidRDefault="005F2CA6" w:rsidP="005F2CA6">
      <w:pPr>
        <w:keepNext/>
        <w:pageBreakBefore/>
        <w:rPr>
          <w:rFonts w:ascii="Sakkal Majalla" w:hAnsi="Sakkal Majalla"/>
          <w:b/>
          <w:bCs/>
          <w:color w:val="00808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2F95C8A2" wp14:editId="69E7BE93">
                <wp:extent cx="5578240" cy="870789"/>
                <wp:effectExtent l="0" t="0" r="22860" b="24765"/>
                <wp:docPr id="1671048216"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397920476"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8297693" name="مجموعة 39"/>
                        <wpg:cNvGrpSpPr/>
                        <wpg:grpSpPr>
                          <a:xfrm>
                            <a:off x="1" y="0"/>
                            <a:ext cx="5731509" cy="895349"/>
                            <a:chOff x="0" y="0"/>
                            <a:chExt cx="5878196" cy="918845"/>
                          </a:xfrm>
                        </wpg:grpSpPr>
                        <wpg:grpSp>
                          <wpg:cNvPr id="432675130" name="مجموعة 40"/>
                          <wpg:cNvGrpSpPr/>
                          <wpg:grpSpPr>
                            <a:xfrm>
                              <a:off x="0" y="0"/>
                              <a:ext cx="5878196" cy="918845"/>
                              <a:chOff x="0" y="0"/>
                              <a:chExt cx="6240348" cy="919070"/>
                            </a:xfrm>
                          </wpg:grpSpPr>
                          <wpg:grpSp>
                            <wpg:cNvPr id="972230138" name="مجموعة 41"/>
                            <wpg:cNvGrpSpPr/>
                            <wpg:grpSpPr>
                              <a:xfrm>
                                <a:off x="0" y="169208"/>
                                <a:ext cx="5433072" cy="580613"/>
                                <a:chOff x="0" y="169208"/>
                                <a:chExt cx="5433072" cy="580613"/>
                              </a:xfrm>
                            </wpg:grpSpPr>
                            <wps:wsp>
                              <wps:cNvPr id="39608050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675472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807220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2097862" name="مربع نص 41"/>
                          <wps:cNvSpPr txBox="1"/>
                          <wps:spPr>
                            <a:xfrm>
                              <a:off x="159679" y="256611"/>
                              <a:ext cx="4851305" cy="398676"/>
                            </a:xfrm>
                            <a:prstGeom prst="rect">
                              <a:avLst/>
                            </a:prstGeom>
                            <a:noFill/>
                          </wps:spPr>
                          <wps:txbx>
                            <w:txbxContent>
                              <w:p w14:paraId="75D9FE7F" w14:textId="71DE82A1" w:rsidR="005F2CA6" w:rsidRDefault="005F2CA6" w:rsidP="005F2CA6">
                                <w:pPr>
                                  <w:rPr>
                                    <w:rFonts w:eastAsia="Calibri" w:hAnsi="Adobe Arabic" w:cs="Adobe Arabic"/>
                                    <w:b/>
                                    <w:bCs/>
                                    <w:color w:val="FFFFFF"/>
                                    <w:kern w:val="24"/>
                                    <w:sz w:val="36"/>
                                    <w:szCs w:val="36"/>
                                    <w:lang w:bidi="ar-EG"/>
                                  </w:rPr>
                                </w:pPr>
                                <w:r w:rsidRPr="005F2CA6">
                                  <w:rPr>
                                    <w:rFonts w:eastAsia="Calibri" w:hAnsi="Adobe Arabic" w:cs="Adobe Arabic"/>
                                    <w:b/>
                                    <w:bCs/>
                                    <w:color w:val="FFFFFF"/>
                                    <w:kern w:val="24"/>
                                    <w:sz w:val="36"/>
                                    <w:szCs w:val="36"/>
                                    <w:rtl/>
                                    <w:lang w:bidi="ar-EG"/>
                                  </w:rPr>
                                  <w:t>ما هي أهم خمس خطوات يجب أن أتبعها لأصل لأعلى إنتاجية؟</w:t>
                                </w:r>
                              </w:p>
                            </w:txbxContent>
                          </wps:txbx>
                          <wps:bodyPr wrap="square" rtlCol="1">
                            <a:spAutoFit/>
                          </wps:bodyPr>
                        </wps:wsp>
                      </wpg:grpSp>
                    </wpg:wgp>
                  </a:graphicData>
                </a:graphic>
              </wp:inline>
            </w:drawing>
          </mc:Choice>
          <mc:Fallback>
            <w:pict>
              <v:group w14:anchorId="2F95C8A2" id="_x0000_s1215"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">
                <v:shape id="صورة 38" o:spid="_x0000_s121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">
                  <v:imagedata r:id="rId60" o:title=""/>
                </v:shape>
                <v:group id="مجموعة 39" o:spid="_x0000_s12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">
                  <v:group id="_x0000_s12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">
                    <v:group id="مجموعة 41" o:spid="_x0000_s12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">
                      <v:shape id="شكل حر 42" o:spid="_x0000_s12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" fillcolor="#168489" stroked="f" strokeweight="1pt">
                        <v:stroke joinstyle="miter"/>
                      </v:roundrect>
                    </v:group>
                    <v:oval id="شكل بيضاوي 44" o:spid="_x0000_s12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" filled="f" strokecolor="#a5a5a5 [2092]" strokeweight="1pt">
                      <v:stroke joinstyle="miter"/>
                    </v:oval>
                  </v:group>
                  <v:shape id="مربع نص 41" o:spid="_x0000_s1223"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" filled="f" stroked="f">
                    <v:textbox style="mso-fit-shape-to-text:t">
                      <w:txbxContent>
                        <w:p w14:paraId="75D9FE7F" w14:textId="71DE82A1" w:rsidR="005F2CA6" w:rsidRDefault="005F2CA6" w:rsidP="005F2CA6">
                          <w:pPr>
                            <w:rPr>
                              <w:rFonts w:eastAsia="Calibri" w:hAnsi="Adobe Arabic" w:cs="Adobe Arabic"/>
                              <w:b/>
                              <w:bCs/>
                              <w:color w:val="FFFFFF"/>
                              <w:kern w:val="24"/>
                              <w:sz w:val="36"/>
                              <w:szCs w:val="36"/>
                              <w:lang w:bidi="ar-EG"/>
                            </w:rPr>
                          </w:pPr>
                          <w:r w:rsidRPr="005F2CA6">
                            <w:rPr>
                              <w:rFonts w:eastAsia="Calibri" w:hAnsi="Adobe Arabic" w:cs="Adobe Arabic"/>
                              <w:b/>
                              <w:bCs/>
                              <w:color w:val="FFFFFF"/>
                              <w:kern w:val="24"/>
                              <w:sz w:val="36"/>
                              <w:szCs w:val="36"/>
                              <w:rtl/>
                              <w:lang w:bidi="ar-EG"/>
                            </w:rPr>
                            <w:t>ما هي أهم خمس خطوات يجب أن أتبعها لأصل لأعلى إنتاجية؟</w:t>
                          </w:r>
                        </w:p>
                      </w:txbxContent>
                    </v:textbox>
                  </v:shape>
                </v:group>
                <w10:anchorlock/>
              </v:group>
            </w:pict>
          </mc:Fallback>
        </mc:AlternateContent>
      </w:r>
      <w:r w:rsidR="00EC1B54" w:rsidRPr="005F2CA6">
        <w:rPr>
          <w:rFonts w:ascii="Sakkal Majalla" w:hAnsi="Sakkal Majalla"/>
          <w:b/>
          <w:bCs/>
          <w:color w:val="008080"/>
          <w:sz w:val="34"/>
          <w:rtl/>
        </w:rPr>
        <w:t>الخطوات الخمس الرئيسية لتحقيق أعلى إنتاجية:</w:t>
      </w:r>
    </w:p>
    <w:p w14:paraId="00C591B7" w14:textId="354C530A" w:rsidR="005F2CA6" w:rsidRPr="001F1828" w:rsidRDefault="001F1828" w:rsidP="001F1828">
      <w:pPr>
        <w:jc w:val="center"/>
        <w:rPr>
          <w:rFonts w:ascii="Sakkal Majalla" w:hAnsi="Sakkal Majalla"/>
          <w:b/>
          <w:bCs/>
          <w:color w:val="008080"/>
          <w:sz w:val="34"/>
        </w:rPr>
      </w:pPr>
      <w:r w:rsidRPr="001F1828">
        <w:rPr>
          <w:rFonts w:ascii="Sakkal Majalla" w:hAnsi="Sakkal Majalla"/>
          <w:b/>
          <w:bCs/>
          <w:noProof/>
          <w:color w:val="008080"/>
          <w:sz w:val="34"/>
        </w:rPr>
        <mc:AlternateContent>
          <mc:Choice Requires="wpg">
            <w:drawing>
              <wp:inline distT="0" distB="0" distL="0" distR="0" wp14:anchorId="096422A0" wp14:editId="45505150">
                <wp:extent cx="4890244" cy="2995744"/>
                <wp:effectExtent l="0" t="0" r="24765" b="14605"/>
                <wp:docPr id="1010995402" name="مجموعة 1"/>
                <wp:cNvGraphicFramePr/>
                <a:graphic xmlns:a="http://schemas.openxmlformats.org/drawingml/2006/main">
                  <a:graphicData uri="http://schemas.microsoft.com/office/word/2010/wordprocessingGroup">
                    <wpg:wgp>
                      <wpg:cNvGrpSpPr/>
                      <wpg:grpSpPr>
                        <a:xfrm>
                          <a:off x="0" y="0"/>
                          <a:ext cx="4890244" cy="2995744"/>
                          <a:chOff x="0" y="0"/>
                          <a:chExt cx="5409073" cy="3313576"/>
                        </a:xfrm>
                      </wpg:grpSpPr>
                      <wpg:grpSp>
                        <wpg:cNvPr id="1985563310" name="Group 745445519"/>
                        <wpg:cNvGrpSpPr/>
                        <wpg:grpSpPr>
                          <a:xfrm>
                            <a:off x="859826" y="1560977"/>
                            <a:ext cx="1753012" cy="1752599"/>
                            <a:chOff x="859826" y="1560977"/>
                            <a:chExt cx="1722784" cy="1722784"/>
                          </a:xfrm>
                        </wpg:grpSpPr>
                        <wps:wsp>
                          <wps:cNvPr id="1247739342" name="Oval 745445520"/>
                          <wps:cNvSpPr/>
                          <wps:spPr>
                            <a:xfrm>
                              <a:off x="859826" y="1560977"/>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6967689" name="Oval 745445521"/>
                          <wps:cNvSpPr/>
                          <wps:spPr>
                            <a:xfrm>
                              <a:off x="952592" y="1653743"/>
                              <a:ext cx="1537252" cy="1537252"/>
                            </a:xfrm>
                            <a:prstGeom prst="ellipse">
                              <a:avLst/>
                            </a:prstGeom>
                            <a:solidFill>
                              <a:schemeClr val="accent5">
                                <a:lumMod val="60000"/>
                                <a:lumOff val="40000"/>
                              </a:schemeClr>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4237292" name="Oval 745445522"/>
                          <wps:cNvSpPr/>
                          <wps:spPr>
                            <a:xfrm>
                              <a:off x="1032380" y="1733531"/>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0556433" name="TextBox 59"/>
                          <wps:cNvSpPr txBox="1">
                            <a:spLocks noChangeArrowheads="1"/>
                          </wps:cNvSpPr>
                          <wps:spPr bwMode="auto">
                            <a:xfrm flipV="1">
                              <a:off x="1059461" y="1924339"/>
                              <a:ext cx="1295982" cy="817734"/>
                            </a:xfrm>
                            <a:prstGeom prst="rect">
                              <a:avLst/>
                            </a:prstGeom>
                          </wps:spPr>
                          <wps:txbx>
                            <w:txbxContent>
                              <w:p w14:paraId="0A09F1A2"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تطوير بيئة داعمة للإنتاجية</w:t>
                                </w:r>
                              </w:p>
                            </w:txbxContent>
                          </wps:txbx>
                          <wps:bodyPr rot="0" vert="horz" wrap="square" lIns="0" tIns="45720" rIns="0" bIns="45720" anchor="b" anchorCtr="0" upright="1">
                            <a:noAutofit/>
                          </wps:bodyPr>
                        </wps:wsp>
                      </wpg:grpSp>
                      <wpg:grpSp>
                        <wpg:cNvPr id="845995029" name="Group 745445524"/>
                        <wpg:cNvGrpSpPr/>
                        <wpg:grpSpPr>
                          <a:xfrm>
                            <a:off x="2676786" y="1560976"/>
                            <a:ext cx="1753012" cy="1752600"/>
                            <a:chOff x="2676786" y="1560976"/>
                            <a:chExt cx="1722784" cy="1722784"/>
                          </a:xfrm>
                        </wpg:grpSpPr>
                        <wps:wsp>
                          <wps:cNvPr id="190547854" name="Oval 745445525"/>
                          <wps:cNvSpPr/>
                          <wps:spPr>
                            <a:xfrm>
                              <a:off x="2676786" y="1560976"/>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3644657" name="Oval 745445526"/>
                          <wps:cNvSpPr/>
                          <wps:spPr>
                            <a:xfrm>
                              <a:off x="2769552" y="1653742"/>
                              <a:ext cx="1537252" cy="1537252"/>
                            </a:xfrm>
                            <a:prstGeom prst="ellipse">
                              <a:avLst/>
                            </a:prstGeom>
                            <a:solidFill>
                              <a:srgbClr val="009999"/>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8973732" name="Oval 745445527"/>
                          <wps:cNvSpPr/>
                          <wps:spPr>
                            <a:xfrm>
                              <a:off x="2849340" y="1733530"/>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105323" name="TextBox 55"/>
                          <wps:cNvSpPr txBox="1">
                            <a:spLocks noChangeArrowheads="1"/>
                          </wps:cNvSpPr>
                          <wps:spPr bwMode="auto">
                            <a:xfrm flipV="1">
                              <a:off x="2769552" y="2049000"/>
                              <a:ext cx="1537252" cy="700355"/>
                            </a:xfrm>
                            <a:prstGeom prst="rect">
                              <a:avLst/>
                            </a:prstGeom>
                          </wps:spPr>
                          <wps:txbx>
                            <w:txbxContent>
                              <w:p w14:paraId="3A879604"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إنشاء نظام للمتابعة والمساءلة</w:t>
                                </w:r>
                              </w:p>
                            </w:txbxContent>
                          </wps:txbx>
                          <wps:bodyPr rot="0" vert="horz" wrap="square" lIns="0" tIns="45720" rIns="0" bIns="45720" anchor="b" anchorCtr="0" upright="1">
                            <a:noAutofit/>
                          </wps:bodyPr>
                        </wps:wsp>
                      </wpg:grpSp>
                      <wpg:grpSp>
                        <wpg:cNvPr id="546372351" name="Group 745445529"/>
                        <wpg:cNvGrpSpPr/>
                        <wpg:grpSpPr>
                          <a:xfrm>
                            <a:off x="0" y="0"/>
                            <a:ext cx="1753012" cy="1752602"/>
                            <a:chOff x="0" y="0"/>
                            <a:chExt cx="1722784" cy="1722784"/>
                          </a:xfrm>
                        </wpg:grpSpPr>
                        <wps:wsp>
                          <wps:cNvPr id="686448181" name="Oval 745445530"/>
                          <wps:cNvSpPr/>
                          <wps:spPr>
                            <a:xfrm>
                              <a:off x="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1000086" name="Oval 745445531"/>
                          <wps:cNvSpPr/>
                          <wps:spPr>
                            <a:xfrm>
                              <a:off x="9276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739506" name="Oval 745445532"/>
                          <wps:cNvSpPr/>
                          <wps:spPr>
                            <a:xfrm>
                              <a:off x="17255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7702908" name="TextBox 50"/>
                          <wps:cNvSpPr txBox="1">
                            <a:spLocks noChangeArrowheads="1"/>
                          </wps:cNvSpPr>
                          <wps:spPr bwMode="auto">
                            <a:xfrm flipV="1">
                              <a:off x="273251" y="421108"/>
                              <a:ext cx="1276977" cy="716221"/>
                            </a:xfrm>
                            <a:prstGeom prst="rect">
                              <a:avLst/>
                            </a:prstGeom>
                          </wps:spPr>
                          <wps:txbx>
                            <w:txbxContent>
                              <w:p w14:paraId="7E92E556"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استخدام تقنيات إدارة الوقت الفعّالة</w:t>
                                </w:r>
                              </w:p>
                            </w:txbxContent>
                          </wps:txbx>
                          <wps:bodyPr rot="0" vert="horz" wrap="square" lIns="0" tIns="45720" rIns="0" bIns="45720" anchor="b" anchorCtr="0" upright="1">
                            <a:noAutofit/>
                          </wps:bodyPr>
                        </wps:wsp>
                      </wpg:grpSp>
                      <wps:wsp>
                        <wps:cNvPr id="208655792" name="Oval 745445520"/>
                        <wps:cNvSpPr/>
                        <wps:spPr>
                          <a:xfrm>
                            <a:off x="1829169" y="1"/>
                            <a:ext cx="1753012" cy="1752600"/>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148646" name="Oval 745445521"/>
                        <wps:cNvSpPr/>
                        <wps:spPr>
                          <a:xfrm>
                            <a:off x="1923563" y="94372"/>
                            <a:ext cx="1564225" cy="1563857"/>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5050180" name="Oval 745445522"/>
                        <wps:cNvSpPr/>
                        <wps:spPr>
                          <a:xfrm>
                            <a:off x="2004751" y="175541"/>
                            <a:ext cx="1401849" cy="1401519"/>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9491435" name="TextBox 59"/>
                        <wps:cNvSpPr txBox="1">
                          <a:spLocks noChangeArrowheads="1"/>
                        </wps:cNvSpPr>
                        <wps:spPr bwMode="auto">
                          <a:xfrm flipV="1">
                            <a:off x="2066083" y="327747"/>
                            <a:ext cx="1318722" cy="1097106"/>
                          </a:xfrm>
                          <a:prstGeom prst="rect">
                            <a:avLst/>
                          </a:prstGeom>
                        </wps:spPr>
                        <wps:txbx>
                          <w:txbxContent>
                            <w:p w14:paraId="64752082"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تقسيم الأهداف الكبيرة إلى خطوات صغيرة</w:t>
                              </w:r>
                            </w:p>
                          </w:txbxContent>
                        </wps:txbx>
                        <wps:bodyPr rot="0" vert="horz" wrap="square" lIns="0" tIns="45720" rIns="0" bIns="45720" anchor="b" anchorCtr="0" upright="1">
                          <a:noAutofit/>
                        </wps:bodyPr>
                      </wps:wsp>
                      <wps:wsp>
                        <wps:cNvPr id="1907969397" name="Oval 745445525"/>
                        <wps:cNvSpPr/>
                        <wps:spPr>
                          <a:xfrm>
                            <a:off x="3656061" y="1"/>
                            <a:ext cx="1753012" cy="1752599"/>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519378" name="Oval 745445526"/>
                        <wps:cNvSpPr/>
                        <wps:spPr>
                          <a:xfrm>
                            <a:off x="3750455" y="94372"/>
                            <a:ext cx="1564225" cy="1563856"/>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0563005" name="Oval 745445527"/>
                        <wps:cNvSpPr/>
                        <wps:spPr>
                          <a:xfrm>
                            <a:off x="3831643" y="175541"/>
                            <a:ext cx="1401849" cy="1401519"/>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3379572" name="TextBox 55"/>
                        <wps:cNvSpPr txBox="1">
                          <a:spLocks noChangeArrowheads="1"/>
                        </wps:cNvSpPr>
                        <wps:spPr bwMode="auto">
                          <a:xfrm flipV="1">
                            <a:off x="3750371" y="430210"/>
                            <a:ext cx="1530232" cy="1070051"/>
                          </a:xfrm>
                          <a:prstGeom prst="rect">
                            <a:avLst/>
                          </a:prstGeom>
                        </wps:spPr>
                        <wps:txbx>
                          <w:txbxContent>
                            <w:p w14:paraId="7C6CF643"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تحديد الأولويات باستخدام مصفوفة آيزنهاور</w:t>
                              </w:r>
                            </w:p>
                          </w:txbxContent>
                        </wps:txbx>
                        <wps:bodyPr rot="0" vert="horz" wrap="square" lIns="0" tIns="45720" rIns="0" bIns="45720" anchor="b" anchorCtr="0" upright="1">
                          <a:noAutofit/>
                        </wps:bodyPr>
                      </wps:wsp>
                    </wpg:wgp>
                  </a:graphicData>
                </a:graphic>
              </wp:inline>
            </w:drawing>
          </mc:Choice>
          <mc:Fallback>
            <w:pict>
              <v:group w14:anchorId="096422A0" id="مجموعة 1" o:spid="_x0000_s1224" style="width:385.05pt;height:235.9pt;mso-position-horizontal-relative:char;mso-position-vertical-relative:line" coordsize="54090,33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">
                <v:group id="Group 745445519" o:spid="_x0000_s1225" style="position:absolute;left:8598;top:15609;width:17530;height:17526" coordorigin="8598,1560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">
                  <v:oval id="Oval 745445520" o:spid="_x0000_s1226" style="position:absolute;left:8598;top:15609;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" filled="f" strokecolor="#ffd366" strokeweight="1pt">
                    <v:stroke dashstyle="1 1" joinstyle="miter"/>
                  </v:oval>
                  <v:oval id="Oval 745445521" o:spid="_x0000_s1227" style="position:absolute;left:9525;top:16537;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" fillcolor="#9cc2e5 [1944]" strokecolor="#ffd366" strokeweight="1pt">
                    <v:stroke joinstyle="miter"/>
                  </v:oval>
                  <v:oval id="Oval 745445522" o:spid="_x0000_s1228" style="position:absolute;left:10323;top:1733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" fillcolor="white [3212]" strokecolor="#ffd366" strokeweight="1pt">
                    <v:stroke joinstyle="miter"/>
                  </v:oval>
                  <v:shape id="TextBox 59" o:spid="_x0000_s1229" type="#_x0000_t202" style="position:absolute;left:10594;top:19243;width:12960;height:817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" filled="f" stroked="f">
                    <v:textbox inset="0,,0">
                      <w:txbxContent>
                        <w:p w14:paraId="0A09F1A2"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تطوير بيئة داعمة للإنتاجية</w:t>
                          </w:r>
                        </w:p>
                      </w:txbxContent>
                    </v:textbox>
                  </v:shape>
                </v:group>
                <v:group id="Group 745445524" o:spid="_x0000_s1230" style="position:absolute;left:26767;top:15609;width:17530;height:17526" coordorigin="26767,1560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">
                  <v:oval id="Oval 745445525" o:spid="_x0000_s1231" style="position:absolute;left:26767;top:15609;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" filled="f" strokecolor="#bfbfbf" strokeweight="1pt">
                    <v:stroke dashstyle="1 1" joinstyle="miter"/>
                  </v:oval>
                  <v:oval id="Oval 745445526" o:spid="_x0000_s1232" style="position:absolute;left:27695;top:16537;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" fillcolor="#099" strokecolor="#bfbfbf" strokeweight="1pt">
                    <v:stroke joinstyle="miter"/>
                  </v:oval>
                  <v:oval id="Oval 745445527" o:spid="_x0000_s1233" style="position:absolute;left:28493;top:1733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" fillcolor="white [3212]" strokecolor="#bfbfbf" strokeweight="1pt">
                    <v:stroke joinstyle="miter"/>
                  </v:oval>
                  <v:shape id="TextBox 55" o:spid="_x0000_s1234" type="#_x0000_t202" style="position:absolute;left:27695;top:20490;width:15373;height:7003;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" filled="f" stroked="f">
                    <v:textbox inset="0,,0">
                      <w:txbxContent>
                        <w:p w14:paraId="3A879604"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إنشاء نظام للمتابعة والمساءلة</w:t>
                          </w:r>
                        </w:p>
                      </w:txbxContent>
                    </v:textbox>
                  </v:shape>
                </v:group>
                <v:group id="Group 745445529" o:spid="_x0000_s1235" style="position:absolute;width:17530;height:1752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">
                  <v:oval id="Oval 745445530" o:spid="_x0000_s1236"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" filled="f" strokecolor="#168489" strokeweight="1pt">
                    <v:stroke dashstyle="1 1" joinstyle="miter"/>
                  </v:oval>
                  <v:oval id="Oval 745445531" o:spid="_x0000_s1237"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" fillcolor="#168489" strokecolor="#168489" strokeweight="1pt">
                    <v:stroke joinstyle="miter"/>
                  </v:oval>
                  <v:oval id="Oval 745445532" o:spid="_x0000_s1238"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" fillcolor="white [3212]" strokecolor="#168489" strokeweight="1pt">
                    <v:stroke joinstyle="miter"/>
                  </v:oval>
                  <v:shape id="TextBox 50" o:spid="_x0000_s1239" type="#_x0000_t202" style="position:absolute;left:2732;top:4211;width:12770;height:716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" filled="f" stroked="f">
                    <v:textbox inset="0,,0">
                      <w:txbxContent>
                        <w:p w14:paraId="7E92E556"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استخدام تقنيات إدارة الوقت الفعّالة</w:t>
                          </w:r>
                        </w:p>
                      </w:txbxContent>
                    </v:textbox>
                  </v:shape>
                </v:group>
                <v:oval id="Oval 745445520" o:spid="_x0000_s1240" style="position:absolute;left:18291;width:17530;height:17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" filled="f" strokecolor="#ffd366" strokeweight="1pt">
                  <v:stroke dashstyle="1 1" joinstyle="miter"/>
                </v:oval>
                <v:oval id="Oval 745445521" o:spid="_x0000_s1241" style="position:absolute;left:19235;top:943;width:15642;height:1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" fillcolor="#ffd366" strokecolor="#ffd366" strokeweight="1pt">
                  <v:stroke joinstyle="miter"/>
                </v:oval>
                <v:oval id="Oval 745445522" o:spid="_x0000_s1242" style="position:absolute;left:20047;top:1755;width:14019;height:14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" fillcolor="white [3212]" strokecolor="#ffd366" strokeweight="1pt">
                  <v:stroke joinstyle="miter"/>
                </v:oval>
                <v:shape id="TextBox 59" o:spid="_x0000_s1243" type="#_x0000_t202" style="position:absolute;left:20660;top:3277;width:13188;height:10971;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" filled="f" stroked="f">
                  <v:textbox inset="0,,0">
                    <w:txbxContent>
                      <w:p w14:paraId="64752082"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تقسيم الأهداف الكبيرة إلى خطوات صغيرة</w:t>
                        </w:r>
                      </w:p>
                    </w:txbxContent>
                  </v:textbox>
                </v:shape>
                <v:oval id="Oval 745445525" o:spid="_x0000_s1244" style="position:absolute;left:36560;width:17530;height:17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" filled="f" strokecolor="#bfbfbf" strokeweight="1pt">
                  <v:stroke dashstyle="1 1" joinstyle="miter"/>
                </v:oval>
                <v:oval id="Oval 745445526" o:spid="_x0000_s1245" style="position:absolute;left:37504;top:943;width:15642;height:1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" fillcolor="#bfbfbf" strokecolor="#bfbfbf" strokeweight="1pt">
                  <v:stroke joinstyle="miter"/>
                </v:oval>
                <v:oval id="Oval 745445527" o:spid="_x0000_s1246" style="position:absolute;left:38316;top:1755;width:14018;height:14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" fillcolor="white [3212]" strokecolor="#bfbfbf" strokeweight="1pt">
                  <v:stroke joinstyle="miter"/>
                </v:oval>
                <v:shape id="TextBox 55" o:spid="_x0000_s1247" type="#_x0000_t202" style="position:absolute;left:37503;top:4302;width:15303;height:1070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" filled="f" stroked="f">
                  <v:textbox inset="0,,0">
                    <w:txbxContent>
                      <w:p w14:paraId="7C6CF643" w14:textId="77777777" w:rsidR="001F1828" w:rsidRDefault="001F1828" w:rsidP="001F1828">
                        <w:pPr>
                          <w:bidi w:val="0"/>
                          <w:jc w:val="center"/>
                          <w:rPr>
                            <w:rFonts w:eastAsia="Calibri" w:hAnsi="Adobe Arabic" w:cs="Adobe Arabic"/>
                            <w:b/>
                            <w:bCs/>
                            <w:color w:val="000000"/>
                            <w:kern w:val="24"/>
                            <w:sz w:val="36"/>
                            <w:szCs w:val="36"/>
                            <w:lang w:bidi="ar-SY"/>
                          </w:rPr>
                        </w:pPr>
                        <w:r>
                          <w:rPr>
                            <w:rFonts w:eastAsia="Calibri" w:hAnsi="Adobe Arabic" w:cs="Adobe Arabic"/>
                            <w:b/>
                            <w:bCs/>
                            <w:color w:val="000000"/>
                            <w:kern w:val="24"/>
                            <w:sz w:val="36"/>
                            <w:szCs w:val="36"/>
                            <w:rtl/>
                            <w:lang w:bidi="ar-SY"/>
                          </w:rPr>
                          <w:t>تحديد الأولويات باستخدام مصفوفة آيزنهاور</w:t>
                        </w:r>
                      </w:p>
                    </w:txbxContent>
                  </v:textbox>
                </v:shape>
                <w10:anchorlock/>
              </v:group>
            </w:pict>
          </mc:Fallback>
        </mc:AlternateContent>
      </w:r>
    </w:p>
    <w:p w14:paraId="485BB1D8" w14:textId="0166424D" w:rsidR="00EC1B54" w:rsidRPr="00EC1B54" w:rsidRDefault="005F2CA6" w:rsidP="005F2CA6">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72DD67B3" wp14:editId="7F6A0322">
                <wp:extent cx="5731510" cy="891540"/>
                <wp:effectExtent l="0" t="0" r="2540" b="22860"/>
                <wp:docPr id="123820849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3666059" name="مجموعة 47"/>
                        <wpg:cNvGrpSpPr/>
                        <wpg:grpSpPr>
                          <a:xfrm>
                            <a:off x="0" y="0"/>
                            <a:ext cx="5731510" cy="895351"/>
                            <a:chOff x="0" y="0"/>
                            <a:chExt cx="5878196" cy="918845"/>
                          </a:xfrm>
                        </wpg:grpSpPr>
                        <wpg:grpSp>
                          <wpg:cNvPr id="1971906520" name="مجموعة 48"/>
                          <wpg:cNvGrpSpPr/>
                          <wpg:grpSpPr>
                            <a:xfrm>
                              <a:off x="0" y="0"/>
                              <a:ext cx="5878196" cy="918845"/>
                              <a:chOff x="0" y="0"/>
                              <a:chExt cx="6240348" cy="919070"/>
                            </a:xfrm>
                          </wpg:grpSpPr>
                          <wpg:grpSp>
                            <wpg:cNvPr id="1022093070" name="مجموعة 49"/>
                            <wpg:cNvGrpSpPr/>
                            <wpg:grpSpPr>
                              <a:xfrm>
                                <a:off x="0" y="169208"/>
                                <a:ext cx="5433072" cy="580613"/>
                                <a:chOff x="0" y="169208"/>
                                <a:chExt cx="5433072" cy="580613"/>
                              </a:xfrm>
                            </wpg:grpSpPr>
                            <wps:wsp>
                              <wps:cNvPr id="6203477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91263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71848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9746095" name="مربع نص 41"/>
                          <wps:cNvSpPr txBox="1"/>
                          <wps:spPr>
                            <a:xfrm>
                              <a:off x="204466" y="257055"/>
                              <a:ext cx="4615801" cy="387740"/>
                            </a:xfrm>
                            <a:prstGeom prst="rect">
                              <a:avLst/>
                            </a:prstGeom>
                            <a:noFill/>
                          </wps:spPr>
                          <wps:txbx>
                            <w:txbxContent>
                              <w:p w14:paraId="7B9E74C8" w14:textId="3BF9CC52" w:rsidR="005F2CA6" w:rsidRDefault="005F2CA6" w:rsidP="005F2CA6">
                                <w:pPr>
                                  <w:rPr>
                                    <w:rFonts w:eastAsia="Calibri" w:hAnsi="Adobe Arabic" w:cs="Adobe Arabic"/>
                                    <w:b/>
                                    <w:bCs/>
                                    <w:color w:val="FFFFFF"/>
                                    <w:kern w:val="24"/>
                                    <w:sz w:val="36"/>
                                    <w:szCs w:val="36"/>
                                    <w:lang w:bidi="ar-EG"/>
                                  </w:rPr>
                                </w:pPr>
                                <w:r w:rsidRPr="005F2CA6">
                                  <w:rPr>
                                    <w:rFonts w:eastAsia="Calibri" w:hAnsi="Adobe Arabic" w:cs="Adobe Arabic"/>
                                    <w:b/>
                                    <w:bCs/>
                                    <w:color w:val="FFFFFF"/>
                                    <w:kern w:val="24"/>
                                    <w:sz w:val="36"/>
                                    <w:szCs w:val="36"/>
                                    <w:rtl/>
                                    <w:lang w:bidi="ar-EG"/>
                                  </w:rPr>
                                  <w:t>تحديد الأولويات باستخدام مصفوفة آيزنهاور</w:t>
                                </w:r>
                              </w:p>
                            </w:txbxContent>
                          </wps:txbx>
                          <wps:bodyPr wrap="square" rtlCol="1">
                            <a:spAutoFit/>
                          </wps:bodyPr>
                        </wps:wsp>
                      </wpg:grpSp>
                      <pic:pic xmlns:pic="http://schemas.openxmlformats.org/drawingml/2006/picture">
                        <pic:nvPicPr>
                          <pic:cNvPr id="2838131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DD67B3" id="مجموعة 22" o:spid="_x0000_s124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">
                <v:group id="مجموعة 47" o:spid="_x0000_s12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">
                  <v:group id="مجموعة 48" o:spid="_x0000_s12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">
                    <v:group id="مجموعة 49" o:spid="_x0000_s12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">
                      <v:shape id="شكل حر 50" o:spid="_x0000_s12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" fillcolor="#a5a5a5 [2092]" stroked="f" strokeweight="1pt">
                        <v:stroke joinstyle="miter"/>
                      </v:roundrect>
                    </v:group>
                    <v:oval id="شكل بيضاوي 52" o:spid="_x0000_s12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" filled="f" strokecolor="#168489" strokeweight="1pt">
                      <v:stroke joinstyle="miter"/>
                    </v:oval>
                  </v:group>
                  <v:shape id="مربع نص 41" o:spid="_x0000_s125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" filled="f" stroked="f">
                    <v:textbox style="mso-fit-shape-to-text:t">
                      <w:txbxContent>
                        <w:p w14:paraId="7B9E74C8" w14:textId="3BF9CC52" w:rsidR="005F2CA6" w:rsidRDefault="005F2CA6" w:rsidP="005F2CA6">
                          <w:pPr>
                            <w:rPr>
                              <w:rFonts w:eastAsia="Calibri" w:hAnsi="Adobe Arabic" w:cs="Adobe Arabic"/>
                              <w:b/>
                              <w:bCs/>
                              <w:color w:val="FFFFFF"/>
                              <w:kern w:val="24"/>
                              <w:sz w:val="36"/>
                              <w:szCs w:val="36"/>
                              <w:lang w:bidi="ar-EG"/>
                            </w:rPr>
                          </w:pPr>
                          <w:r w:rsidRPr="005F2CA6">
                            <w:rPr>
                              <w:rFonts w:eastAsia="Calibri" w:hAnsi="Adobe Arabic" w:cs="Adobe Arabic"/>
                              <w:b/>
                              <w:bCs/>
                              <w:color w:val="FFFFFF"/>
                              <w:kern w:val="24"/>
                              <w:sz w:val="36"/>
                              <w:szCs w:val="36"/>
                              <w:rtl/>
                              <w:lang w:bidi="ar-EG"/>
                            </w:rPr>
                            <w:t>تحديد الأولويات باستخدام مصفوفة آيزنهاور</w:t>
                          </w:r>
                        </w:p>
                      </w:txbxContent>
                    </v:textbox>
                  </v:shape>
                </v:group>
                <v:shape id="صورة 54" o:spid="_x0000_s12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">
                  <v:imagedata r:id="rId99" o:title=""/>
                </v:shape>
                <w10:anchorlock/>
              </v:group>
            </w:pict>
          </mc:Fallback>
        </mc:AlternateContent>
      </w:r>
    </w:p>
    <w:p w14:paraId="00C28A42" w14:textId="4B0A26BD"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المهام المهمة والعاجلة: نفذها فوراً.</w:t>
      </w:r>
    </w:p>
    <w:p w14:paraId="423EB0D6" w14:textId="5F7D054A"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المهام المهمة وغير العاجلة: خطط لها وحدد وقتاً لتنفيذها.</w:t>
      </w:r>
    </w:p>
    <w:p w14:paraId="7A12D7AF" w14:textId="5A40CB03"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المهام غير المهمة والعاجلة: فوضها إن أمكن.</w:t>
      </w:r>
    </w:p>
    <w:p w14:paraId="73553FD5" w14:textId="02B917D9" w:rsidR="00EC1B54" w:rsidRPr="00EC1B54" w:rsidRDefault="00EC1B54" w:rsidP="005F2CA6">
      <w:pPr>
        <w:spacing w:line="259" w:lineRule="auto"/>
        <w:rPr>
          <w:rFonts w:ascii="Sakkal Majalla" w:hAnsi="Sakkal Majalla"/>
          <w:sz w:val="34"/>
          <w:rtl/>
        </w:rPr>
      </w:pPr>
      <w:r w:rsidRPr="00EC1B54">
        <w:rPr>
          <w:rFonts w:ascii="Sakkal Majalla" w:hAnsi="Sakkal Majalla"/>
          <w:sz w:val="34"/>
          <w:rtl/>
        </w:rPr>
        <w:t>- المهام غير المهمة وغير العاجلة: تخلص منها.</w:t>
      </w:r>
    </w:p>
    <w:p w14:paraId="287ECC1C"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w:t>
      </w:r>
      <w:r w:rsidRPr="005F2CA6">
        <w:rPr>
          <w:rFonts w:ascii="Sakkal Majalla" w:hAnsi="Sakkal Majalla"/>
          <w:sz w:val="34"/>
          <w:highlight w:val="lightGray"/>
          <w:rtl/>
        </w:rPr>
        <w:t>قال رسول الله صلى الله عليه وسلم: "اغتنم خمساً قبل خمس: شبابك قبل هرمك، وصحتك قبل سقمك، وغناك قبل فقرك، وفراغك قبل شغلك، وحياتك قبل موتك".</w:t>
      </w:r>
      <w:r w:rsidRPr="00EC1B54">
        <w:rPr>
          <w:rFonts w:ascii="Sakkal Majalla" w:hAnsi="Sakkal Majalla"/>
          <w:sz w:val="34"/>
          <w:rtl/>
        </w:rPr>
        <w:t xml:space="preserve"> هذا الحديث يؤكد على أهمية استغلال الوقت وتحديد الأولويات.</w:t>
      </w:r>
    </w:p>
    <w:p w14:paraId="23692038" w14:textId="0D812862" w:rsidR="00EC1B54" w:rsidRPr="00A0088F" w:rsidRDefault="00A0088F" w:rsidP="00A0088F">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DEE8A07" wp14:editId="0CBDB14E">
                <wp:extent cx="5731510" cy="891540"/>
                <wp:effectExtent l="0" t="0" r="2540" b="22860"/>
                <wp:docPr id="18215063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77685098" name="مجموعة 47"/>
                        <wpg:cNvGrpSpPr/>
                        <wpg:grpSpPr>
                          <a:xfrm>
                            <a:off x="0" y="0"/>
                            <a:ext cx="5731510" cy="895351"/>
                            <a:chOff x="0" y="0"/>
                            <a:chExt cx="5878196" cy="918845"/>
                          </a:xfrm>
                        </wpg:grpSpPr>
                        <wpg:grpSp>
                          <wpg:cNvPr id="1249681190" name="مجموعة 48"/>
                          <wpg:cNvGrpSpPr/>
                          <wpg:grpSpPr>
                            <a:xfrm>
                              <a:off x="0" y="0"/>
                              <a:ext cx="5878196" cy="918845"/>
                              <a:chOff x="0" y="0"/>
                              <a:chExt cx="6240348" cy="919070"/>
                            </a:xfrm>
                          </wpg:grpSpPr>
                          <wpg:grpSp>
                            <wpg:cNvPr id="1934023031" name="مجموعة 49"/>
                            <wpg:cNvGrpSpPr/>
                            <wpg:grpSpPr>
                              <a:xfrm>
                                <a:off x="0" y="169208"/>
                                <a:ext cx="5433072" cy="580613"/>
                                <a:chOff x="0" y="169208"/>
                                <a:chExt cx="5433072" cy="580613"/>
                              </a:xfrm>
                            </wpg:grpSpPr>
                            <wps:wsp>
                              <wps:cNvPr id="17452428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08674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54384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8664992" name="مربع نص 41"/>
                          <wps:cNvSpPr txBox="1"/>
                          <wps:spPr>
                            <a:xfrm>
                              <a:off x="204466" y="257055"/>
                              <a:ext cx="4615801" cy="387740"/>
                            </a:xfrm>
                            <a:prstGeom prst="rect">
                              <a:avLst/>
                            </a:prstGeom>
                            <a:noFill/>
                          </wps:spPr>
                          <wps:txbx>
                            <w:txbxContent>
                              <w:p w14:paraId="0DF2E681" w14:textId="7CEA57E5"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تقسيم الأهداف الكبيرة إلى خطوات صغيرة</w:t>
                                </w:r>
                              </w:p>
                            </w:txbxContent>
                          </wps:txbx>
                          <wps:bodyPr wrap="square" rtlCol="1">
                            <a:spAutoFit/>
                          </wps:bodyPr>
                        </wps:wsp>
                      </wpg:grpSp>
                      <pic:pic xmlns:pic="http://schemas.openxmlformats.org/drawingml/2006/picture">
                        <pic:nvPicPr>
                          <pic:cNvPr id="2138429511"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EE8A07" id="_x0000_s12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gNH46EHAAD8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12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">
                  <v:group id="مجموعة 48" o:spid="_x0000_s12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">
                    <v:group id="مجموعة 49" o:spid="_x0000_s12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">
                      <v:shape id="شكل حر 50" o:spid="_x0000_s12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" fillcolor="#a5a5a5 [2092]" stroked="f" strokeweight="1pt">
                        <v:stroke joinstyle="miter"/>
                      </v:roundrect>
                    </v:group>
                    <v:oval id="شكل بيضاوي 52" o:spid="_x0000_s12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" filled="f" strokecolor="#168489" strokeweight="1pt">
                      <v:stroke joinstyle="miter"/>
                    </v:oval>
                  </v:group>
                  <v:shape id="مربع نص 41" o:spid="_x0000_s126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" filled="f" stroked="f">
                    <v:textbox style="mso-fit-shape-to-text:t">
                      <w:txbxContent>
                        <w:p w14:paraId="0DF2E681" w14:textId="7CEA57E5"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تقسيم الأهداف الكبيرة إلى خطوات صغيرة</w:t>
                          </w:r>
                        </w:p>
                      </w:txbxContent>
                    </v:textbox>
                  </v:shape>
                </v:group>
                <v:shape id="صورة 54" o:spid="_x0000_s12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">
                  <v:imagedata r:id="rId99" o:title=""/>
                </v:shape>
                <w10:anchorlock/>
              </v:group>
            </w:pict>
          </mc:Fallback>
        </mc:AlternateContent>
      </w:r>
    </w:p>
    <w:p w14:paraId="1305DA37" w14:textId="6CDE4A02"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استخدم تقنية التدرج (</w:t>
      </w:r>
      <w:r w:rsidRPr="00EC1B54">
        <w:rPr>
          <w:rFonts w:ascii="Sakkal Majalla" w:hAnsi="Sakkal Majalla"/>
          <w:sz w:val="34"/>
        </w:rPr>
        <w:t>Chunking</w:t>
      </w:r>
      <w:r w:rsidRPr="00EC1B54">
        <w:rPr>
          <w:rFonts w:ascii="Sakkal Majalla" w:hAnsi="Sakkal Majalla"/>
          <w:sz w:val="34"/>
          <w:rtl/>
        </w:rPr>
        <w:t>) لتقسيم الهدف الكبير إلى أهداف فرعية.</w:t>
      </w:r>
    </w:p>
    <w:p w14:paraId="62912999" w14:textId="5029C102"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lastRenderedPageBreak/>
        <w:t>- حدد "الخطوة الأولى الصغيرة" (</w:t>
      </w:r>
      <w:r w:rsidRPr="00EC1B54">
        <w:rPr>
          <w:rFonts w:ascii="Sakkal Majalla" w:hAnsi="Sakkal Majalla"/>
          <w:sz w:val="34"/>
        </w:rPr>
        <w:t>Micro First Step</w:t>
      </w:r>
      <w:r w:rsidRPr="00EC1B54">
        <w:rPr>
          <w:rFonts w:ascii="Sakkal Majalla" w:hAnsi="Sakkal Majalla"/>
          <w:sz w:val="34"/>
          <w:rtl/>
        </w:rPr>
        <w:t>) التي يمكن إنجازها في أقل من 5 دقائق.</w:t>
      </w:r>
    </w:p>
    <w:p w14:paraId="75F5C691" w14:textId="2EF6E130"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احتفل بالإنجازات الصغيرة لتعزيز الدافعية.</w:t>
      </w:r>
    </w:p>
    <w:p w14:paraId="70CFAFC5"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كشفت دراسة في جامعة هارفارد أن تقسيم المهام الكبيرة إلى مهام صغيرة يزيد من معدل إنجازها بنسبة 76%.</w:t>
      </w:r>
    </w:p>
    <w:p w14:paraId="6A970596" w14:textId="60BCE201" w:rsidR="00EC1B54" w:rsidRPr="00A0088F" w:rsidRDefault="00A0088F" w:rsidP="00A0088F">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1DE6252" wp14:editId="5673DB91">
                <wp:extent cx="5731510" cy="891540"/>
                <wp:effectExtent l="0" t="0" r="2540" b="22860"/>
                <wp:docPr id="899441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4759919" name="مجموعة 47"/>
                        <wpg:cNvGrpSpPr/>
                        <wpg:grpSpPr>
                          <a:xfrm>
                            <a:off x="0" y="0"/>
                            <a:ext cx="5731510" cy="895351"/>
                            <a:chOff x="0" y="0"/>
                            <a:chExt cx="5878196" cy="918845"/>
                          </a:xfrm>
                        </wpg:grpSpPr>
                        <wpg:grpSp>
                          <wpg:cNvPr id="732472067" name="مجموعة 48"/>
                          <wpg:cNvGrpSpPr/>
                          <wpg:grpSpPr>
                            <a:xfrm>
                              <a:off x="0" y="0"/>
                              <a:ext cx="5878196" cy="918845"/>
                              <a:chOff x="0" y="0"/>
                              <a:chExt cx="6240348" cy="919070"/>
                            </a:xfrm>
                          </wpg:grpSpPr>
                          <wpg:grpSp>
                            <wpg:cNvPr id="634923880" name="مجموعة 49"/>
                            <wpg:cNvGrpSpPr/>
                            <wpg:grpSpPr>
                              <a:xfrm>
                                <a:off x="0" y="169208"/>
                                <a:ext cx="5433072" cy="580613"/>
                                <a:chOff x="0" y="169208"/>
                                <a:chExt cx="5433072" cy="580613"/>
                              </a:xfrm>
                            </wpg:grpSpPr>
                            <wps:wsp>
                              <wps:cNvPr id="15720461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4554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57481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725710" name="مربع نص 41"/>
                          <wps:cNvSpPr txBox="1"/>
                          <wps:spPr>
                            <a:xfrm>
                              <a:off x="204466" y="257055"/>
                              <a:ext cx="4615801" cy="387740"/>
                            </a:xfrm>
                            <a:prstGeom prst="rect">
                              <a:avLst/>
                            </a:prstGeom>
                            <a:noFill/>
                          </wps:spPr>
                          <wps:txbx>
                            <w:txbxContent>
                              <w:p w14:paraId="337BFF57" w14:textId="47146D38"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استخدام تقنيات إدارة الوقت الفعّالة</w:t>
                                </w:r>
                              </w:p>
                            </w:txbxContent>
                          </wps:txbx>
                          <wps:bodyPr wrap="square" rtlCol="1">
                            <a:spAutoFit/>
                          </wps:bodyPr>
                        </wps:wsp>
                      </wpg:grpSp>
                      <pic:pic xmlns:pic="http://schemas.openxmlformats.org/drawingml/2006/picture">
                        <pic:nvPicPr>
                          <pic:cNvPr id="1069766806"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DE6252" id="_x0000_s12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oi0lgcAAPgcAAAOAAAAZHJzL2Uyb0RvYy54bWzsWVuP20QUfkfiP4z8&#10;iNTG90vULdpuaYW0lIoWAY+OM0ms2h5jTzbZvtKiqn+kgECoXMU/Sf4N38x4bCebbbILVELqw25m&#10;7DnXOXPmO8e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uyiLSWBwAA+B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2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">
                  <v:group id="مجموعة 48" o:spid="_x0000_s12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">
                    <v:group id="مجموعة 49" o:spid="_x0000_s12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">
                      <v:shape id="شكل حر 50" o:spid="_x0000_s12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" fillcolor="#a5a5a5 [2092]" stroked="f" strokeweight="1pt">
                        <v:stroke joinstyle="miter"/>
                      </v:roundrect>
                    </v:group>
                    <v:oval id="شكل بيضاوي 52" o:spid="_x0000_s12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" filled="f" strokecolor="#168489" strokeweight="1pt">
                      <v:stroke joinstyle="miter"/>
                    </v:oval>
                  </v:group>
                  <v:shape id="مربع نص 41" o:spid="_x0000_s127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" filled="f" stroked="f">
                    <v:textbox style="mso-fit-shape-to-text:t">
                      <w:txbxContent>
                        <w:p w14:paraId="337BFF57" w14:textId="47146D38"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استخدام تقنيات إدارة الوقت الفعّالة</w:t>
                          </w:r>
                        </w:p>
                      </w:txbxContent>
                    </v:textbox>
                  </v:shape>
                </v:group>
                <v:shape id="صورة 54" o:spid="_x0000_s12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">
                  <v:imagedata r:id="rId99" o:title=""/>
                </v:shape>
                <w10:anchorlock/>
              </v:group>
            </w:pict>
          </mc:Fallback>
        </mc:AlternateContent>
      </w:r>
    </w:p>
    <w:p w14:paraId="3EBE306C"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تقنية بومودورو: العمل لمدة 25 دقيقة ثم الراحة لمدة 5 دقائق.</w:t>
      </w:r>
    </w:p>
    <w:p w14:paraId="21546C6A"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قاعدة 2 دقيقة: إذا كانت المهمة تستغرق أقل من دقيقتين، نفذها فوراً.</w:t>
      </w:r>
    </w:p>
    <w:p w14:paraId="3ECFD56E"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مبدأ باريتو (80/20): ركز على الـ 20% من المهام التي تحقق 80% من النتائج.</w:t>
      </w:r>
    </w:p>
    <w:p w14:paraId="313163DF" w14:textId="4CAECE8F" w:rsidR="00A0088F" w:rsidRPr="00EC1B54" w:rsidRDefault="00A0088F"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937201C" wp14:editId="743C9C3D">
                <wp:extent cx="5731510" cy="891540"/>
                <wp:effectExtent l="0" t="0" r="2540" b="22860"/>
                <wp:docPr id="734636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71980957" name="مجموعة 47"/>
                        <wpg:cNvGrpSpPr/>
                        <wpg:grpSpPr>
                          <a:xfrm>
                            <a:off x="0" y="0"/>
                            <a:ext cx="5731510" cy="895351"/>
                            <a:chOff x="0" y="0"/>
                            <a:chExt cx="5878196" cy="918845"/>
                          </a:xfrm>
                        </wpg:grpSpPr>
                        <wpg:grpSp>
                          <wpg:cNvPr id="307931218" name="مجموعة 48"/>
                          <wpg:cNvGrpSpPr/>
                          <wpg:grpSpPr>
                            <a:xfrm>
                              <a:off x="0" y="0"/>
                              <a:ext cx="5878196" cy="918845"/>
                              <a:chOff x="0" y="0"/>
                              <a:chExt cx="6240348" cy="919070"/>
                            </a:xfrm>
                          </wpg:grpSpPr>
                          <wpg:grpSp>
                            <wpg:cNvPr id="471510383" name="مجموعة 49"/>
                            <wpg:cNvGrpSpPr/>
                            <wpg:grpSpPr>
                              <a:xfrm>
                                <a:off x="0" y="169208"/>
                                <a:ext cx="5433072" cy="580613"/>
                                <a:chOff x="0" y="169208"/>
                                <a:chExt cx="5433072" cy="580613"/>
                              </a:xfrm>
                            </wpg:grpSpPr>
                            <wps:wsp>
                              <wps:cNvPr id="18400446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56010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5577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8322448" name="مربع نص 41"/>
                          <wps:cNvSpPr txBox="1"/>
                          <wps:spPr>
                            <a:xfrm>
                              <a:off x="204466" y="257055"/>
                              <a:ext cx="4615801" cy="387740"/>
                            </a:xfrm>
                            <a:prstGeom prst="rect">
                              <a:avLst/>
                            </a:prstGeom>
                            <a:noFill/>
                          </wps:spPr>
                          <wps:txbx>
                            <w:txbxContent>
                              <w:p w14:paraId="4ED1279F" w14:textId="3B41D6D6"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إنشاء نظام للمتابعة والمساءلة</w:t>
                                </w:r>
                              </w:p>
                            </w:txbxContent>
                          </wps:txbx>
                          <wps:bodyPr wrap="square" rtlCol="1">
                            <a:spAutoFit/>
                          </wps:bodyPr>
                        </wps:wsp>
                      </wpg:grpSp>
                      <pic:pic xmlns:pic="http://schemas.openxmlformats.org/drawingml/2006/picture">
                        <pic:nvPicPr>
                          <pic:cNvPr id="1871075791"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37201C" id="_x0000_s12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xIvNQ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2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">
                  <v:group id="مجموعة 48" o:spid="_x0000_s12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">
                    <v:group id="مجموعة 49" o:spid="_x0000_s12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">
                      <v:shape id="شكل حر 50" o:spid="_x0000_s12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" fillcolor="#a5a5a5 [2092]" stroked="f" strokeweight="1pt">
                        <v:stroke joinstyle="miter"/>
                      </v:roundrect>
                    </v:group>
                    <v:oval id="شكل بيضاوي 52" o:spid="_x0000_s12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" filled="f" strokecolor="#168489" strokeweight="1pt">
                      <v:stroke joinstyle="miter"/>
                    </v:oval>
                  </v:group>
                  <v:shape id="مربع نص 41" o:spid="_x0000_s128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" filled="f" stroked="f">
                    <v:textbox style="mso-fit-shape-to-text:t">
                      <w:txbxContent>
                        <w:p w14:paraId="4ED1279F" w14:textId="3B41D6D6"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إنشاء نظام للمتابعة والمساءلة</w:t>
                          </w:r>
                        </w:p>
                      </w:txbxContent>
                    </v:textbox>
                  </v:shape>
                </v:group>
                <v:shape id="صورة 54" o:spid="_x0000_s12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">
                  <v:imagedata r:id="rId99" o:title=""/>
                </v:shape>
                <w10:anchorlock/>
              </v:group>
            </w:pict>
          </mc:Fallback>
        </mc:AlternateContent>
      </w:r>
    </w:p>
    <w:p w14:paraId="7CB27EB3" w14:textId="67DBA3BC"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استخدم تطبيقات وأدوات تتبع الأهداف والمهام.</w:t>
      </w:r>
    </w:p>
    <w:p w14:paraId="66B39ED9" w14:textId="702554E3"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اعتمد نظام المراجعة الأسبوعية لتقييم التقدم.</w:t>
      </w:r>
    </w:p>
    <w:p w14:paraId="13E1D48F" w14:textId="63367063"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ابحث عن شريك مساءلة (</w:t>
      </w:r>
      <w:r w:rsidRPr="00EC1B54">
        <w:rPr>
          <w:rFonts w:ascii="Sakkal Majalla" w:hAnsi="Sakkal Majalla"/>
          <w:sz w:val="34"/>
        </w:rPr>
        <w:t>Accountability Partner</w:t>
      </w:r>
      <w:r w:rsidRPr="00EC1B54">
        <w:rPr>
          <w:rFonts w:ascii="Sakkal Majalla" w:hAnsi="Sakkal Majalla"/>
          <w:sz w:val="34"/>
          <w:rtl/>
        </w:rPr>
        <w:t>) لمشاركة أهدافك ومتابعة تقدمك معه.</w:t>
      </w:r>
    </w:p>
    <w:p w14:paraId="59A430BD"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w:t>
      </w:r>
      <w:r w:rsidRPr="005F2CA6">
        <w:rPr>
          <w:rFonts w:ascii="Sakkal Majalla" w:hAnsi="Sakkal Majalla"/>
          <w:sz w:val="34"/>
          <w:highlight w:val="lightGray"/>
          <w:rtl/>
        </w:rPr>
        <w:t>قال الإمام الشافعي: "ما وصل من وصل إلا بالجد والاجتهاد، والمواظبة عليهما حتى يبلغ."</w:t>
      </w:r>
    </w:p>
    <w:p w14:paraId="0AEEA4BF" w14:textId="33A4BDF1" w:rsidR="00EC1B54" w:rsidRPr="00A0088F" w:rsidRDefault="00A0088F" w:rsidP="00A0088F">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E354D60" wp14:editId="70FF2A71">
                <wp:extent cx="5731510" cy="891540"/>
                <wp:effectExtent l="0" t="0" r="2540" b="22860"/>
                <wp:docPr id="1360673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56149254" name="مجموعة 47"/>
                        <wpg:cNvGrpSpPr/>
                        <wpg:grpSpPr>
                          <a:xfrm>
                            <a:off x="0" y="0"/>
                            <a:ext cx="5731510" cy="895351"/>
                            <a:chOff x="0" y="0"/>
                            <a:chExt cx="5878196" cy="918845"/>
                          </a:xfrm>
                        </wpg:grpSpPr>
                        <wpg:grpSp>
                          <wpg:cNvPr id="1712878404" name="مجموعة 48"/>
                          <wpg:cNvGrpSpPr/>
                          <wpg:grpSpPr>
                            <a:xfrm>
                              <a:off x="0" y="0"/>
                              <a:ext cx="5878196" cy="918845"/>
                              <a:chOff x="0" y="0"/>
                              <a:chExt cx="6240348" cy="919070"/>
                            </a:xfrm>
                          </wpg:grpSpPr>
                          <wpg:grpSp>
                            <wpg:cNvPr id="505266644" name="مجموعة 49"/>
                            <wpg:cNvGrpSpPr/>
                            <wpg:grpSpPr>
                              <a:xfrm>
                                <a:off x="0" y="169208"/>
                                <a:ext cx="5433072" cy="580613"/>
                                <a:chOff x="0" y="169208"/>
                                <a:chExt cx="5433072" cy="580613"/>
                              </a:xfrm>
                            </wpg:grpSpPr>
                            <wps:wsp>
                              <wps:cNvPr id="19264038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18727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54251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3600695" name="مربع نص 41"/>
                          <wps:cNvSpPr txBox="1"/>
                          <wps:spPr>
                            <a:xfrm>
                              <a:off x="204466" y="257055"/>
                              <a:ext cx="4615801" cy="387740"/>
                            </a:xfrm>
                            <a:prstGeom prst="rect">
                              <a:avLst/>
                            </a:prstGeom>
                            <a:noFill/>
                          </wps:spPr>
                          <wps:txbx>
                            <w:txbxContent>
                              <w:p w14:paraId="052C4C57" w14:textId="13DEA9A2"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تطوير بيئة داعمة للإنتاجية</w:t>
                                </w:r>
                              </w:p>
                            </w:txbxContent>
                          </wps:txbx>
                          <wps:bodyPr wrap="square" rtlCol="1">
                            <a:spAutoFit/>
                          </wps:bodyPr>
                        </wps:wsp>
                      </wpg:grpSp>
                      <pic:pic xmlns:pic="http://schemas.openxmlformats.org/drawingml/2006/picture">
                        <pic:nvPicPr>
                          <pic:cNvPr id="793536588"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354D60" id="_x0000_s12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fHzcnAcAAPc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J8fNycBwAA9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2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">
                  <v:group id="مجموعة 48" o:spid="_x0000_s12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">
                    <v:group id="مجموعة 49" o:spid="_x0000_s12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">
                      <v:shape id="شكل حر 50" o:spid="_x0000_s12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" fillcolor="#a5a5a5 [2092]" stroked="f" strokeweight="1pt">
                        <v:stroke joinstyle="miter"/>
                      </v:roundrect>
                    </v:group>
                    <v:oval id="شكل بيضاوي 52" o:spid="_x0000_s12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" filled="f" strokecolor="#168489" strokeweight="1pt">
                      <v:stroke joinstyle="miter"/>
                    </v:oval>
                  </v:group>
                  <v:shape id="مربع نص 41" o:spid="_x0000_s129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" filled="f" stroked="f">
                    <v:textbox style="mso-fit-shape-to-text:t">
                      <w:txbxContent>
                        <w:p w14:paraId="052C4C57" w14:textId="13DEA9A2"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تطوير بيئة داعمة للإنتاجية</w:t>
                          </w:r>
                        </w:p>
                      </w:txbxContent>
                    </v:textbox>
                  </v:shape>
                </v:group>
                <v:shape id="صورة 54" o:spid="_x0000_s12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">
                  <v:imagedata r:id="rId99" o:title=""/>
                </v:shape>
                <w10:anchorlock/>
              </v:group>
            </w:pict>
          </mc:Fallback>
        </mc:AlternateContent>
      </w:r>
    </w:p>
    <w:p w14:paraId="0032DDF3" w14:textId="52178F15"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هندسة البيئة المحيطة لتقليل المشتتات وزيادة التركيز.</w:t>
      </w:r>
    </w:p>
    <w:p w14:paraId="3A796D59" w14:textId="6CD8EBDF"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تطبيق مبدأ "التصميم الافتراضي" بجعل الخيارات المنتجة هي الخيارات التلقائية.</w:t>
      </w:r>
    </w:p>
    <w:p w14:paraId="5F64C068" w14:textId="58DDC2A5"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بناء روتين يومي وعادات إيجابية تدعم تحقيق الأهداف.</w:t>
      </w:r>
    </w:p>
    <w:p w14:paraId="26339FD4" w14:textId="2DF7872B" w:rsidR="001F1828" w:rsidRPr="00EC1B54" w:rsidRDefault="00EC1B54" w:rsidP="001F1828">
      <w:pPr>
        <w:spacing w:line="259" w:lineRule="auto"/>
        <w:rPr>
          <w:rFonts w:ascii="Sakkal Majalla" w:hAnsi="Sakkal Majalla"/>
          <w:sz w:val="34"/>
          <w:rtl/>
        </w:rPr>
      </w:pPr>
      <w:r w:rsidRPr="00EC1B54">
        <w:rPr>
          <w:rFonts w:ascii="Sakkal Majalla" w:hAnsi="Sakkal Majalla"/>
          <w:sz w:val="34"/>
          <w:rtl/>
        </w:rPr>
        <w:t xml:space="preserve">   أظهرت إحصائيات معهد التخطيط الاستراتيجي (2023) أن تصميم بيئة عمل داعمة يزيد من الإنتاجية بنسبة 32%.</w:t>
      </w:r>
    </w:p>
    <w:p w14:paraId="148B782D" w14:textId="77777777" w:rsidR="00A0088F" w:rsidRDefault="00A0088F" w:rsidP="001F1828">
      <w:pPr>
        <w:keepNext/>
        <w:pageBreakBefore/>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32768" behindDoc="0" locked="0" layoutInCell="1" allowOverlap="1" wp14:anchorId="61470E74" wp14:editId="7E02611D">
                <wp:simplePos x="0" y="0"/>
                <wp:positionH relativeFrom="margin">
                  <wp:posOffset>5257165</wp:posOffset>
                </wp:positionH>
                <wp:positionV relativeFrom="paragraph">
                  <wp:posOffset>27305</wp:posOffset>
                </wp:positionV>
                <wp:extent cx="496570" cy="382270"/>
                <wp:effectExtent l="0" t="0" r="0" b="17780"/>
                <wp:wrapSquare wrapText="bothSides"/>
                <wp:docPr id="351268642"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817473875"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102391931"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C29175B" id="Group 20" o:spid="_x0000_s1026" style="position:absolute;margin-left:413.95pt;margin-top:2.15pt;width:39.1pt;height:30.1pt;z-index:252832768;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">
                  <v:imagedata r:id="rId7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34497E62" w14:textId="5A94ABB0" w:rsidR="00EC1B54" w:rsidRPr="00A0088F" w:rsidRDefault="00EC1B54" w:rsidP="00A0088F">
      <w:pPr>
        <w:spacing w:line="259" w:lineRule="auto"/>
        <w:rPr>
          <w:rFonts w:ascii="Sakkal Majalla" w:hAnsi="Sakkal Majalla"/>
          <w:b/>
          <w:bCs/>
          <w:color w:val="C00000"/>
          <w:sz w:val="34"/>
          <w:rtl/>
        </w:rPr>
      </w:pPr>
      <w:r w:rsidRPr="00EC1B54">
        <w:rPr>
          <w:rFonts w:ascii="Sakkal Majalla" w:hAnsi="Sakkal Majalla"/>
          <w:b/>
          <w:bCs/>
          <w:sz w:val="34"/>
          <w:rtl/>
        </w:rPr>
        <w:t xml:space="preserve"> </w:t>
      </w:r>
    </w:p>
    <w:p w14:paraId="5BC6F861" w14:textId="222FA993" w:rsidR="00EC1B54" w:rsidRPr="00EC1B54" w:rsidRDefault="008D2A1A" w:rsidP="008D2A1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3008" behindDoc="1" locked="0" layoutInCell="1" allowOverlap="1" wp14:anchorId="21214A43" wp14:editId="3BCC19EB">
            <wp:simplePos x="0" y="0"/>
            <wp:positionH relativeFrom="column">
              <wp:posOffset>17922</wp:posOffset>
            </wp:positionH>
            <wp:positionV relativeFrom="paragraph">
              <wp:posOffset>48260</wp:posOffset>
            </wp:positionV>
            <wp:extent cx="1408430" cy="962660"/>
            <wp:effectExtent l="0" t="0" r="1270" b="8890"/>
            <wp:wrapTight wrapText="bothSides">
              <wp:wrapPolygon edited="0">
                <wp:start x="0" y="0"/>
                <wp:lineTo x="0" y="21372"/>
                <wp:lineTo x="21327" y="21372"/>
                <wp:lineTo x="21327" y="0"/>
                <wp:lineTo x="0" y="0"/>
              </wp:wrapPolygon>
            </wp:wrapTight>
            <wp:docPr id="613776972" name="صورة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776972" name="صورة 613776972"/>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408430" cy="962660"/>
                    </a:xfrm>
                    <a:prstGeom prst="rect">
                      <a:avLst/>
                    </a:prstGeom>
                  </pic:spPr>
                </pic:pic>
              </a:graphicData>
            </a:graphic>
            <wp14:sizeRelH relativeFrom="margin">
              <wp14:pctWidth>0</wp14:pctWidth>
            </wp14:sizeRelH>
            <wp14:sizeRelV relativeFrom="margin">
              <wp14:pctHeight>0</wp14:pctHeight>
            </wp14:sizeRelV>
          </wp:anchor>
        </w:drawing>
      </w:r>
      <w:r w:rsidR="00EC1B54" w:rsidRPr="00EC1B54">
        <w:rPr>
          <w:rFonts w:ascii="Sakkal Majalla" w:hAnsi="Sakkal Majalla"/>
          <w:sz w:val="34"/>
          <w:rtl/>
        </w:rPr>
        <w:t>خالد، مدرب في مجال التنمية البشرية، كان يعاني من صعوبة في إنجاز أهدافه. بعد تطبيق استراتيجية تقسيم الأهداف واستخدام تقنية بومودورو، تمكن من زيادة إنتاجيته بنسبة 60% وأنهى تطوير برنامج تدريبي كامل في شهر واحد بدلاً من ثلاثة أشهر.</w:t>
      </w:r>
    </w:p>
    <w:p w14:paraId="7B337588" w14:textId="3ECCE96C" w:rsidR="00EC1B54" w:rsidRPr="00EC1B54" w:rsidRDefault="00A0088F" w:rsidP="001F1828">
      <w:pPr>
        <w:rPr>
          <w:rFonts w:ascii="Sakkal Majalla" w:hAnsi="Sakkal Majalla"/>
          <w:b/>
          <w:bCs/>
          <w:color w:val="FF0000"/>
          <w:sz w:val="34"/>
          <w:rtl/>
        </w:rPr>
      </w:pPr>
      <w:r w:rsidRPr="002A078C">
        <w:rPr>
          <w:rFonts w:ascii="Sakkal Majalla" w:hAnsi="Sakkal Majalla"/>
          <w:noProof/>
          <w:color w:val="002060"/>
          <w:sz w:val="34"/>
          <w:lang w:bidi="ar-SY"/>
        </w:rPr>
        <mc:AlternateContent>
          <mc:Choice Requires="wpg">
            <w:drawing>
              <wp:inline distT="0" distB="0" distL="0" distR="0" wp14:anchorId="5FA42D76" wp14:editId="1A487CC8">
                <wp:extent cx="5578240" cy="870789"/>
                <wp:effectExtent l="0" t="0" r="22860" b="24765"/>
                <wp:docPr id="153889409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022716316"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08728898" name="مجموعة 39"/>
                        <wpg:cNvGrpSpPr/>
                        <wpg:grpSpPr>
                          <a:xfrm>
                            <a:off x="1" y="0"/>
                            <a:ext cx="5731509" cy="895349"/>
                            <a:chOff x="0" y="0"/>
                            <a:chExt cx="5878196" cy="918845"/>
                          </a:xfrm>
                        </wpg:grpSpPr>
                        <wpg:grpSp>
                          <wpg:cNvPr id="1148694202" name="مجموعة 40"/>
                          <wpg:cNvGrpSpPr/>
                          <wpg:grpSpPr>
                            <a:xfrm>
                              <a:off x="0" y="0"/>
                              <a:ext cx="5878196" cy="918845"/>
                              <a:chOff x="0" y="0"/>
                              <a:chExt cx="6240348" cy="919070"/>
                            </a:xfrm>
                          </wpg:grpSpPr>
                          <wpg:grpSp>
                            <wpg:cNvPr id="615006821" name="مجموعة 41"/>
                            <wpg:cNvGrpSpPr/>
                            <wpg:grpSpPr>
                              <a:xfrm>
                                <a:off x="0" y="169208"/>
                                <a:ext cx="5433072" cy="580613"/>
                                <a:chOff x="0" y="169208"/>
                                <a:chExt cx="5433072" cy="580613"/>
                              </a:xfrm>
                            </wpg:grpSpPr>
                            <wps:wsp>
                              <wps:cNvPr id="7813409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987308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577529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011478" name="مربع نص 41"/>
                          <wps:cNvSpPr txBox="1"/>
                          <wps:spPr>
                            <a:xfrm>
                              <a:off x="159679" y="256611"/>
                              <a:ext cx="4851305" cy="398676"/>
                            </a:xfrm>
                            <a:prstGeom prst="rect">
                              <a:avLst/>
                            </a:prstGeom>
                            <a:noFill/>
                          </wps:spPr>
                          <wps:txbx>
                            <w:txbxContent>
                              <w:p w14:paraId="4BEAF1D1" w14:textId="79BD99FA"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كيف استفيد من البوصلة لأبدأ الآن وليس غداً؟</w:t>
                                </w:r>
                              </w:p>
                            </w:txbxContent>
                          </wps:txbx>
                          <wps:bodyPr wrap="square" rtlCol="1">
                            <a:spAutoFit/>
                          </wps:bodyPr>
                        </wps:wsp>
                      </wpg:grpSp>
                    </wpg:wgp>
                  </a:graphicData>
                </a:graphic>
              </wp:inline>
            </w:drawing>
          </mc:Choice>
          <mc:Fallback>
            <w:pict>
              <v:group w14:anchorId="5FA42D76" id="_x0000_s129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">
                <v:shape id="صورة 38" o:spid="_x0000_s129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">
                  <v:imagedata r:id="rId60" o:title=""/>
                </v:shape>
                <v:group id="مجموعة 39" o:spid="_x0000_s12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">
                  <v:group id="_x0000_s12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">
                    <v:group id="مجموعة 41" o:spid="_x0000_s12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">
                      <v:shape id="شكل حر 42" o:spid="_x0000_s12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" fillcolor="#168489" stroked="f" strokeweight="1pt">
                        <v:stroke joinstyle="miter"/>
                      </v:roundrect>
                    </v:group>
                    <v:oval id="شكل بيضاوي 44" o:spid="_x0000_s13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" filled="f" strokecolor="#a5a5a5 [2092]" strokeweight="1pt">
                      <v:stroke joinstyle="miter"/>
                    </v:oval>
                  </v:group>
                  <v:shape id="مربع نص 41" o:spid="_x0000_s130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" filled="f" stroked="f">
                    <v:textbox style="mso-fit-shape-to-text:t">
                      <w:txbxContent>
                        <w:p w14:paraId="4BEAF1D1" w14:textId="79BD99FA" w:rsidR="00A0088F" w:rsidRDefault="00A0088F" w:rsidP="00A0088F">
                          <w:pPr>
                            <w:rPr>
                              <w:rFonts w:eastAsia="Calibri" w:hAnsi="Adobe Arabic" w:cs="Adobe Arabic"/>
                              <w:b/>
                              <w:bCs/>
                              <w:color w:val="FFFFFF"/>
                              <w:kern w:val="24"/>
                              <w:sz w:val="36"/>
                              <w:szCs w:val="36"/>
                              <w:lang w:bidi="ar-EG"/>
                            </w:rPr>
                          </w:pPr>
                          <w:r w:rsidRPr="00A0088F">
                            <w:rPr>
                              <w:rFonts w:eastAsia="Calibri" w:hAnsi="Adobe Arabic" w:cs="Adobe Arabic"/>
                              <w:b/>
                              <w:bCs/>
                              <w:color w:val="FFFFFF"/>
                              <w:kern w:val="24"/>
                              <w:sz w:val="36"/>
                              <w:szCs w:val="36"/>
                              <w:rtl/>
                              <w:lang w:bidi="ar-EG"/>
                            </w:rPr>
                            <w:t>كيف استفيد من البوصلة لأبدأ الآن وليس غداً؟</w:t>
                          </w:r>
                        </w:p>
                      </w:txbxContent>
                    </v:textbox>
                  </v:shape>
                </v:group>
                <w10:anchorlock/>
              </v:group>
            </w:pict>
          </mc:Fallback>
        </mc:AlternateContent>
      </w:r>
    </w:p>
    <w:p w14:paraId="3F700CAA" w14:textId="4FB4BDC9" w:rsidR="00A0088F" w:rsidRDefault="00EC1B54" w:rsidP="001F1828">
      <w:pPr>
        <w:spacing w:line="259" w:lineRule="auto"/>
        <w:rPr>
          <w:rFonts w:ascii="Sakkal Majalla" w:hAnsi="Sakkal Majalla"/>
          <w:b/>
          <w:bCs/>
          <w:color w:val="008080"/>
          <w:sz w:val="34"/>
        </w:rPr>
      </w:pPr>
      <w:r w:rsidRPr="00A0088F">
        <w:rPr>
          <w:rFonts w:ascii="Sakkal Majalla" w:hAnsi="Sakkal Majalla"/>
          <w:b/>
          <w:bCs/>
          <w:color w:val="008080"/>
          <w:sz w:val="34"/>
          <w:rtl/>
        </w:rPr>
        <w:t>العوائق الرئيسية التي تمنعنا من البدء:</w:t>
      </w:r>
    </w:p>
    <w:p w14:paraId="622AE52B" w14:textId="50D70935" w:rsidR="001F1828" w:rsidRPr="00A0088F" w:rsidRDefault="001F1828" w:rsidP="001F1828">
      <w:pPr>
        <w:spacing w:line="259" w:lineRule="auto"/>
        <w:jc w:val="center"/>
        <w:rPr>
          <w:rFonts w:ascii="Sakkal Majalla" w:hAnsi="Sakkal Majalla"/>
          <w:b/>
          <w:bCs/>
          <w:color w:val="008080"/>
          <w:sz w:val="34"/>
        </w:rPr>
      </w:pPr>
      <w:r w:rsidRPr="001F1828">
        <w:rPr>
          <w:rFonts w:ascii="Sakkal Majalla" w:hAnsi="Sakkal Majalla"/>
          <w:b/>
          <w:bCs/>
          <w:noProof/>
          <w:color w:val="008080"/>
          <w:sz w:val="34"/>
        </w:rPr>
        <mc:AlternateContent>
          <mc:Choice Requires="wpg">
            <w:drawing>
              <wp:inline distT="0" distB="0" distL="0" distR="0" wp14:anchorId="64890FDE" wp14:editId="7057091E">
                <wp:extent cx="3730676" cy="3709750"/>
                <wp:effectExtent l="0" t="0" r="3175" b="24130"/>
                <wp:docPr id="236" name="مجموعة 235">
                  <a:extLst xmlns:a="http://schemas.openxmlformats.org/drawingml/2006/main">
                    <a:ext uri="{FF2B5EF4-FFF2-40B4-BE49-F238E27FC236}">
                      <a16:creationId xmlns:a16="http://schemas.microsoft.com/office/drawing/2014/main" id="{0D947194-703D-AB8D-DDBD-3B807F3F5414}"/>
                    </a:ext>
                  </a:extLst>
                </wp:docPr>
                <wp:cNvGraphicFramePr/>
                <a:graphic xmlns:a="http://schemas.openxmlformats.org/drawingml/2006/main">
                  <a:graphicData uri="http://schemas.microsoft.com/office/word/2010/wordprocessingGroup">
                    <wpg:wgp>
                      <wpg:cNvGrpSpPr/>
                      <wpg:grpSpPr>
                        <a:xfrm>
                          <a:off x="0" y="0"/>
                          <a:ext cx="3730676" cy="3709750"/>
                          <a:chOff x="0" y="0"/>
                          <a:chExt cx="3730676" cy="3709750"/>
                        </a:xfrm>
                      </wpg:grpSpPr>
                      <wpg:grpSp>
                        <wpg:cNvPr id="1998573081" name="مجموعة 1998573081">
                          <a:extLst>
                            <a:ext uri="{FF2B5EF4-FFF2-40B4-BE49-F238E27FC236}">
                              <a16:creationId xmlns:a16="http://schemas.microsoft.com/office/drawing/2014/main" id="{6EC25615-296D-7CED-DAD5-4125B895625F}"/>
                            </a:ext>
                          </a:extLst>
                        </wpg:cNvPr>
                        <wpg:cNvGrpSpPr/>
                        <wpg:grpSpPr>
                          <a:xfrm>
                            <a:off x="1830678" y="1935279"/>
                            <a:ext cx="1115667" cy="1770366"/>
                            <a:chOff x="1830677" y="1935279"/>
                            <a:chExt cx="1390650" cy="2206930"/>
                          </a:xfrm>
                        </wpg:grpSpPr>
                        <wpg:grpSp>
                          <wpg:cNvPr id="1551494919" name="مجموعة 1551494919">
                            <a:extLst>
                              <a:ext uri="{FF2B5EF4-FFF2-40B4-BE49-F238E27FC236}">
                                <a16:creationId xmlns:a16="http://schemas.microsoft.com/office/drawing/2014/main" id="{50C0092A-4AC1-9DB6-2B43-30E8D76F31C8}"/>
                              </a:ext>
                            </a:extLst>
                          </wpg:cNvPr>
                          <wpg:cNvGrpSpPr/>
                          <wpg:grpSpPr>
                            <a:xfrm>
                              <a:off x="1830677" y="1935279"/>
                              <a:ext cx="1390650" cy="2206930"/>
                              <a:chOff x="1830677" y="1935279"/>
                              <a:chExt cx="1390650" cy="2206930"/>
                            </a:xfrm>
                          </wpg:grpSpPr>
                          <wps:wsp>
                            <wps:cNvPr id="1926331854" name="شكل بيضاوي 1926331854">
                              <a:extLst>
                                <a:ext uri="{FF2B5EF4-FFF2-40B4-BE49-F238E27FC236}">
                                  <a16:creationId xmlns:a16="http://schemas.microsoft.com/office/drawing/2014/main" id="{65EECFF3-C11D-3862-750A-7AF2FDC6C8E5}"/>
                                </a:ext>
                              </a:extLst>
                            </wps:cNvPr>
                            <wps:cNvSpPr/>
                            <wps:spPr>
                              <a:xfrm>
                                <a:off x="2141925" y="1935279"/>
                                <a:ext cx="768154" cy="768154"/>
                              </a:xfrm>
                              <a:prstGeom prst="ellipse">
                                <a:avLst/>
                              </a:prstGeom>
                              <a:solidFill>
                                <a:schemeClr val="accent1">
                                  <a:lumMod val="75000"/>
                                </a:schemeClr>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48441015" name="شكل حر: شكل 648441015">
                              <a:extLst>
                                <a:ext uri="{FF2B5EF4-FFF2-40B4-BE49-F238E27FC236}">
                                  <a16:creationId xmlns:a16="http://schemas.microsoft.com/office/drawing/2014/main" id="{D77B4E78-3B66-7198-4949-DA1E0E4DD08B}"/>
                                </a:ext>
                              </a:extLst>
                            </wps:cNvPr>
                            <wps:cNvSpPr/>
                            <wps:spPr>
                              <a:xfrm>
                                <a:off x="1830677" y="2141684"/>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577297447" name="مربع نص 25">
                            <a:extLst>
                              <a:ext uri="{FF2B5EF4-FFF2-40B4-BE49-F238E27FC236}">
                                <a16:creationId xmlns:a16="http://schemas.microsoft.com/office/drawing/2014/main" id="{5AC4E4BB-2821-F6B8-3AA8-377A44B03CB7}"/>
                              </a:ext>
                            </a:extLst>
                          </wps:cNvPr>
                          <wps:cNvSpPr txBox="1"/>
                          <wps:spPr>
                            <a:xfrm>
                              <a:off x="2026299" y="3065695"/>
                              <a:ext cx="1051127" cy="820085"/>
                            </a:xfrm>
                            <a:prstGeom prst="rect">
                              <a:avLst/>
                            </a:prstGeom>
                            <a:noFill/>
                          </wps:spPr>
                          <wps:txbx>
                            <w:txbxContent>
                              <w:p w14:paraId="74113195" w14:textId="77777777" w:rsidR="001F1828" w:rsidRDefault="001F1828" w:rsidP="001F1828">
                                <w:pPr>
                                  <w:bidi w:val="0"/>
                                  <w:spacing w:line="273" w:lineRule="auto"/>
                                  <w:jc w:val="center"/>
                                  <w:rPr>
                                    <w:rFonts w:hAnsi="Adobe Arabic" w:cs="Adobe Arabic"/>
                                    <w:b/>
                                    <w:bCs/>
                                    <w:kern w:val="24"/>
                                    <w:sz w:val="36"/>
                                    <w:szCs w:val="36"/>
                                    <w:lang w:bidi="ar-SY"/>
                                  </w:rPr>
                                </w:pPr>
                                <w:r>
                                  <w:rPr>
                                    <w:rFonts w:hAnsi="Adobe Arabic" w:cs="Adobe Arabic"/>
                                    <w:b/>
                                    <w:bCs/>
                                    <w:kern w:val="24"/>
                                    <w:sz w:val="36"/>
                                    <w:szCs w:val="36"/>
                                    <w:rtl/>
                                    <w:lang w:bidi="ar-SY"/>
                                  </w:rPr>
                                  <w:t>الإرهاق المعرفي</w:t>
                                </w:r>
                              </w:p>
                            </w:txbxContent>
                          </wps:txbx>
                          <wps:bodyPr wrap="square" rtlCol="1">
                            <a:spAutoFit/>
                          </wps:bodyPr>
                        </wps:wsp>
                      </wpg:grpSp>
                      <wpg:grpSp>
                        <wpg:cNvPr id="1435570960" name="مجموعة 1435570960">
                          <a:extLst>
                            <a:ext uri="{FF2B5EF4-FFF2-40B4-BE49-F238E27FC236}">
                              <a16:creationId xmlns:a16="http://schemas.microsoft.com/office/drawing/2014/main" id="{62835E63-4D7F-0E02-EF66-283F25E28CD0}"/>
                            </a:ext>
                          </a:extLst>
                        </wpg:cNvPr>
                        <wpg:cNvGrpSpPr/>
                        <wpg:grpSpPr>
                          <a:xfrm>
                            <a:off x="430851" y="1938995"/>
                            <a:ext cx="1115666" cy="1770755"/>
                            <a:chOff x="430851" y="1938995"/>
                            <a:chExt cx="1390650" cy="2207416"/>
                          </a:xfrm>
                        </wpg:grpSpPr>
                        <wpg:grpSp>
                          <wpg:cNvPr id="514369865" name="مجموعة 514369865">
                            <a:extLst>
                              <a:ext uri="{FF2B5EF4-FFF2-40B4-BE49-F238E27FC236}">
                                <a16:creationId xmlns:a16="http://schemas.microsoft.com/office/drawing/2014/main" id="{4D857153-319F-160E-7412-015D955C9870}"/>
                              </a:ext>
                            </a:extLst>
                          </wpg:cNvPr>
                          <wpg:cNvGrpSpPr/>
                          <wpg:grpSpPr>
                            <a:xfrm>
                              <a:off x="430851" y="1938995"/>
                              <a:ext cx="1390650" cy="2206930"/>
                              <a:chOff x="430851" y="1938995"/>
                              <a:chExt cx="1390650" cy="2206930"/>
                            </a:xfrm>
                          </wpg:grpSpPr>
                          <wps:wsp>
                            <wps:cNvPr id="978899658" name="شكل بيضاوي 978899658">
                              <a:extLst>
                                <a:ext uri="{FF2B5EF4-FFF2-40B4-BE49-F238E27FC236}">
                                  <a16:creationId xmlns:a16="http://schemas.microsoft.com/office/drawing/2014/main" id="{B7F61616-E4E3-79CE-1808-9A2781C56965}"/>
                                </a:ext>
                              </a:extLst>
                            </wps:cNvPr>
                            <wps:cNvSpPr/>
                            <wps:spPr>
                              <a:xfrm>
                                <a:off x="742099" y="1938995"/>
                                <a:ext cx="768154" cy="768154"/>
                              </a:xfrm>
                              <a:prstGeom prst="ellipse">
                                <a:avLst/>
                              </a:prstGeom>
                              <a:solidFill>
                                <a:srgbClr val="33CCCC"/>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38452013" name="شكل حر: شكل 738452013">
                              <a:extLst>
                                <a:ext uri="{FF2B5EF4-FFF2-40B4-BE49-F238E27FC236}">
                                  <a16:creationId xmlns:a16="http://schemas.microsoft.com/office/drawing/2014/main" id="{6C33BED3-C9ED-A655-D465-C5FFD0C3C16B}"/>
                                </a:ext>
                              </a:extLst>
                            </wps:cNvPr>
                            <wps:cNvSpPr/>
                            <wps:spPr>
                              <a:xfrm>
                                <a:off x="430851" y="2145400"/>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424222777" name="مربع نص 25">
                            <a:extLst>
                              <a:ext uri="{FF2B5EF4-FFF2-40B4-BE49-F238E27FC236}">
                                <a16:creationId xmlns:a16="http://schemas.microsoft.com/office/drawing/2014/main" id="{746AE485-007B-09EA-0FD1-E284FC49987B}"/>
                              </a:ext>
                            </a:extLst>
                          </wps:cNvPr>
                          <wps:cNvSpPr txBox="1"/>
                          <wps:spPr>
                            <a:xfrm>
                              <a:off x="510684" y="2962194"/>
                              <a:ext cx="1185685" cy="1184217"/>
                            </a:xfrm>
                            <a:prstGeom prst="rect">
                              <a:avLst/>
                            </a:prstGeom>
                          </wps:spPr>
                          <wps:txbx>
                            <w:txbxContent>
                              <w:p w14:paraId="52A81D96"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فجوة الالتزام-التنفيذ</w:t>
                                </w:r>
                              </w:p>
                            </w:txbxContent>
                          </wps:txbx>
                          <wps:bodyPr wrap="square" rtlCol="1">
                            <a:spAutoFit/>
                          </wps:bodyPr>
                        </wps:wsp>
                      </wpg:grpSp>
                      <wps:wsp>
                        <wps:cNvPr id="1171230733" name="TextBox 6">
                          <a:extLst>
                            <a:ext uri="{FF2B5EF4-FFF2-40B4-BE49-F238E27FC236}">
                              <a16:creationId xmlns:a16="http://schemas.microsoft.com/office/drawing/2014/main" id="{7770C921-43FD-E089-A5B7-3CC467E5F5F6}"/>
                            </a:ext>
                          </a:extLst>
                        </wps:cNvPr>
                        <wps:cNvSpPr txBox="1"/>
                        <wps:spPr>
                          <a:xfrm>
                            <a:off x="676442" y="1911036"/>
                            <a:ext cx="601345" cy="661670"/>
                          </a:xfrm>
                          <a:prstGeom prst="rect">
                            <a:avLst/>
                          </a:prstGeom>
                          <a:noFill/>
                        </wps:spPr>
                        <wps:txbx>
                          <w:txbxContent>
                            <w:p w14:paraId="1683D218"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square" rtlCol="0">
                          <a:spAutoFit/>
                        </wps:bodyPr>
                      </wps:wsp>
                      <wps:wsp>
                        <wps:cNvPr id="1782964543" name="TextBox 6">
                          <a:extLst>
                            <a:ext uri="{FF2B5EF4-FFF2-40B4-BE49-F238E27FC236}">
                              <a16:creationId xmlns:a16="http://schemas.microsoft.com/office/drawing/2014/main" id="{71715288-0512-FA6B-6FB6-6499AA8EA57A}"/>
                            </a:ext>
                          </a:extLst>
                        </wps:cNvPr>
                        <wps:cNvSpPr txBox="1"/>
                        <wps:spPr>
                          <a:xfrm>
                            <a:off x="2105704" y="1910765"/>
                            <a:ext cx="601345" cy="661670"/>
                          </a:xfrm>
                          <a:prstGeom prst="rect">
                            <a:avLst/>
                          </a:prstGeom>
                          <a:noFill/>
                          <a:ln>
                            <a:noFill/>
                          </a:ln>
                        </wps:spPr>
                        <wps:txbx>
                          <w:txbxContent>
                            <w:p w14:paraId="5A1FAAF3"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square" rtlCol="0">
                          <a:spAutoFit/>
                        </wps:bodyPr>
                      </wps:wsp>
                      <wpg:grpSp>
                        <wpg:cNvPr id="1708117880" name="مجموعة 1708117880">
                          <a:extLst>
                            <a:ext uri="{FF2B5EF4-FFF2-40B4-BE49-F238E27FC236}">
                              <a16:creationId xmlns:a16="http://schemas.microsoft.com/office/drawing/2014/main" id="{E7E2BB38-3856-F6E5-8BAE-FA8C43EE1314}"/>
                            </a:ext>
                          </a:extLst>
                        </wpg:cNvPr>
                        <wpg:cNvGrpSpPr/>
                        <wpg:grpSpPr>
                          <a:xfrm>
                            <a:off x="2579045" y="19350"/>
                            <a:ext cx="1151631" cy="1770366"/>
                            <a:chOff x="2579045" y="19350"/>
                            <a:chExt cx="1435479" cy="2206930"/>
                          </a:xfrm>
                        </wpg:grpSpPr>
                        <wpg:grpSp>
                          <wpg:cNvPr id="15459551" name="مجموعة 15459551">
                            <a:extLst>
                              <a:ext uri="{FF2B5EF4-FFF2-40B4-BE49-F238E27FC236}">
                                <a16:creationId xmlns:a16="http://schemas.microsoft.com/office/drawing/2014/main" id="{4668A4F7-7D86-E4F6-9E72-A542D4FEE9D8}"/>
                              </a:ext>
                            </a:extLst>
                          </wpg:cNvPr>
                          <wpg:cNvGrpSpPr/>
                          <wpg:grpSpPr>
                            <a:xfrm>
                              <a:off x="2579045" y="19350"/>
                              <a:ext cx="1390650" cy="2206930"/>
                              <a:chOff x="2579045" y="19350"/>
                              <a:chExt cx="1390650" cy="2206930"/>
                            </a:xfrm>
                          </wpg:grpSpPr>
                          <wps:wsp>
                            <wps:cNvPr id="14723908" name="شكل بيضاوي 14723908">
                              <a:extLst>
                                <a:ext uri="{FF2B5EF4-FFF2-40B4-BE49-F238E27FC236}">
                                  <a16:creationId xmlns:a16="http://schemas.microsoft.com/office/drawing/2014/main" id="{EC81B81D-1A79-E997-F76C-8A4B566E5634}"/>
                                </a:ext>
                              </a:extLst>
                            </wps:cNvPr>
                            <wps:cNvSpPr/>
                            <wps:spPr>
                              <a:xfrm>
                                <a:off x="2890293" y="1935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044293846" name="شكل حر: شكل 2044293846">
                              <a:extLst>
                                <a:ext uri="{FF2B5EF4-FFF2-40B4-BE49-F238E27FC236}">
                                  <a16:creationId xmlns:a16="http://schemas.microsoft.com/office/drawing/2014/main" id="{F4C8C28A-379A-7C54-614B-82B750605105}"/>
                                </a:ext>
                              </a:extLst>
                            </wps:cNvPr>
                            <wps:cNvSpPr/>
                            <wps:spPr>
                              <a:xfrm>
                                <a:off x="2579045" y="225755"/>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186442407" name="مربع نص 25">
                            <a:extLst>
                              <a:ext uri="{FF2B5EF4-FFF2-40B4-BE49-F238E27FC236}">
                                <a16:creationId xmlns:a16="http://schemas.microsoft.com/office/drawing/2014/main" id="{4F811F88-6AE4-126D-3389-803ADDD2424B}"/>
                              </a:ext>
                            </a:extLst>
                          </wps:cNvPr>
                          <wps:cNvSpPr txBox="1"/>
                          <wps:spPr>
                            <a:xfrm>
                              <a:off x="2585054" y="1007671"/>
                              <a:ext cx="1429470" cy="820085"/>
                            </a:xfrm>
                            <a:prstGeom prst="rect">
                              <a:avLst/>
                            </a:prstGeom>
                            <a:noFill/>
                          </wps:spPr>
                          <wps:txbx>
                            <w:txbxContent>
                              <w:p w14:paraId="0BEE0A04" w14:textId="77777777" w:rsidR="001F1828" w:rsidRDefault="001F1828" w:rsidP="001F1828">
                                <w:pPr>
                                  <w:bidi w:val="0"/>
                                  <w:spacing w:line="273" w:lineRule="auto"/>
                                  <w:jc w:val="center"/>
                                  <w:rPr>
                                    <w:rFonts w:hAnsi="Adobe Arabic" w:cs="Adobe Arabic"/>
                                    <w:b/>
                                    <w:bCs/>
                                    <w:kern w:val="24"/>
                                    <w:sz w:val="36"/>
                                    <w:szCs w:val="36"/>
                                    <w:lang w:bidi="ar-SY"/>
                                  </w:rPr>
                                </w:pPr>
                                <w:r>
                                  <w:rPr>
                                    <w:rFonts w:hAnsi="Adobe Arabic" w:cs="Adobe Arabic"/>
                                    <w:b/>
                                    <w:bCs/>
                                    <w:kern w:val="24"/>
                                    <w:sz w:val="36"/>
                                    <w:szCs w:val="36"/>
                                    <w:rtl/>
                                    <w:lang w:bidi="ar-SY"/>
                                  </w:rPr>
                                  <w:t>المماطلة والتسويف</w:t>
                                </w:r>
                              </w:p>
                            </w:txbxContent>
                          </wps:txbx>
                          <wps:bodyPr wrap="square" rtlCol="1">
                            <a:spAutoFit/>
                          </wps:bodyPr>
                        </wps:wsp>
                      </wpg:grpSp>
                      <wpg:grpSp>
                        <wpg:cNvPr id="715861478" name="مجموعة 715861478">
                          <a:extLst>
                            <a:ext uri="{FF2B5EF4-FFF2-40B4-BE49-F238E27FC236}">
                              <a16:creationId xmlns:a16="http://schemas.microsoft.com/office/drawing/2014/main" id="{8CD6D49E-811C-949D-EF17-61EC164E37E1}"/>
                            </a:ext>
                          </a:extLst>
                        </wpg:cNvPr>
                        <wpg:cNvGrpSpPr/>
                        <wpg:grpSpPr>
                          <a:xfrm>
                            <a:off x="0" y="29623"/>
                            <a:ext cx="1115665" cy="1770365"/>
                            <a:chOff x="0" y="29623"/>
                            <a:chExt cx="1390650" cy="2206930"/>
                          </a:xfrm>
                        </wpg:grpSpPr>
                        <wpg:grpSp>
                          <wpg:cNvPr id="350827217" name="مجموعة 350827217">
                            <a:extLst>
                              <a:ext uri="{FF2B5EF4-FFF2-40B4-BE49-F238E27FC236}">
                                <a16:creationId xmlns:a16="http://schemas.microsoft.com/office/drawing/2014/main" id="{3B3CEBD1-0A6C-3D5A-A724-B6943787203B}"/>
                              </a:ext>
                            </a:extLst>
                          </wpg:cNvPr>
                          <wpg:cNvGrpSpPr/>
                          <wpg:grpSpPr>
                            <a:xfrm>
                              <a:off x="0" y="29623"/>
                              <a:ext cx="1390650" cy="2206930"/>
                              <a:chOff x="0" y="29623"/>
                              <a:chExt cx="1390650" cy="2206930"/>
                            </a:xfrm>
                          </wpg:grpSpPr>
                          <wps:wsp>
                            <wps:cNvPr id="2087411083" name="شكل بيضاوي 2087411083">
                              <a:extLst>
                                <a:ext uri="{FF2B5EF4-FFF2-40B4-BE49-F238E27FC236}">
                                  <a16:creationId xmlns:a16="http://schemas.microsoft.com/office/drawing/2014/main" id="{99C3DF9B-FFA1-3DAD-C639-A1F9691321B1}"/>
                                </a:ext>
                              </a:extLst>
                            </wps:cNvPr>
                            <wps:cNvSpPr/>
                            <wps:spPr>
                              <a:xfrm>
                                <a:off x="311248" y="29623"/>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44208855" name="شكل حر: شكل 44208855">
                              <a:extLst>
                                <a:ext uri="{FF2B5EF4-FFF2-40B4-BE49-F238E27FC236}">
                                  <a16:creationId xmlns:a16="http://schemas.microsoft.com/office/drawing/2014/main" id="{0B1960ED-E5F3-2077-4F9E-4AE80608BC47}"/>
                                </a:ext>
                              </a:extLst>
                            </wps:cNvPr>
                            <wps:cNvSpPr/>
                            <wps:spPr>
                              <a:xfrm>
                                <a:off x="0" y="236028"/>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695238198" name="مربع نص 29">
                            <a:extLst>
                              <a:ext uri="{FF2B5EF4-FFF2-40B4-BE49-F238E27FC236}">
                                <a16:creationId xmlns:a16="http://schemas.microsoft.com/office/drawing/2014/main" id="{2E839B95-A71E-1E77-778B-48C682B354E3}"/>
                              </a:ext>
                            </a:extLst>
                          </wps:cNvPr>
                          <wps:cNvSpPr txBox="1"/>
                          <wps:spPr>
                            <a:xfrm>
                              <a:off x="8855" y="1147992"/>
                              <a:ext cx="1351903" cy="470995"/>
                            </a:xfrm>
                            <a:prstGeom prst="rect">
                              <a:avLst/>
                            </a:prstGeom>
                            <a:noFill/>
                          </wps:spPr>
                          <wps:txbx>
                            <w:txbxContent>
                              <w:p w14:paraId="4602F7D8"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الكمالية</w:t>
                                </w:r>
                              </w:p>
                            </w:txbxContent>
                          </wps:txbx>
                          <wps:bodyPr wrap="square" rtlCol="1">
                            <a:spAutoFit/>
                          </wps:bodyPr>
                        </wps:wsp>
                      </wpg:grpSp>
                      <wpg:grpSp>
                        <wpg:cNvPr id="1034693943" name="مجموعة 1034693943">
                          <a:extLst>
                            <a:ext uri="{FF2B5EF4-FFF2-40B4-BE49-F238E27FC236}">
                              <a16:creationId xmlns:a16="http://schemas.microsoft.com/office/drawing/2014/main" id="{49136087-F2ED-0FF7-F2CB-E6E4A9E873D0}"/>
                            </a:ext>
                          </a:extLst>
                        </wpg:cNvPr>
                        <wpg:cNvGrpSpPr/>
                        <wpg:grpSpPr>
                          <a:xfrm>
                            <a:off x="1273188" y="31112"/>
                            <a:ext cx="1115666" cy="1770365"/>
                            <a:chOff x="1273188" y="31112"/>
                            <a:chExt cx="1390650" cy="2206930"/>
                          </a:xfrm>
                        </wpg:grpSpPr>
                        <wpg:grpSp>
                          <wpg:cNvPr id="1164140711" name="مجموعة 1164140711">
                            <a:extLst>
                              <a:ext uri="{FF2B5EF4-FFF2-40B4-BE49-F238E27FC236}">
                                <a16:creationId xmlns:a16="http://schemas.microsoft.com/office/drawing/2014/main" id="{6F3C5CCD-7418-2874-4F91-113195DA5DE3}"/>
                              </a:ext>
                            </a:extLst>
                          </wpg:cNvPr>
                          <wpg:cNvGrpSpPr/>
                          <wpg:grpSpPr>
                            <a:xfrm>
                              <a:off x="1273188" y="31112"/>
                              <a:ext cx="1390650" cy="2206930"/>
                              <a:chOff x="1273188" y="31112"/>
                              <a:chExt cx="1390650" cy="2206930"/>
                            </a:xfrm>
                          </wpg:grpSpPr>
                          <wps:wsp>
                            <wps:cNvPr id="1103696281" name="شكل بيضاوي 1103696281">
                              <a:extLst>
                                <a:ext uri="{FF2B5EF4-FFF2-40B4-BE49-F238E27FC236}">
                                  <a16:creationId xmlns:a16="http://schemas.microsoft.com/office/drawing/2014/main" id="{97707F00-EE40-E7D2-D9A5-62123D9F6203}"/>
                                </a:ext>
                              </a:extLst>
                            </wps:cNvPr>
                            <wps:cNvSpPr/>
                            <wps:spPr>
                              <a:xfrm>
                                <a:off x="1584436" y="31112"/>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5324778" name="شكل حر: شكل 65324778">
                              <a:extLst>
                                <a:ext uri="{FF2B5EF4-FFF2-40B4-BE49-F238E27FC236}">
                                  <a16:creationId xmlns:a16="http://schemas.microsoft.com/office/drawing/2014/main" id="{459D81EA-206F-6B59-06D4-E6D302404479}"/>
                                </a:ext>
                              </a:extLst>
                            </wps:cNvPr>
                            <wps:cNvSpPr/>
                            <wps:spPr>
                              <a:xfrm>
                                <a:off x="1273188" y="237517"/>
                                <a:ext cx="1390650" cy="200052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502048902" name="مربع نص 25">
                            <a:extLst>
                              <a:ext uri="{FF2B5EF4-FFF2-40B4-BE49-F238E27FC236}">
                                <a16:creationId xmlns:a16="http://schemas.microsoft.com/office/drawing/2014/main" id="{2192952B-26DE-A2E5-F92E-5DA6EB6A61AE}"/>
                              </a:ext>
                            </a:extLst>
                          </wps:cNvPr>
                          <wps:cNvSpPr txBox="1"/>
                          <wps:spPr>
                            <a:xfrm>
                              <a:off x="1353100" y="1054556"/>
                              <a:ext cx="1185685" cy="828002"/>
                            </a:xfrm>
                            <a:prstGeom prst="rect">
                              <a:avLst/>
                            </a:prstGeom>
                          </wps:spPr>
                          <wps:txbx>
                            <w:txbxContent>
                              <w:p w14:paraId="7AEB02BD"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الخوف من الفشل</w:t>
                                </w:r>
                              </w:p>
                            </w:txbxContent>
                          </wps:txbx>
                          <wps:bodyPr wrap="square" rtlCol="1">
                            <a:spAutoFit/>
                          </wps:bodyPr>
                        </wps:wsp>
                      </wpg:grpSp>
                      <wps:wsp>
                        <wps:cNvPr id="1559119052" name="TextBox 6">
                          <a:extLst>
                            <a:ext uri="{FF2B5EF4-FFF2-40B4-BE49-F238E27FC236}">
                              <a16:creationId xmlns:a16="http://schemas.microsoft.com/office/drawing/2014/main" id="{1D739025-14F5-DDAD-57CE-9A08A9E3888C}"/>
                            </a:ext>
                          </a:extLst>
                        </wps:cNvPr>
                        <wps:cNvSpPr txBox="1"/>
                        <wps:spPr>
                          <a:xfrm>
                            <a:off x="255503" y="10273"/>
                            <a:ext cx="601980" cy="661670"/>
                          </a:xfrm>
                          <a:prstGeom prst="rect">
                            <a:avLst/>
                          </a:prstGeom>
                          <a:noFill/>
                        </wps:spPr>
                        <wps:txbx>
                          <w:txbxContent>
                            <w:p w14:paraId="24D514BB"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square" rtlCol="0">
                          <a:spAutoFit/>
                        </wps:bodyPr>
                      </wps:wsp>
                      <wps:wsp>
                        <wps:cNvPr id="1961132016" name="TextBox 6">
                          <a:extLst>
                            <a:ext uri="{FF2B5EF4-FFF2-40B4-BE49-F238E27FC236}">
                              <a16:creationId xmlns:a16="http://schemas.microsoft.com/office/drawing/2014/main" id="{3D51C46A-5B4E-A573-B024-BE33E0E05CAB}"/>
                            </a:ext>
                          </a:extLst>
                        </wps:cNvPr>
                        <wps:cNvSpPr txBox="1"/>
                        <wps:spPr>
                          <a:xfrm>
                            <a:off x="1520729" y="11762"/>
                            <a:ext cx="601345" cy="661670"/>
                          </a:xfrm>
                          <a:prstGeom prst="rect">
                            <a:avLst/>
                          </a:prstGeom>
                          <a:noFill/>
                        </wps:spPr>
                        <wps:txbx>
                          <w:txbxContent>
                            <w:p w14:paraId="1D891E61"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square" rtlCol="0">
                          <a:spAutoFit/>
                        </wps:bodyPr>
                      </wps:wsp>
                      <wps:wsp>
                        <wps:cNvPr id="186496007" name="TextBox 6">
                          <a:extLst>
                            <a:ext uri="{FF2B5EF4-FFF2-40B4-BE49-F238E27FC236}">
                              <a16:creationId xmlns:a16="http://schemas.microsoft.com/office/drawing/2014/main" id="{7EFB3200-A277-7888-7AE9-43528E59CB95}"/>
                            </a:ext>
                          </a:extLst>
                        </wps:cNvPr>
                        <wps:cNvSpPr txBox="1"/>
                        <wps:spPr>
                          <a:xfrm>
                            <a:off x="2828342" y="0"/>
                            <a:ext cx="601345" cy="661670"/>
                          </a:xfrm>
                          <a:prstGeom prst="rect">
                            <a:avLst/>
                          </a:prstGeom>
                          <a:noFill/>
                        </wps:spPr>
                        <wps:txbx>
                          <w:txbxContent>
                            <w:p w14:paraId="305F3DEA"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square" rtlCol="0">
                          <a:spAutoFit/>
                        </wps:bodyPr>
                      </wps:wsp>
                    </wpg:wgp>
                  </a:graphicData>
                </a:graphic>
              </wp:inline>
            </w:drawing>
          </mc:Choice>
          <mc:Fallback>
            <w:pict>
              <v:group w14:anchorId="64890FDE" id="مجموعة 235" o:spid="_x0000_s1302" style="width:293.75pt;height:292.1pt;mso-position-horizontal-relative:char;mso-position-vertical-relative:line" coordsize="37306,37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">
                <v:group id="مجموعة 1998573081" o:spid="_x0000_s1303" style="position:absolute;left:18306;top:19352;width:11157;height:17704" coordorigin="18306,19352"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">
                  <v:group id="مجموعة 1551494919" o:spid="_x0000_s1304" style="position:absolute;left:18306;top:19352;width:13907;height:22070" coordorigin="18306,19352"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">
                    <v:oval id="شكل بيضاوي 1926331854" o:spid="_x0000_s1305" style="position:absolute;left:21419;top:19352;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" fillcolor="#2f5496 [2404]" strokecolor="white [3212]" strokeweight="4.5pt">
                      <v:stroke joinstyle="miter"/>
                    </v:oval>
                    <v:shape id="شكل حر: شكل 648441015" o:spid="_x0000_s1306" style="position:absolute;left:18306;top:21416;width:13907;height:20006;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1307" type="#_x0000_t202" style="position:absolute;left:20262;top:30656;width:10512;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" filled="f" stroked="f">
                    <v:textbox style="mso-fit-shape-to-text:t">
                      <w:txbxContent>
                        <w:p w14:paraId="74113195" w14:textId="77777777" w:rsidR="001F1828" w:rsidRDefault="001F1828" w:rsidP="001F1828">
                          <w:pPr>
                            <w:bidi w:val="0"/>
                            <w:spacing w:line="273" w:lineRule="auto"/>
                            <w:jc w:val="center"/>
                            <w:rPr>
                              <w:rFonts w:hAnsi="Adobe Arabic" w:cs="Adobe Arabic"/>
                              <w:b/>
                              <w:bCs/>
                              <w:kern w:val="24"/>
                              <w:sz w:val="36"/>
                              <w:szCs w:val="36"/>
                              <w:lang w:bidi="ar-SY"/>
                            </w:rPr>
                          </w:pPr>
                          <w:r>
                            <w:rPr>
                              <w:rFonts w:hAnsi="Adobe Arabic" w:cs="Adobe Arabic"/>
                              <w:b/>
                              <w:bCs/>
                              <w:kern w:val="24"/>
                              <w:sz w:val="36"/>
                              <w:szCs w:val="36"/>
                              <w:rtl/>
                              <w:lang w:bidi="ar-SY"/>
                            </w:rPr>
                            <w:t>الإرهاق المعرفي</w:t>
                          </w:r>
                        </w:p>
                      </w:txbxContent>
                    </v:textbox>
                  </v:shape>
                </v:group>
                <v:group id="مجموعة 1435570960" o:spid="_x0000_s1308" style="position:absolute;left:4308;top:19389;width:11157;height:17708" coordorigin="4308,19389" coordsize="13906,22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">
                  <v:group id="مجموعة 514369865" o:spid="_x0000_s1309" style="position:absolute;left:4308;top:19389;width:13907;height:22070" coordorigin="4308,19389"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">
                    <v:oval id="شكل بيضاوي 978899658" o:spid="_x0000_s1310" style="position:absolute;left:7420;top:1938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" fillcolor="#3cc" strokecolor="white [3212]" strokeweight="4.5pt">
                      <v:stroke joinstyle="miter"/>
                    </v:oval>
                    <v:shape id="شكل حر: شكل 738452013" o:spid="_x0000_s1311" style="position:absolute;left:4308;top:21454;width:13907;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1312" type="#_x0000_t202" style="position:absolute;left:5106;top:29621;width:11857;height:1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" filled="f" stroked="f">
                    <v:textbox style="mso-fit-shape-to-text:t">
                      <w:txbxContent>
                        <w:p w14:paraId="52A81D96"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فجوة الالتزام-التنفيذ</w:t>
                          </w:r>
                        </w:p>
                      </w:txbxContent>
                    </v:textbox>
                  </v:shape>
                </v:group>
                <v:shape id="TextBox 6" o:spid="_x0000_s1313" type="#_x0000_t202" style="position:absolute;left:6764;top:19110;width:6013;height:6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" filled="f" stroked="f">
                  <v:textbox style="mso-fit-shape-to-text:t">
                    <w:txbxContent>
                      <w:p w14:paraId="1683D218"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shape id="TextBox 6" o:spid="_x0000_s1314" type="#_x0000_t202" style="position:absolute;left:21057;top:19107;width:6013;height:6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" filled="f" stroked="f">
                  <v:textbox style="mso-fit-shape-to-text:t">
                    <w:txbxContent>
                      <w:p w14:paraId="5A1FAAF3"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group id="مجموعة 1708117880" o:spid="_x0000_s1315" style="position:absolute;left:25790;top:193;width:11516;height:17704" coordorigin="25790,193" coordsize="14354,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">
                  <v:group id="مجموعة 15459551" o:spid="_x0000_s1316" style="position:absolute;left:25790;top:193;width:13906;height:22069" coordorigin="25790,193"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">
                    <v:oval id="شكل بيضاوي 14723908" o:spid="_x0000_s1317" style="position:absolute;left:28902;top:193;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" fillcolor="#168489" strokecolor="#168489" strokeweight="4.5pt">
                      <v:stroke joinstyle="miter"/>
                    </v:oval>
                    <v:shape id="شكل حر: شكل 2044293846" o:spid="_x0000_s1318" style="position:absolute;left:25790;top:2257;width:13906;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1319" type="#_x0000_t202" style="position:absolute;left:25850;top:10076;width:14295;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" filled="f" stroked="f">
                    <v:textbox style="mso-fit-shape-to-text:t">
                      <w:txbxContent>
                        <w:p w14:paraId="0BEE0A04" w14:textId="77777777" w:rsidR="001F1828" w:rsidRDefault="001F1828" w:rsidP="001F1828">
                          <w:pPr>
                            <w:bidi w:val="0"/>
                            <w:spacing w:line="273" w:lineRule="auto"/>
                            <w:jc w:val="center"/>
                            <w:rPr>
                              <w:rFonts w:hAnsi="Adobe Arabic" w:cs="Adobe Arabic"/>
                              <w:b/>
                              <w:bCs/>
                              <w:kern w:val="24"/>
                              <w:sz w:val="36"/>
                              <w:szCs w:val="36"/>
                              <w:lang w:bidi="ar-SY"/>
                            </w:rPr>
                          </w:pPr>
                          <w:r>
                            <w:rPr>
                              <w:rFonts w:hAnsi="Adobe Arabic" w:cs="Adobe Arabic"/>
                              <w:b/>
                              <w:bCs/>
                              <w:kern w:val="24"/>
                              <w:sz w:val="36"/>
                              <w:szCs w:val="36"/>
                              <w:rtl/>
                              <w:lang w:bidi="ar-SY"/>
                            </w:rPr>
                            <w:t>المماطلة والتسويف</w:t>
                          </w:r>
                        </w:p>
                      </w:txbxContent>
                    </v:textbox>
                  </v:shape>
                </v:group>
                <v:group id="مجموعة 715861478" o:spid="_x0000_s1320" style="position:absolute;top:296;width:11156;height:17703" coordorigin=",29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">
                  <v:group id="مجموعة 350827217" o:spid="_x0000_s1321" style="position:absolute;top:296;width:13906;height:22069" coordorigin=",296"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">
                    <v:oval id="شكل بيضاوي 2087411083" o:spid="_x0000_s1322" style="position:absolute;left:3112;top:296;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" fillcolor="#ffd366" strokecolor="#ffd366" strokeweight="4.5pt">
                      <v:stroke joinstyle="miter"/>
                    </v:oval>
                    <v:shape id="شكل حر: شكل 44208855" o:spid="_x0000_s1323" style="position:absolute;top:2360;width:13906;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9" o:spid="_x0000_s1324" type="#_x0000_t202" style="position:absolute;left:88;top:11479;width:13519;height:4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" filled="f" stroked="f">
                    <v:textbox style="mso-fit-shape-to-text:t">
                      <w:txbxContent>
                        <w:p w14:paraId="4602F7D8"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الكمالية</w:t>
                          </w:r>
                        </w:p>
                      </w:txbxContent>
                    </v:textbox>
                  </v:shape>
                </v:group>
                <v:group id="مجموعة 1034693943" o:spid="_x0000_s1325" style="position:absolute;left:12731;top:311;width:11157;height:17703" coordorigin="12731,311"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">
                  <v:group id="مجموعة 1164140711" o:spid="_x0000_s1326" style="position:absolute;left:12731;top:311;width:13907;height:22069" coordorigin="12731,311" coordsize="13906,2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">
                    <v:oval id="شكل بيضاوي 1103696281" o:spid="_x0000_s1327" style="position:absolute;left:15844;top:311;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" fillcolor="#bfbfbf" strokecolor="#bfbfbf" strokeweight="4.5pt">
                      <v:stroke joinstyle="miter"/>
                    </v:oval>
                    <v:shape id="شكل حر: شكل 65324778" o:spid="_x0000_s1328" style="position:absolute;left:12731;top:2375;width:13907;height:20005;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&#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78152;695325,795971;1193265,78152;1187800,0;1205582,2585;1390650,329925;1390650,1666396;1158870,2000525;231780,2000525;0,1666396;0,329925;185068,2585;202850,0" o:connectangles="0,0,0,0,0,0,0,0,0,0,0,0,0,0"/>
                    </v:shape>
                  </v:group>
                  <v:shape id="مربع نص 25" o:spid="_x0000_s1329" type="#_x0000_t202" style="position:absolute;left:13531;top:10545;width:11856;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" filled="f" stroked="f">
                    <v:textbox style="mso-fit-shape-to-text:t">
                      <w:txbxContent>
                        <w:p w14:paraId="7AEB02BD" w14:textId="77777777" w:rsidR="001F1828" w:rsidRDefault="001F1828" w:rsidP="001F1828">
                          <w:pPr>
                            <w:bidi w:val="0"/>
                            <w:jc w:val="center"/>
                            <w:rPr>
                              <w:rFonts w:hAnsi="Adobe Arabic" w:cs="Adobe Arabic"/>
                              <w:b/>
                              <w:bCs/>
                              <w:kern w:val="24"/>
                              <w:sz w:val="36"/>
                              <w:szCs w:val="36"/>
                              <w:lang w:bidi="ar-SY"/>
                            </w:rPr>
                          </w:pPr>
                          <w:r>
                            <w:rPr>
                              <w:rFonts w:hAnsi="Adobe Arabic" w:cs="Adobe Arabic"/>
                              <w:b/>
                              <w:bCs/>
                              <w:kern w:val="24"/>
                              <w:sz w:val="36"/>
                              <w:szCs w:val="36"/>
                              <w:rtl/>
                              <w:lang w:bidi="ar-SY"/>
                            </w:rPr>
                            <w:t>الخوف من الفشل</w:t>
                          </w:r>
                        </w:p>
                      </w:txbxContent>
                    </v:textbox>
                  </v:shape>
                </v:group>
                <v:shape id="TextBox 6" o:spid="_x0000_s1330" type="#_x0000_t202" style="position:absolute;left:2555;top:102;width:6019;height:6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" filled="f" stroked="f">
                  <v:textbox style="mso-fit-shape-to-text:t">
                    <w:txbxContent>
                      <w:p w14:paraId="24D514BB"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1331" type="#_x0000_t202" style="position:absolute;left:15207;top:117;width:6013;height:6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" filled="f" stroked="f">
                  <v:textbox style="mso-fit-shape-to-text:t">
                    <w:txbxContent>
                      <w:p w14:paraId="1D891E61"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1332" type="#_x0000_t202" style="position:absolute;left:28283;width:6013;height:6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" filled="f" stroked="f">
                  <v:textbox style="mso-fit-shape-to-text:t">
                    <w:txbxContent>
                      <w:p w14:paraId="305F3DEA" w14:textId="77777777" w:rsidR="001F1828" w:rsidRDefault="001F1828" w:rsidP="001F1828">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w10:anchorlock/>
              </v:group>
            </w:pict>
          </mc:Fallback>
        </mc:AlternateContent>
      </w:r>
    </w:p>
    <w:p w14:paraId="6E21D00A"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1. المماطلة والتسويف: </w:t>
      </w:r>
      <w:r w:rsidRPr="0026493D">
        <w:rPr>
          <w:rFonts w:ascii="Sakkal Majalla" w:hAnsi="Sakkal Majalla"/>
          <w:color w:val="auto"/>
          <w:sz w:val="34"/>
          <w:rtl/>
        </w:rPr>
        <w:t>تأجيل العمل على الأهداف "ليوم أفضل".</w:t>
      </w:r>
    </w:p>
    <w:p w14:paraId="2236F04B"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2. الخوف من الفشل: </w:t>
      </w:r>
      <w:r w:rsidRPr="0026493D">
        <w:rPr>
          <w:rFonts w:ascii="Sakkal Majalla" w:hAnsi="Sakkal Majalla"/>
          <w:color w:val="auto"/>
          <w:sz w:val="34"/>
          <w:rtl/>
        </w:rPr>
        <w:t>القلق من عدم تحقيق النتائج المرجوة.</w:t>
      </w:r>
    </w:p>
    <w:p w14:paraId="30AD3B3F"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3. الكمالية: </w:t>
      </w:r>
      <w:r w:rsidRPr="0026493D">
        <w:rPr>
          <w:rFonts w:ascii="Sakkal Majalla" w:hAnsi="Sakkal Majalla"/>
          <w:color w:val="auto"/>
          <w:sz w:val="34"/>
          <w:rtl/>
        </w:rPr>
        <w:t>الانتظار حتى تكون الظروف مثالية.</w:t>
      </w:r>
    </w:p>
    <w:p w14:paraId="00C6BD1A"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4. الإرهاق المعرفي: </w:t>
      </w:r>
      <w:r w:rsidRPr="0026493D">
        <w:rPr>
          <w:rFonts w:ascii="Sakkal Majalla" w:hAnsi="Sakkal Majalla"/>
          <w:color w:val="auto"/>
          <w:sz w:val="34"/>
          <w:rtl/>
        </w:rPr>
        <w:t>الانشغال بالتخطيط والتفكير دون الانتقال للتنفيذ.</w:t>
      </w:r>
    </w:p>
    <w:p w14:paraId="6351406C" w14:textId="77777777" w:rsidR="00EC1B54" w:rsidRPr="0026493D" w:rsidRDefault="00EC1B54" w:rsidP="00EC1B54">
      <w:pPr>
        <w:spacing w:line="259" w:lineRule="auto"/>
        <w:rPr>
          <w:rFonts w:ascii="Sakkal Majalla" w:hAnsi="Sakkal Majalla"/>
          <w:color w:val="auto"/>
          <w:sz w:val="34"/>
          <w:rtl/>
        </w:rPr>
      </w:pPr>
      <w:r w:rsidRPr="0026493D">
        <w:rPr>
          <w:rFonts w:ascii="Sakkal Majalla" w:hAnsi="Sakkal Majalla"/>
          <w:color w:val="C00000"/>
          <w:sz w:val="34"/>
          <w:rtl/>
        </w:rPr>
        <w:t xml:space="preserve">5. فجوة الالتزام-التنفيذ: </w:t>
      </w:r>
      <w:r w:rsidRPr="0026493D">
        <w:rPr>
          <w:rFonts w:ascii="Sakkal Majalla" w:hAnsi="Sakkal Majalla"/>
          <w:color w:val="auto"/>
          <w:sz w:val="34"/>
          <w:rtl/>
        </w:rPr>
        <w:t>الالتزام بالهدف دون اتخاذ خطوات عملية.</w:t>
      </w:r>
    </w:p>
    <w:p w14:paraId="3F214EFF" w14:textId="77777777" w:rsidR="00EC1B54" w:rsidRDefault="00EC1B54" w:rsidP="00EC1B54">
      <w:pPr>
        <w:spacing w:line="259" w:lineRule="auto"/>
        <w:rPr>
          <w:rFonts w:ascii="Sakkal Majalla" w:hAnsi="Sakkal Majalla"/>
          <w:b/>
          <w:bCs/>
          <w:color w:val="008080"/>
          <w:sz w:val="34"/>
          <w:rtl/>
        </w:rPr>
      </w:pPr>
      <w:r w:rsidRPr="00A0088F">
        <w:rPr>
          <w:rFonts w:ascii="Sakkal Majalla" w:hAnsi="Sakkal Majalla"/>
          <w:b/>
          <w:bCs/>
          <w:color w:val="008080"/>
          <w:sz w:val="34"/>
          <w:rtl/>
        </w:rPr>
        <w:lastRenderedPageBreak/>
        <w:t xml:space="preserve"> استراتيجيات تحويل النوايا إلى أفعال:</w:t>
      </w:r>
    </w:p>
    <w:p w14:paraId="262B7BC1" w14:textId="069AD6E7" w:rsidR="00A0088F" w:rsidRPr="00A0088F" w:rsidRDefault="00BC5CF4" w:rsidP="00BC5CF4">
      <w:pPr>
        <w:spacing w:line="259" w:lineRule="auto"/>
        <w:jc w:val="center"/>
        <w:rPr>
          <w:rFonts w:ascii="Sakkal Majalla" w:hAnsi="Sakkal Majalla"/>
          <w:b/>
          <w:bCs/>
          <w:color w:val="008080"/>
          <w:sz w:val="34"/>
          <w:rtl/>
        </w:rPr>
      </w:pPr>
      <w:r w:rsidRPr="00BC5CF4">
        <w:rPr>
          <w:rFonts w:ascii="Sakkal Majalla" w:hAnsi="Sakkal Majalla"/>
          <w:b/>
          <w:bCs/>
          <w:noProof/>
          <w:color w:val="008080"/>
          <w:sz w:val="34"/>
        </w:rPr>
        <mc:AlternateContent>
          <mc:Choice Requires="wpg">
            <w:drawing>
              <wp:inline distT="0" distB="0" distL="0" distR="0" wp14:anchorId="3EA0DED3" wp14:editId="7301479C">
                <wp:extent cx="4151144" cy="2246943"/>
                <wp:effectExtent l="0" t="0" r="20955" b="0"/>
                <wp:docPr id="103" name="مجموعة 102">
                  <a:extLst xmlns:a="http://schemas.openxmlformats.org/drawingml/2006/main">
                    <a:ext uri="{FF2B5EF4-FFF2-40B4-BE49-F238E27FC236}">
                      <a16:creationId xmlns:a16="http://schemas.microsoft.com/office/drawing/2014/main" id="{A99989A1-895D-C0CE-75C3-8D9D01BB7CEE}"/>
                    </a:ext>
                  </a:extLst>
                </wp:docPr>
                <wp:cNvGraphicFramePr/>
                <a:graphic xmlns:a="http://schemas.openxmlformats.org/drawingml/2006/main">
                  <a:graphicData uri="http://schemas.microsoft.com/office/word/2010/wordprocessingGroup">
                    <wpg:wgp>
                      <wpg:cNvGrpSpPr/>
                      <wpg:grpSpPr>
                        <a:xfrm>
                          <a:off x="0" y="0"/>
                          <a:ext cx="4151144" cy="2246943"/>
                          <a:chOff x="0" y="0"/>
                          <a:chExt cx="4151144" cy="2246943"/>
                        </a:xfrm>
                      </wpg:grpSpPr>
                      <wps:wsp>
                        <wps:cNvPr id="2005222940" name="مخطط انسيابي: محطة طرفية 2005222940">
                          <a:extLst>
                            <a:ext uri="{FF2B5EF4-FFF2-40B4-BE49-F238E27FC236}">
                              <a16:creationId xmlns:a16="http://schemas.microsoft.com/office/drawing/2014/main" id="{2A4B80F4-A700-25D3-DA30-1B6FFA364E6C}"/>
                            </a:ext>
                          </a:extLst>
                        </wps:cNvPr>
                        <wps:cNvSpPr/>
                        <wps:spPr>
                          <a:xfrm>
                            <a:off x="241268" y="0"/>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46954160" name="سداسي 1846954160">
                          <a:extLst>
                            <a:ext uri="{FF2B5EF4-FFF2-40B4-BE49-F238E27FC236}">
                              <a16:creationId xmlns:a16="http://schemas.microsoft.com/office/drawing/2014/main" id="{BE7895B4-0D1B-0222-CF60-EA52D4B4DC4A}"/>
                            </a:ext>
                          </a:extLst>
                        </wps:cNvPr>
                        <wps:cNvSpPr/>
                        <wps:spPr>
                          <a:xfrm>
                            <a:off x="0" y="0"/>
                            <a:ext cx="621997" cy="551731"/>
                          </a:xfrm>
                          <a:prstGeom prst="hexagon">
                            <a:avLst/>
                          </a:prstGeom>
                          <a:solidFill>
                            <a:srgbClr val="229AAA"/>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9841D39"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1</w:t>
                              </w:r>
                            </w:p>
                          </w:txbxContent>
                        </wps:txbx>
                        <wps:bodyPr rtlCol="0" anchor="ctr"/>
                      </wps:wsp>
                      <wps:wsp>
                        <wps:cNvPr id="1280816566" name="مخطط انسيابي: محطة طرفية 1280816566">
                          <a:extLst>
                            <a:ext uri="{FF2B5EF4-FFF2-40B4-BE49-F238E27FC236}">
                              <a16:creationId xmlns:a16="http://schemas.microsoft.com/office/drawing/2014/main" id="{66CA9A93-4559-4795-5D28-68295E4EAC3A}"/>
                            </a:ext>
                          </a:extLst>
                        </wps:cNvPr>
                        <wps:cNvSpPr/>
                        <wps:spPr>
                          <a:xfrm>
                            <a:off x="241268" y="795490"/>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47714" name="سداسي 754547714">
                          <a:extLst>
                            <a:ext uri="{FF2B5EF4-FFF2-40B4-BE49-F238E27FC236}">
                              <a16:creationId xmlns:a16="http://schemas.microsoft.com/office/drawing/2014/main" id="{BE9D2396-9112-4A88-940A-5ED59AB8F575}"/>
                            </a:ext>
                          </a:extLst>
                        </wps:cNvPr>
                        <wps:cNvSpPr/>
                        <wps:spPr>
                          <a:xfrm>
                            <a:off x="0" y="795490"/>
                            <a:ext cx="621997" cy="551731"/>
                          </a:xfrm>
                          <a:prstGeom prst="hexagon">
                            <a:avLst/>
                          </a:prstGeom>
                          <a:solidFill>
                            <a:schemeClr val="bg1">
                              <a:lumMod val="6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022D0BA"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2</w:t>
                              </w:r>
                            </w:p>
                          </w:txbxContent>
                        </wps:txbx>
                        <wps:bodyPr rtlCol="0" anchor="ctr"/>
                      </wps:wsp>
                      <wps:wsp>
                        <wps:cNvPr id="17747542" name="مخطط انسيابي: محطة طرفية 17747542">
                          <a:extLst>
                            <a:ext uri="{FF2B5EF4-FFF2-40B4-BE49-F238E27FC236}">
                              <a16:creationId xmlns:a16="http://schemas.microsoft.com/office/drawing/2014/main" id="{28806D69-8D4F-FE80-02A6-69D07193160C}"/>
                            </a:ext>
                          </a:extLst>
                        </wps:cNvPr>
                        <wps:cNvSpPr/>
                        <wps:spPr>
                          <a:xfrm>
                            <a:off x="241268" y="1628023"/>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11478900" name="سداسي 311478900">
                          <a:extLst>
                            <a:ext uri="{FF2B5EF4-FFF2-40B4-BE49-F238E27FC236}">
                              <a16:creationId xmlns:a16="http://schemas.microsoft.com/office/drawing/2014/main" id="{A431D4B3-7EF3-0C41-FD83-E4E8E202ABFF}"/>
                            </a:ext>
                          </a:extLst>
                        </wps:cNvPr>
                        <wps:cNvSpPr/>
                        <wps:spPr>
                          <a:xfrm>
                            <a:off x="0" y="1628023"/>
                            <a:ext cx="621997" cy="551731"/>
                          </a:xfrm>
                          <a:prstGeom prst="hexagon">
                            <a:avLst/>
                          </a:prstGeom>
                          <a:solidFill>
                            <a:schemeClr val="accent4"/>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27F9B9C"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3</w:t>
                              </w:r>
                            </w:p>
                          </w:txbxContent>
                        </wps:txbx>
                        <wps:bodyPr rtlCol="0" anchor="ctr"/>
                      </wps:wsp>
                      <wps:wsp>
                        <wps:cNvPr id="473860186" name="مخطط انسيابي: محطة طرفية 473860186">
                          <a:extLst>
                            <a:ext uri="{FF2B5EF4-FFF2-40B4-BE49-F238E27FC236}">
                              <a16:creationId xmlns:a16="http://schemas.microsoft.com/office/drawing/2014/main" id="{262D8BF3-AB7E-26F5-6217-4D2C7A01340E}"/>
                            </a:ext>
                          </a:extLst>
                        </wps:cNvPr>
                        <wps:cNvSpPr/>
                        <wps:spPr>
                          <a:xfrm>
                            <a:off x="2501495" y="435470"/>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27484442" name="سداسي 1027484442">
                          <a:extLst>
                            <a:ext uri="{FF2B5EF4-FFF2-40B4-BE49-F238E27FC236}">
                              <a16:creationId xmlns:a16="http://schemas.microsoft.com/office/drawing/2014/main" id="{841566B2-4B49-C726-4418-BFDBA8710C4A}"/>
                            </a:ext>
                          </a:extLst>
                        </wps:cNvPr>
                        <wps:cNvSpPr/>
                        <wps:spPr>
                          <a:xfrm>
                            <a:off x="2260227" y="435470"/>
                            <a:ext cx="621997" cy="551731"/>
                          </a:xfrm>
                          <a:prstGeom prst="hexagon">
                            <a:avLst/>
                          </a:prstGeom>
                          <a:solidFill>
                            <a:srgbClr val="00808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3464DC"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4</w:t>
                              </w:r>
                            </w:p>
                          </w:txbxContent>
                        </wps:txbx>
                        <wps:bodyPr rtlCol="0" anchor="ctr"/>
                      </wps:wsp>
                      <wps:wsp>
                        <wps:cNvPr id="1244828174" name="مخطط انسيابي: محطة طرفية 1244828174">
                          <a:extLst>
                            <a:ext uri="{FF2B5EF4-FFF2-40B4-BE49-F238E27FC236}">
                              <a16:creationId xmlns:a16="http://schemas.microsoft.com/office/drawing/2014/main" id="{F87367F7-4280-8401-8EED-9EA42EA760AC}"/>
                            </a:ext>
                          </a:extLst>
                        </wps:cNvPr>
                        <wps:cNvSpPr/>
                        <wps:spPr>
                          <a:xfrm>
                            <a:off x="2449055" y="1299049"/>
                            <a:ext cx="1649649" cy="540326"/>
                          </a:xfrm>
                          <a:prstGeom prst="flowChartTerminator">
                            <a:avLst/>
                          </a:prstGeom>
                          <a:solidFill>
                            <a:schemeClr val="bg1"/>
                          </a:solidFill>
                          <a:ln>
                            <a:solidFill>
                              <a:srgbClr val="00808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0547598" name="سداسي 410547598">
                          <a:extLst>
                            <a:ext uri="{FF2B5EF4-FFF2-40B4-BE49-F238E27FC236}">
                              <a16:creationId xmlns:a16="http://schemas.microsoft.com/office/drawing/2014/main" id="{0849E396-6660-175C-38D9-7180346467F7}"/>
                            </a:ext>
                          </a:extLst>
                        </wps:cNvPr>
                        <wps:cNvSpPr/>
                        <wps:spPr>
                          <a:xfrm>
                            <a:off x="2207787" y="1299049"/>
                            <a:ext cx="621997" cy="551731"/>
                          </a:xfrm>
                          <a:prstGeom prst="hexagon">
                            <a:avLst/>
                          </a:prstGeom>
                          <a:solidFill>
                            <a:srgbClr val="00999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9D34192"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5</w:t>
                              </w:r>
                            </w:p>
                          </w:txbxContent>
                        </wps:txbx>
                        <wps:bodyPr rtlCol="0" anchor="ctr"/>
                      </wps:wsp>
                      <wps:wsp>
                        <wps:cNvPr id="1620913272" name="TextBox 18">
                          <a:extLst>
                            <a:ext uri="{FF2B5EF4-FFF2-40B4-BE49-F238E27FC236}">
                              <a16:creationId xmlns:a16="http://schemas.microsoft.com/office/drawing/2014/main" id="{01E42695-01F8-54DE-15AB-578BF9BAB913}"/>
                            </a:ext>
                          </a:extLst>
                        </wps:cNvPr>
                        <wps:cNvSpPr txBox="1">
                          <a:spLocks noChangeArrowheads="1"/>
                        </wps:cNvSpPr>
                        <wps:spPr bwMode="auto">
                          <a:xfrm>
                            <a:off x="403476" y="55134"/>
                            <a:ext cx="1480751" cy="387910"/>
                          </a:xfrm>
                          <a:prstGeom prst="rect">
                            <a:avLst/>
                          </a:prstGeom>
                        </wps:spPr>
                        <wps:txbx>
                          <w:txbxContent>
                            <w:p w14:paraId="403F6B11"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 قاعدة 5 ثواني</w:t>
                              </w:r>
                            </w:p>
                          </w:txbxContent>
                        </wps:txbx>
                        <wps:bodyPr rot="0" vert="horz" wrap="square" lIns="0" tIns="45720" rIns="0" bIns="45720" anchor="b" anchorCtr="0" upright="1">
                          <a:noAutofit/>
                        </wps:bodyPr>
                      </wps:wsp>
                      <wps:wsp>
                        <wps:cNvPr id="1212032861" name="TextBox 18">
                          <a:extLst>
                            <a:ext uri="{FF2B5EF4-FFF2-40B4-BE49-F238E27FC236}">
                              <a16:creationId xmlns:a16="http://schemas.microsoft.com/office/drawing/2014/main" id="{53FE0881-1C52-8F66-99A4-24A40C3B6348}"/>
                            </a:ext>
                          </a:extLst>
                        </wps:cNvPr>
                        <wps:cNvSpPr txBox="1">
                          <a:spLocks noChangeArrowheads="1"/>
                        </wps:cNvSpPr>
                        <wps:spPr bwMode="auto">
                          <a:xfrm>
                            <a:off x="2701769" y="402228"/>
                            <a:ext cx="1347128" cy="584981"/>
                          </a:xfrm>
                          <a:prstGeom prst="rect">
                            <a:avLst/>
                          </a:prstGeom>
                        </wps:spPr>
                        <wps:txbx>
                          <w:txbxContent>
                            <w:p w14:paraId="4E8E3EEA"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استخدام المحفزات البيئية </w:t>
                              </w:r>
                            </w:p>
                          </w:txbxContent>
                        </wps:txbx>
                        <wps:bodyPr rot="0" vert="horz" wrap="square" lIns="0" tIns="45720" rIns="0" bIns="45720" anchor="b" anchorCtr="0" upright="1">
                          <a:noAutofit/>
                        </wps:bodyPr>
                      </wps:wsp>
                      <wps:wsp>
                        <wps:cNvPr id="807775227" name="TextBox 18">
                          <a:extLst>
                            <a:ext uri="{FF2B5EF4-FFF2-40B4-BE49-F238E27FC236}">
                              <a16:creationId xmlns:a16="http://schemas.microsoft.com/office/drawing/2014/main" id="{535135DA-5635-6CF3-13AA-32273251F75A}"/>
                            </a:ext>
                          </a:extLst>
                        </wps:cNvPr>
                        <wps:cNvSpPr txBox="1">
                          <a:spLocks noChangeArrowheads="1"/>
                        </wps:cNvSpPr>
                        <wps:spPr bwMode="auto">
                          <a:xfrm>
                            <a:off x="369996" y="871698"/>
                            <a:ext cx="1480751" cy="387910"/>
                          </a:xfrm>
                          <a:prstGeom prst="rect">
                            <a:avLst/>
                          </a:prstGeom>
                        </wps:spPr>
                        <wps:txbx>
                          <w:txbxContent>
                            <w:p w14:paraId="0B1C6E23"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تقنية "إذا-إذن" </w:t>
                              </w:r>
                            </w:p>
                          </w:txbxContent>
                        </wps:txbx>
                        <wps:bodyPr rot="0" vert="horz" wrap="square" lIns="0" tIns="45720" rIns="0" bIns="45720" anchor="b" anchorCtr="0" upright="1">
                          <a:noAutofit/>
                        </wps:bodyPr>
                      </wps:wsp>
                      <wps:wsp>
                        <wps:cNvPr id="2010522293" name="TextBox 18">
                          <a:extLst>
                            <a:ext uri="{FF2B5EF4-FFF2-40B4-BE49-F238E27FC236}">
                              <a16:creationId xmlns:a16="http://schemas.microsoft.com/office/drawing/2014/main" id="{90BAF049-B3CD-30DD-5B1A-EA6D3CAFA03F}"/>
                            </a:ext>
                          </a:extLst>
                        </wps:cNvPr>
                        <wps:cNvSpPr txBox="1">
                          <a:spLocks noChangeArrowheads="1"/>
                        </wps:cNvSpPr>
                        <wps:spPr bwMode="auto">
                          <a:xfrm>
                            <a:off x="2701769" y="1212575"/>
                            <a:ext cx="1347128" cy="679610"/>
                          </a:xfrm>
                          <a:prstGeom prst="rect">
                            <a:avLst/>
                          </a:prstGeom>
                        </wps:spPr>
                        <wps:txbx>
                          <w:txbxContent>
                            <w:p w14:paraId="64ED7BE0"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التعهد العلني والمساءلة الاجتماعية</w:t>
                              </w:r>
                            </w:p>
                          </w:txbxContent>
                        </wps:txbx>
                        <wps:bodyPr rot="0" vert="horz" wrap="square" lIns="0" tIns="45720" rIns="0" bIns="45720" anchor="b" anchorCtr="0" upright="1">
                          <a:noAutofit/>
                        </wps:bodyPr>
                      </wps:wsp>
                      <wps:wsp>
                        <wps:cNvPr id="150392625" name="TextBox 18">
                          <a:extLst>
                            <a:ext uri="{FF2B5EF4-FFF2-40B4-BE49-F238E27FC236}">
                              <a16:creationId xmlns:a16="http://schemas.microsoft.com/office/drawing/2014/main" id="{282A0615-AF48-15A7-F299-B4D43E03EE2E}"/>
                            </a:ext>
                          </a:extLst>
                        </wps:cNvPr>
                        <wps:cNvSpPr txBox="1">
                          <a:spLocks noChangeArrowheads="1"/>
                        </wps:cNvSpPr>
                        <wps:spPr bwMode="auto">
                          <a:xfrm>
                            <a:off x="561283" y="1549429"/>
                            <a:ext cx="1231107" cy="697514"/>
                          </a:xfrm>
                          <a:prstGeom prst="rect">
                            <a:avLst/>
                          </a:prstGeom>
                        </wps:spPr>
                        <wps:txbx>
                          <w:txbxContent>
                            <w:p w14:paraId="36605E6C"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مبدأ "الإقلاع من الصفر" </w:t>
                              </w:r>
                            </w:p>
                          </w:txbxContent>
                        </wps:txbx>
                        <wps:bodyPr rot="0" vert="horz" wrap="square" lIns="0" tIns="45720" rIns="0" bIns="45720" anchor="b" anchorCtr="0" upright="1">
                          <a:noAutofit/>
                        </wps:bodyPr>
                      </wps:wsp>
                    </wpg:wgp>
                  </a:graphicData>
                </a:graphic>
              </wp:inline>
            </w:drawing>
          </mc:Choice>
          <mc:Fallback>
            <w:pict>
              <v:group w14:anchorId="3EA0DED3" id="مجموعة 102" o:spid="_x0000_s1333" style="width:326.85pt;height:176.9pt;mso-position-horizontal-relative:char;mso-position-vertical-relative:line" coordsize="41511,22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">
                <v:shapetype id="_x0000_t116" coordsize="21600,21600" o:spt="116" path="m3475,qx,10800,3475,21600l18125,21600qx21600,10800,18125,xe">
                  <v:stroke joinstyle="miter"/>
                  <v:path gradientshapeok="t" o:connecttype="rect" textboxrect="1018,3163,20582,18437"/>
                </v:shapetype>
                <v:shape id="مخطط انسيابي: محطة طرفية 2005222940" o:spid="_x0000_s1334" type="#_x0000_t116" style="position:absolute;left:2412;width:16497;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" fillcolor="white [3212]" strokecolor="teal" strokeweight="1p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سداسي 1846954160" o:spid="_x0000_s1335" type="#_x0000_t9" style="position:absolute;width:6219;height:5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" adj="4790" fillcolor="#229aaa" stroked="f" strokeweight="1pt">
                  <v:textbox>
                    <w:txbxContent>
                      <w:p w14:paraId="09841D39"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1</w:t>
                        </w:r>
                      </w:p>
                    </w:txbxContent>
                  </v:textbox>
                </v:shape>
                <v:shape id="مخطط انسيابي: محطة طرفية 1280816566" o:spid="_x0000_s1336" type="#_x0000_t116" style="position:absolute;left:2412;top:7954;width:16497;height:5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" fillcolor="white [3212]" strokecolor="teal" strokeweight="1pt"/>
                <v:shape id="سداسي 754547714" o:spid="_x0000_s1337" type="#_x0000_t9" style="position:absolute;top:7954;width:6219;height:5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" adj="4790" fillcolor="#a5a5a5 [2092]" stroked="f" strokeweight="1pt">
                  <v:textbox>
                    <w:txbxContent>
                      <w:p w14:paraId="4022D0BA"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2</w:t>
                        </w:r>
                      </w:p>
                    </w:txbxContent>
                  </v:textbox>
                </v:shape>
                <v:shape id="مخطط انسيابي: محطة طرفية 17747542" o:spid="_x0000_s1338" type="#_x0000_t116" style="position:absolute;left:2412;top:16280;width:16497;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" fillcolor="white [3212]" strokecolor="teal" strokeweight="1pt"/>
                <v:shape id="سداسي 311478900" o:spid="_x0000_s1339" type="#_x0000_t9" style="position:absolute;top:16280;width:6219;height:5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" adj="4790" fillcolor="#ffc000 [3207]" stroked="f" strokeweight="1pt">
                  <v:textbox>
                    <w:txbxContent>
                      <w:p w14:paraId="427F9B9C"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3</w:t>
                        </w:r>
                      </w:p>
                    </w:txbxContent>
                  </v:textbox>
                </v:shape>
                <v:shape id="مخطط انسيابي: محطة طرفية 473860186" o:spid="_x0000_s1340" type="#_x0000_t116" style="position:absolute;left:25014;top:4354;width:16497;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" fillcolor="white [3212]" strokecolor="teal" strokeweight="1pt"/>
                <v:shape id="سداسي 1027484442" o:spid="_x0000_s1341" type="#_x0000_t9" style="position:absolute;left:22602;top:4354;width:6220;height:5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" adj="4790" fillcolor="teal" stroked="f" strokeweight="1pt">
                  <v:textbox>
                    <w:txbxContent>
                      <w:p w14:paraId="6A3464DC"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4</w:t>
                        </w:r>
                      </w:p>
                    </w:txbxContent>
                  </v:textbox>
                </v:shape>
                <v:shape id="مخطط انسيابي: محطة طرفية 1244828174" o:spid="_x0000_s1342" type="#_x0000_t116" style="position:absolute;left:24490;top:12990;width:16497;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" fillcolor="white [3212]" strokecolor="teal" strokeweight="1pt"/>
                <v:shape id="سداسي 410547598" o:spid="_x0000_s1343" type="#_x0000_t9" style="position:absolute;left:22077;top:12990;width:6220;height:5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" adj="4790" fillcolor="#099" stroked="f" strokeweight="1pt">
                  <v:textbox>
                    <w:txbxContent>
                      <w:p w14:paraId="79D34192" w14:textId="77777777" w:rsidR="00BC5CF4" w:rsidRDefault="00BC5CF4" w:rsidP="00BC5CF4">
                        <w:pPr>
                          <w:bidi w:val="0"/>
                          <w:jc w:val="center"/>
                          <w:rPr>
                            <w:rFonts w:ascii="Adobe Arabic" w:hAnsi="Adobe Arabic" w:cs="Adobe Arabic"/>
                            <w:b/>
                            <w:bCs/>
                            <w:color w:val="FFFFFF" w:themeColor="light1"/>
                            <w:kern w:val="24"/>
                            <w:sz w:val="48"/>
                            <w:szCs w:val="48"/>
                          </w:rPr>
                        </w:pPr>
                        <w:r>
                          <w:rPr>
                            <w:rFonts w:ascii="Adobe Arabic" w:hAnsi="Adobe Arabic" w:cs="Adobe Arabic"/>
                            <w:b/>
                            <w:bCs/>
                            <w:color w:val="FFFFFF" w:themeColor="light1"/>
                            <w:kern w:val="24"/>
                            <w:sz w:val="48"/>
                            <w:szCs w:val="48"/>
                          </w:rPr>
                          <w:t>5</w:t>
                        </w:r>
                      </w:p>
                    </w:txbxContent>
                  </v:textbox>
                </v:shape>
                <v:shape id="TextBox 18" o:spid="_x0000_s1344" type="#_x0000_t202" style="position:absolute;left:4034;top:551;width:14808;height:387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" filled="f" stroked="f">
                  <v:textbox inset="0,,0">
                    <w:txbxContent>
                      <w:p w14:paraId="403F6B11"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 قاعدة 5 ثواني</w:t>
                        </w:r>
                      </w:p>
                    </w:txbxContent>
                  </v:textbox>
                </v:shape>
                <v:shape id="TextBox 18" o:spid="_x0000_s1345" type="#_x0000_t202" style="position:absolute;left:27017;top:4022;width:13471;height:585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" filled="f" stroked="f">
                  <v:textbox inset="0,,0">
                    <w:txbxContent>
                      <w:p w14:paraId="4E8E3EEA"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استخدام المحفزات البيئية </w:t>
                        </w:r>
                      </w:p>
                    </w:txbxContent>
                  </v:textbox>
                </v:shape>
                <v:shape id="TextBox 18" o:spid="_x0000_s1346" type="#_x0000_t202" style="position:absolute;left:3699;top:8716;width:14808;height:388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" filled="f" stroked="f">
                  <v:textbox inset="0,,0">
                    <w:txbxContent>
                      <w:p w14:paraId="0B1C6E23"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تقنية "إذا-إذن" </w:t>
                        </w:r>
                      </w:p>
                    </w:txbxContent>
                  </v:textbox>
                </v:shape>
                <v:shape id="TextBox 18" o:spid="_x0000_s1347" type="#_x0000_t202" style="position:absolute;left:27017;top:12125;width:13471;height:67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" filled="f" stroked="f">
                  <v:textbox inset="0,,0">
                    <w:txbxContent>
                      <w:p w14:paraId="64ED7BE0"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التعهد العلني والمساءلة الاجتماعية</w:t>
                        </w:r>
                      </w:p>
                    </w:txbxContent>
                  </v:textbox>
                </v:shape>
                <v:shape id="TextBox 18" o:spid="_x0000_s1348" type="#_x0000_t202" style="position:absolute;left:5612;top:15494;width:12311;height:697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" filled="f" stroked="f">
                  <v:textbox inset="0,,0">
                    <w:txbxContent>
                      <w:p w14:paraId="36605E6C" w14:textId="77777777" w:rsidR="00BC5CF4" w:rsidRDefault="00BC5CF4" w:rsidP="00BC5CF4">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مبدأ "الإقلاع من الصفر" </w:t>
                        </w:r>
                      </w:p>
                    </w:txbxContent>
                  </v:textbox>
                </v:shape>
                <w10:anchorlock/>
              </v:group>
            </w:pict>
          </mc:Fallback>
        </mc:AlternateContent>
      </w:r>
    </w:p>
    <w:p w14:paraId="7EBCE453" w14:textId="77777777" w:rsidR="00BC5CF4" w:rsidRDefault="00BC5CF4" w:rsidP="00EC1B54">
      <w:pPr>
        <w:spacing w:line="259" w:lineRule="auto"/>
        <w:rPr>
          <w:rFonts w:ascii="Sakkal Majalla" w:hAnsi="Sakkal Majalla"/>
          <w:sz w:val="34"/>
          <w:rtl/>
        </w:rPr>
      </w:pPr>
    </w:p>
    <w:p w14:paraId="4B2E1928" w14:textId="77B1E220" w:rsidR="00BC5CF4" w:rsidRDefault="00BC5CF4"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E3CE021" wp14:editId="0D261B7E">
                <wp:extent cx="5731510" cy="891540"/>
                <wp:effectExtent l="0" t="0" r="2540" b="22860"/>
                <wp:docPr id="16685976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3941899" name="مجموعة 47"/>
                        <wpg:cNvGrpSpPr/>
                        <wpg:grpSpPr>
                          <a:xfrm>
                            <a:off x="0" y="0"/>
                            <a:ext cx="5731510" cy="895351"/>
                            <a:chOff x="0" y="0"/>
                            <a:chExt cx="5878196" cy="918845"/>
                          </a:xfrm>
                        </wpg:grpSpPr>
                        <wpg:grpSp>
                          <wpg:cNvPr id="2101256764" name="مجموعة 48"/>
                          <wpg:cNvGrpSpPr/>
                          <wpg:grpSpPr>
                            <a:xfrm>
                              <a:off x="0" y="0"/>
                              <a:ext cx="5878196" cy="918845"/>
                              <a:chOff x="0" y="0"/>
                              <a:chExt cx="6240348" cy="919070"/>
                            </a:xfrm>
                          </wpg:grpSpPr>
                          <wpg:grpSp>
                            <wpg:cNvPr id="478125065" name="مجموعة 49"/>
                            <wpg:cNvGrpSpPr/>
                            <wpg:grpSpPr>
                              <a:xfrm>
                                <a:off x="0" y="169208"/>
                                <a:ext cx="5433072" cy="580613"/>
                                <a:chOff x="0" y="169208"/>
                                <a:chExt cx="5433072" cy="580613"/>
                              </a:xfrm>
                            </wpg:grpSpPr>
                            <wps:wsp>
                              <wps:cNvPr id="6192091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97500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74908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030424" name="مربع نص 41"/>
                          <wps:cNvSpPr txBox="1"/>
                          <wps:spPr>
                            <a:xfrm>
                              <a:off x="204466" y="257055"/>
                              <a:ext cx="4615440" cy="409030"/>
                            </a:xfrm>
                            <a:prstGeom prst="rect">
                              <a:avLst/>
                            </a:prstGeom>
                            <a:noFill/>
                          </wps:spPr>
                          <wps:txbx>
                            <w:txbxContent>
                              <w:p w14:paraId="4287DF36" w14:textId="25B18E9B"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 xml:space="preserve">قاعدة </w:t>
                                </w:r>
                                <w:r w:rsidRPr="00BC5CF4">
                                  <w:rPr>
                                    <w:rFonts w:eastAsia="Calibri" w:hAnsi="Adobe Arabic" w:cs="Adobe Arabic"/>
                                    <w:b/>
                                    <w:bCs/>
                                    <w:color w:val="FFFFFF"/>
                                    <w:kern w:val="24"/>
                                    <w:sz w:val="32"/>
                                    <w:szCs w:val="32"/>
                                    <w:rtl/>
                                    <w:lang w:bidi="ar-EG"/>
                                  </w:rPr>
                                  <w:t xml:space="preserve">5 </w:t>
                                </w:r>
                                <w:r w:rsidRPr="00BC5CF4">
                                  <w:rPr>
                                    <w:rFonts w:eastAsia="Calibri" w:hAnsi="Adobe Arabic" w:cs="Adobe Arabic"/>
                                    <w:b/>
                                    <w:bCs/>
                                    <w:color w:val="FFFFFF"/>
                                    <w:kern w:val="24"/>
                                    <w:sz w:val="36"/>
                                    <w:szCs w:val="36"/>
                                    <w:rtl/>
                                    <w:lang w:bidi="ar-EG"/>
                                  </w:rPr>
                                  <w:t>ثواني</w:t>
                                </w:r>
                              </w:p>
                            </w:txbxContent>
                          </wps:txbx>
                          <wps:bodyPr wrap="square" rtlCol="1">
                            <a:spAutoFit/>
                          </wps:bodyPr>
                        </wps:wsp>
                      </wpg:grpSp>
                      <pic:pic xmlns:pic="http://schemas.openxmlformats.org/drawingml/2006/picture">
                        <pic:nvPicPr>
                          <pic:cNvPr id="166726560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E3CE021" id="_x0000_s13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VFgqmAcAAPY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3lRYKpgHAAD2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3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">
                  <v:group id="مجموعة 48" o:spid="_x0000_s13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">
                    <v:group id="مجموعة 49" o:spid="_x0000_s13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">
                      <v:shape id="شكل حر 50" o:spid="_x0000_s13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" fillcolor="#a5a5a5 [2092]" stroked="f" strokeweight="1pt">
                        <v:stroke joinstyle="miter"/>
                      </v:roundrect>
                    </v:group>
                    <v:oval id="شكل بيضاوي 52" o:spid="_x0000_s13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" filled="f" strokecolor="#168489" strokeweight="1pt">
                      <v:stroke joinstyle="miter"/>
                    </v:oval>
                  </v:group>
                  <v:shape id="مربع نص 41" o:spid="_x0000_s1356"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" filled="f" stroked="f">
                    <v:textbox style="mso-fit-shape-to-text:t">
                      <w:txbxContent>
                        <w:p w14:paraId="4287DF36" w14:textId="25B18E9B"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 xml:space="preserve">قاعدة </w:t>
                          </w:r>
                          <w:r w:rsidRPr="00BC5CF4">
                            <w:rPr>
                              <w:rFonts w:eastAsia="Calibri" w:hAnsi="Adobe Arabic" w:cs="Adobe Arabic"/>
                              <w:b/>
                              <w:bCs/>
                              <w:color w:val="FFFFFF"/>
                              <w:kern w:val="24"/>
                              <w:sz w:val="32"/>
                              <w:szCs w:val="32"/>
                              <w:rtl/>
                              <w:lang w:bidi="ar-EG"/>
                            </w:rPr>
                            <w:t xml:space="preserve">5 </w:t>
                          </w:r>
                          <w:r w:rsidRPr="00BC5CF4">
                            <w:rPr>
                              <w:rFonts w:eastAsia="Calibri" w:hAnsi="Adobe Arabic" w:cs="Adobe Arabic"/>
                              <w:b/>
                              <w:bCs/>
                              <w:color w:val="FFFFFF"/>
                              <w:kern w:val="24"/>
                              <w:sz w:val="36"/>
                              <w:szCs w:val="36"/>
                              <w:rtl/>
                              <w:lang w:bidi="ar-EG"/>
                            </w:rPr>
                            <w:t>ثواني</w:t>
                          </w:r>
                        </w:p>
                      </w:txbxContent>
                    </v:textbox>
                  </v:shape>
                </v:group>
                <v:shape id="صورة 54" o:spid="_x0000_s13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">
                  <v:imagedata r:id="rId99" o:title=""/>
                </v:shape>
                <w10:anchorlock/>
              </v:group>
            </w:pict>
          </mc:Fallback>
        </mc:AlternateContent>
      </w:r>
    </w:p>
    <w:p w14:paraId="7BE050D1" w14:textId="2B959CEA" w:rsidR="00EC1B54" w:rsidRDefault="00EC1B54" w:rsidP="00EC1B54">
      <w:pPr>
        <w:spacing w:line="259" w:lineRule="auto"/>
        <w:rPr>
          <w:rFonts w:ascii="Sakkal Majalla" w:hAnsi="Sakkal Majalla"/>
          <w:sz w:val="34"/>
          <w:rtl/>
        </w:rPr>
      </w:pPr>
      <w:r w:rsidRPr="00EC1B54">
        <w:rPr>
          <w:rFonts w:ascii="Sakkal Majalla" w:hAnsi="Sakkal Majalla"/>
          <w:sz w:val="34"/>
          <w:rtl/>
        </w:rPr>
        <w:t>عند ظهور فكرة إيجابية، ابدأ بتنفيذها خلال 5 ثوانٍ قبل أن يتدخل العقل بالأعذار.</w:t>
      </w:r>
    </w:p>
    <w:p w14:paraId="7313D250" w14:textId="0BB5DFB0" w:rsidR="00BC5CF4" w:rsidRPr="00EC1B54" w:rsidRDefault="00BC5CF4"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B5329BE" wp14:editId="7647B63E">
                <wp:extent cx="5731510" cy="891540"/>
                <wp:effectExtent l="0" t="0" r="2540" b="22860"/>
                <wp:docPr id="10449477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6026223" name="مجموعة 47"/>
                        <wpg:cNvGrpSpPr/>
                        <wpg:grpSpPr>
                          <a:xfrm>
                            <a:off x="0" y="0"/>
                            <a:ext cx="5731510" cy="895351"/>
                            <a:chOff x="0" y="0"/>
                            <a:chExt cx="5878196" cy="918845"/>
                          </a:xfrm>
                        </wpg:grpSpPr>
                        <wpg:grpSp>
                          <wpg:cNvPr id="1252153061" name="مجموعة 48"/>
                          <wpg:cNvGrpSpPr/>
                          <wpg:grpSpPr>
                            <a:xfrm>
                              <a:off x="0" y="0"/>
                              <a:ext cx="5878196" cy="918845"/>
                              <a:chOff x="0" y="0"/>
                              <a:chExt cx="6240348" cy="919070"/>
                            </a:xfrm>
                          </wpg:grpSpPr>
                          <wpg:grpSp>
                            <wpg:cNvPr id="401270536" name="مجموعة 49"/>
                            <wpg:cNvGrpSpPr/>
                            <wpg:grpSpPr>
                              <a:xfrm>
                                <a:off x="0" y="169208"/>
                                <a:ext cx="5433072" cy="580613"/>
                                <a:chOff x="0" y="169208"/>
                                <a:chExt cx="5433072" cy="580613"/>
                              </a:xfrm>
                            </wpg:grpSpPr>
                            <wps:wsp>
                              <wps:cNvPr id="6355331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25209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25961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9272693" name="مربع نص 41"/>
                          <wps:cNvSpPr txBox="1"/>
                          <wps:spPr>
                            <a:xfrm>
                              <a:off x="204466" y="257055"/>
                              <a:ext cx="4615440" cy="389397"/>
                            </a:xfrm>
                            <a:prstGeom prst="rect">
                              <a:avLst/>
                            </a:prstGeom>
                            <a:noFill/>
                          </wps:spPr>
                          <wps:txbx>
                            <w:txbxContent>
                              <w:p w14:paraId="5A782F96" w14:textId="74BD55A7"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تقنية "إذا-إذن" (</w:t>
                                </w:r>
                                <w:r w:rsidRPr="005639EC">
                                  <w:rPr>
                                    <w:rFonts w:eastAsia="Calibri" w:hAnsi="Adobe Arabic" w:cs="Adobe Arabic"/>
                                    <w:b/>
                                    <w:bCs/>
                                    <w:color w:val="FFFFFF"/>
                                    <w:kern w:val="24"/>
                                    <w:szCs w:val="28"/>
                                    <w:lang w:bidi="ar-EG"/>
                                  </w:rPr>
                                  <w:t>Implementation Intentions</w:t>
                                </w:r>
                                <w:r w:rsidRPr="00BC5CF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0178933"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5329BE" id="_x0000_s13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Vv2vqWBwAA9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3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">
                  <v:group id="مجموعة 48" o:spid="_x0000_s13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">
                    <v:group id="مجموعة 49" o:spid="_x0000_s13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">
                      <v:shape id="شكل حر 50" o:spid="_x0000_s13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" fillcolor="#a5a5a5 [2092]" stroked="f" strokeweight="1pt">
                        <v:stroke joinstyle="miter"/>
                      </v:roundrect>
                    </v:group>
                    <v:oval id="شكل بيضاوي 52" o:spid="_x0000_s13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" filled="f" strokecolor="#168489" strokeweight="1pt">
                      <v:stroke joinstyle="miter"/>
                    </v:oval>
                  </v:group>
                  <v:shape id="مربع نص 41" o:spid="_x0000_s136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" filled="f" stroked="f">
                    <v:textbox style="mso-fit-shape-to-text:t">
                      <w:txbxContent>
                        <w:p w14:paraId="5A782F96" w14:textId="74BD55A7"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تقنية "إذا-إذن" (</w:t>
                          </w:r>
                          <w:r w:rsidRPr="005639EC">
                            <w:rPr>
                              <w:rFonts w:eastAsia="Calibri" w:hAnsi="Adobe Arabic" w:cs="Adobe Arabic"/>
                              <w:b/>
                              <w:bCs/>
                              <w:color w:val="FFFFFF"/>
                              <w:kern w:val="24"/>
                              <w:szCs w:val="28"/>
                              <w:lang w:bidi="ar-EG"/>
                            </w:rPr>
                            <w:t>Implementation Intentions</w:t>
                          </w:r>
                          <w:r w:rsidRPr="00BC5CF4">
                            <w:rPr>
                              <w:rFonts w:eastAsia="Calibri" w:hAnsi="Adobe Arabic" w:cs="Adobe Arabic"/>
                              <w:b/>
                              <w:bCs/>
                              <w:color w:val="FFFFFF"/>
                              <w:kern w:val="24"/>
                              <w:sz w:val="36"/>
                              <w:szCs w:val="36"/>
                              <w:rtl/>
                              <w:lang w:bidi="ar-EG"/>
                            </w:rPr>
                            <w:t>)</w:t>
                          </w:r>
                        </w:p>
                      </w:txbxContent>
                    </v:textbox>
                  </v:shape>
                </v:group>
                <v:shape id="صورة 54" o:spid="_x0000_s13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">
                  <v:imagedata r:id="rId99" o:title=""/>
                </v:shape>
                <w10:anchorlock/>
              </v:group>
            </w:pict>
          </mc:Fallback>
        </mc:AlternateContent>
      </w:r>
    </w:p>
    <w:p w14:paraId="1E358A57"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حدد مسبقاً: "إذا حدث س، سأفعل ص."</w:t>
      </w:r>
    </w:p>
    <w:p w14:paraId="0708E142"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مثال: "إذا انتهيت من اجتماع الصباح، سأقضي 30 دقيقة في العمل على المحتوى التدريبي الجديد."</w:t>
      </w:r>
    </w:p>
    <w:p w14:paraId="7AB6568C"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وقد أشارت دراسة من جامعة أكسفورد أن استخدام تقنية "إذا-إذن" يزيد من احتمالية تنفيذ المهام بنسبة 91%.</w:t>
      </w:r>
    </w:p>
    <w:p w14:paraId="7F2A8672" w14:textId="4A296671" w:rsidR="00BC5CF4" w:rsidRPr="00EC1B54" w:rsidRDefault="00BC5CF4"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14BE2A8" wp14:editId="480DC318">
                <wp:extent cx="5731510" cy="891540"/>
                <wp:effectExtent l="0" t="0" r="2540" b="22860"/>
                <wp:docPr id="10445309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23690417" name="مجموعة 47"/>
                        <wpg:cNvGrpSpPr/>
                        <wpg:grpSpPr>
                          <a:xfrm>
                            <a:off x="0" y="0"/>
                            <a:ext cx="5731510" cy="895351"/>
                            <a:chOff x="0" y="0"/>
                            <a:chExt cx="5878196" cy="918845"/>
                          </a:xfrm>
                        </wpg:grpSpPr>
                        <wpg:grpSp>
                          <wpg:cNvPr id="923646771" name="مجموعة 48"/>
                          <wpg:cNvGrpSpPr/>
                          <wpg:grpSpPr>
                            <a:xfrm>
                              <a:off x="0" y="0"/>
                              <a:ext cx="5878196" cy="918845"/>
                              <a:chOff x="0" y="0"/>
                              <a:chExt cx="6240348" cy="919070"/>
                            </a:xfrm>
                          </wpg:grpSpPr>
                          <wpg:grpSp>
                            <wpg:cNvPr id="2038603824" name="مجموعة 49"/>
                            <wpg:cNvGrpSpPr/>
                            <wpg:grpSpPr>
                              <a:xfrm>
                                <a:off x="0" y="169208"/>
                                <a:ext cx="5433072" cy="580613"/>
                                <a:chOff x="0" y="169208"/>
                                <a:chExt cx="5433072" cy="580613"/>
                              </a:xfrm>
                            </wpg:grpSpPr>
                            <wps:wsp>
                              <wps:cNvPr id="2496663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43462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16148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5087708" name="مربع نص 41"/>
                          <wps:cNvSpPr txBox="1"/>
                          <wps:spPr>
                            <a:xfrm>
                              <a:off x="204466" y="257055"/>
                              <a:ext cx="4615440" cy="389397"/>
                            </a:xfrm>
                            <a:prstGeom prst="rect">
                              <a:avLst/>
                            </a:prstGeom>
                            <a:noFill/>
                          </wps:spPr>
                          <wps:txbx>
                            <w:txbxContent>
                              <w:p w14:paraId="3DBAE9A3" w14:textId="6DE491E1"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مبدأ "الإقلاع من الصفر" (</w:t>
                                </w:r>
                                <w:r w:rsidRPr="005639EC">
                                  <w:rPr>
                                    <w:rFonts w:eastAsia="Calibri" w:hAnsi="Adobe Arabic" w:cs="Adobe Arabic"/>
                                    <w:b/>
                                    <w:bCs/>
                                    <w:color w:val="FFFFFF"/>
                                    <w:kern w:val="24"/>
                                    <w:szCs w:val="28"/>
                                    <w:lang w:bidi="ar-EG"/>
                                  </w:rPr>
                                  <w:t>Zero-to-One Principle</w:t>
                                </w:r>
                                <w:r w:rsidRPr="00BC5CF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006377085"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4BE2A8" id="_x0000_s13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QbNZmgcAAPg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5QbNZmgcAAPg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3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">
                  <v:group id="مجموعة 48" o:spid="_x0000_s13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">
                    <v:group id="مجموعة 49" o:spid="_x0000_s13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">
                      <v:shape id="شكل حر 50" o:spid="_x0000_s13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" fillcolor="#a5a5a5 [2092]" stroked="f" strokeweight="1pt">
                        <v:stroke joinstyle="miter"/>
                      </v:roundrect>
                    </v:group>
                    <v:oval id="شكل بيضاوي 52" o:spid="_x0000_s13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" filled="f" strokecolor="#168489" strokeweight="1pt">
                      <v:stroke joinstyle="miter"/>
                    </v:oval>
                  </v:group>
                  <v:shape id="مربع نص 41" o:spid="_x0000_s137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" filled="f" stroked="f">
                    <v:textbox style="mso-fit-shape-to-text:t">
                      <w:txbxContent>
                        <w:p w14:paraId="3DBAE9A3" w14:textId="6DE491E1"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مبدأ "الإقلاع من الصفر" (</w:t>
                          </w:r>
                          <w:r w:rsidRPr="005639EC">
                            <w:rPr>
                              <w:rFonts w:eastAsia="Calibri" w:hAnsi="Adobe Arabic" w:cs="Adobe Arabic"/>
                              <w:b/>
                              <w:bCs/>
                              <w:color w:val="FFFFFF"/>
                              <w:kern w:val="24"/>
                              <w:szCs w:val="28"/>
                              <w:lang w:bidi="ar-EG"/>
                            </w:rPr>
                            <w:t>Zero-to-One Principle</w:t>
                          </w:r>
                          <w:r w:rsidRPr="00BC5CF4">
                            <w:rPr>
                              <w:rFonts w:eastAsia="Calibri" w:hAnsi="Adobe Arabic" w:cs="Adobe Arabic"/>
                              <w:b/>
                              <w:bCs/>
                              <w:color w:val="FFFFFF"/>
                              <w:kern w:val="24"/>
                              <w:sz w:val="36"/>
                              <w:szCs w:val="36"/>
                              <w:rtl/>
                              <w:lang w:bidi="ar-EG"/>
                            </w:rPr>
                            <w:t>)</w:t>
                          </w:r>
                        </w:p>
                      </w:txbxContent>
                    </v:textbox>
                  </v:shape>
                </v:group>
                <v:shape id="صورة 54" o:spid="_x0000_s13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">
                  <v:imagedata r:id="rId99" o:title=""/>
                </v:shape>
                <w10:anchorlock/>
              </v:group>
            </w:pict>
          </mc:Fallback>
        </mc:AlternateContent>
      </w:r>
    </w:p>
    <w:p w14:paraId="2196150B"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ركز على الانتقال من حالة عدم الفعل (صفر) إلى بداية الفعل (واحد).</w:t>
      </w:r>
    </w:p>
    <w:p w14:paraId="15B2074A"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قلل العوائق أمام "الخطوة الأولى" قدر الإمكان.</w:t>
      </w:r>
    </w:p>
    <w:p w14:paraId="69CE4F83"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استخدم تقنية "فقط 5 دقائق" للبدء في أي مهمة صعبة.</w:t>
      </w:r>
    </w:p>
    <w:p w14:paraId="4792341D" w14:textId="5A482B6D" w:rsidR="00BC5CF4" w:rsidRPr="00EC1B54" w:rsidRDefault="00BC5CF4" w:rsidP="00EC1B54">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1DB6DF5F" wp14:editId="4914645D">
                <wp:extent cx="5731510" cy="891540"/>
                <wp:effectExtent l="0" t="0" r="2540" b="22860"/>
                <wp:docPr id="8736601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32492514" name="مجموعة 47"/>
                        <wpg:cNvGrpSpPr/>
                        <wpg:grpSpPr>
                          <a:xfrm>
                            <a:off x="0" y="0"/>
                            <a:ext cx="5731510" cy="895351"/>
                            <a:chOff x="0" y="0"/>
                            <a:chExt cx="5878196" cy="918845"/>
                          </a:xfrm>
                        </wpg:grpSpPr>
                        <wpg:grpSp>
                          <wpg:cNvPr id="1818276049" name="مجموعة 48"/>
                          <wpg:cNvGrpSpPr/>
                          <wpg:grpSpPr>
                            <a:xfrm>
                              <a:off x="0" y="0"/>
                              <a:ext cx="5878196" cy="918845"/>
                              <a:chOff x="0" y="0"/>
                              <a:chExt cx="6240348" cy="919070"/>
                            </a:xfrm>
                          </wpg:grpSpPr>
                          <wpg:grpSp>
                            <wpg:cNvPr id="1510228754" name="مجموعة 49"/>
                            <wpg:cNvGrpSpPr/>
                            <wpg:grpSpPr>
                              <a:xfrm>
                                <a:off x="0" y="169208"/>
                                <a:ext cx="5433072" cy="580613"/>
                                <a:chOff x="0" y="169208"/>
                                <a:chExt cx="5433072" cy="580613"/>
                              </a:xfrm>
                            </wpg:grpSpPr>
                            <wps:wsp>
                              <wps:cNvPr id="11394275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12997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76830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6354983" name="مربع نص 41"/>
                          <wps:cNvSpPr txBox="1"/>
                          <wps:spPr>
                            <a:xfrm>
                              <a:off x="204466" y="257055"/>
                              <a:ext cx="4615440" cy="389397"/>
                            </a:xfrm>
                            <a:prstGeom prst="rect">
                              <a:avLst/>
                            </a:prstGeom>
                            <a:noFill/>
                          </wps:spPr>
                          <wps:txbx>
                            <w:txbxContent>
                              <w:p w14:paraId="324B759D" w14:textId="1C1AC51B"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استخدام المحفزات البيئية (</w:t>
                                </w:r>
                                <w:r w:rsidRPr="005639EC">
                                  <w:rPr>
                                    <w:rFonts w:eastAsia="Calibri" w:hAnsi="Adobe Arabic" w:cs="Adobe Arabic"/>
                                    <w:b/>
                                    <w:bCs/>
                                    <w:color w:val="FFFFFF"/>
                                    <w:kern w:val="24"/>
                                    <w:szCs w:val="28"/>
                                    <w:lang w:bidi="ar-EG"/>
                                  </w:rPr>
                                  <w:t>Environmental Triggers</w:t>
                                </w:r>
                                <w:r w:rsidRPr="00BC5CF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42938863"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DB6DF5F" id="_x0000_s13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1IhBkgcAAPkcAAAOAAAAZHJzL2Uyb0RvYy54bWzsWVuP20QUfkfiP4z8&#10;iNTG90vULdpuaYW0lIoWAY+OM0ms2h5jTzbZvtKiqn+kgECoXMU/Sf4N38x4bCebbbILVELqw25m&#10;7DnXOXPmO8e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dSIQZIHAAD5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3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">
                  <v:group id="مجموعة 48" o:spid="_x0000_s13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">
                    <v:group id="مجموعة 49" o:spid="_x0000_s13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">
                      <v:shape id="شكل حر 50" o:spid="_x0000_s13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" fillcolor="#a5a5a5 [2092]" stroked="f" strokeweight="1pt">
                        <v:stroke joinstyle="miter"/>
                      </v:roundrect>
                    </v:group>
                    <v:oval id="شكل بيضاوي 52" o:spid="_x0000_s13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" filled="f" strokecolor="#168489" strokeweight="1pt">
                      <v:stroke joinstyle="miter"/>
                    </v:oval>
                  </v:group>
                  <v:shape id="مربع نص 41" o:spid="_x0000_s138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" filled="f" stroked="f">
                    <v:textbox style="mso-fit-shape-to-text:t">
                      <w:txbxContent>
                        <w:p w14:paraId="324B759D" w14:textId="1C1AC51B"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استخدام المحفزات البيئية (</w:t>
                          </w:r>
                          <w:r w:rsidRPr="005639EC">
                            <w:rPr>
                              <w:rFonts w:eastAsia="Calibri" w:hAnsi="Adobe Arabic" w:cs="Adobe Arabic"/>
                              <w:b/>
                              <w:bCs/>
                              <w:color w:val="FFFFFF"/>
                              <w:kern w:val="24"/>
                              <w:szCs w:val="28"/>
                              <w:lang w:bidi="ar-EG"/>
                            </w:rPr>
                            <w:t>Environmental Triggers</w:t>
                          </w:r>
                          <w:r w:rsidRPr="00BC5CF4">
                            <w:rPr>
                              <w:rFonts w:eastAsia="Calibri" w:hAnsi="Adobe Arabic" w:cs="Adobe Arabic"/>
                              <w:b/>
                              <w:bCs/>
                              <w:color w:val="FFFFFF"/>
                              <w:kern w:val="24"/>
                              <w:sz w:val="36"/>
                              <w:szCs w:val="36"/>
                              <w:rtl/>
                              <w:lang w:bidi="ar-EG"/>
                            </w:rPr>
                            <w:t>)</w:t>
                          </w:r>
                        </w:p>
                      </w:txbxContent>
                    </v:textbox>
                  </v:shape>
                </v:group>
                <v:shape id="صورة 54" o:spid="_x0000_s13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">
                  <v:imagedata r:id="rId99" o:title=""/>
                </v:shape>
                <w10:anchorlock/>
              </v:group>
            </w:pict>
          </mc:Fallback>
        </mc:AlternateContent>
      </w:r>
    </w:p>
    <w:p w14:paraId="200A3AA4"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ضع تذكيرات مرئية في بيئتك لتحفيز العمل على أهدافك.</w:t>
      </w:r>
    </w:p>
    <w:p w14:paraId="43785695"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استخدم تقنية "تكديس العادات" بربط عادة جديدة بعادة راسخة.</w:t>
      </w:r>
    </w:p>
    <w:p w14:paraId="7A9E6406"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قال تعالى: "إِنَّ اللَّهَ لَا يُغَيِّرُ مَا بِقَوْمٍ حَتَّى يُغَيِّرُوا مَا بِأَنْفُسِهِمْ" (سورة الرعد: 11). هذه الآية تؤكد على أهمية اتخاذ الإجراءات العملية لإحداث التغيير.</w:t>
      </w:r>
    </w:p>
    <w:p w14:paraId="442374E6" w14:textId="0F58ABED" w:rsidR="00BC5CF4" w:rsidRPr="00EC1B54" w:rsidRDefault="00BC5CF4" w:rsidP="00EC1B54">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7C86B54" wp14:editId="21144A81">
                <wp:extent cx="5731510" cy="891540"/>
                <wp:effectExtent l="0" t="0" r="2540" b="22860"/>
                <wp:docPr id="1418588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57160827" name="مجموعة 47"/>
                        <wpg:cNvGrpSpPr/>
                        <wpg:grpSpPr>
                          <a:xfrm>
                            <a:off x="0" y="0"/>
                            <a:ext cx="5731510" cy="895351"/>
                            <a:chOff x="0" y="0"/>
                            <a:chExt cx="5878196" cy="918845"/>
                          </a:xfrm>
                        </wpg:grpSpPr>
                        <wpg:grpSp>
                          <wpg:cNvPr id="966418981" name="مجموعة 48"/>
                          <wpg:cNvGrpSpPr/>
                          <wpg:grpSpPr>
                            <a:xfrm>
                              <a:off x="0" y="0"/>
                              <a:ext cx="5878196" cy="918845"/>
                              <a:chOff x="0" y="0"/>
                              <a:chExt cx="6240348" cy="919070"/>
                            </a:xfrm>
                          </wpg:grpSpPr>
                          <wpg:grpSp>
                            <wpg:cNvPr id="1469688307" name="مجموعة 49"/>
                            <wpg:cNvGrpSpPr/>
                            <wpg:grpSpPr>
                              <a:xfrm>
                                <a:off x="0" y="169208"/>
                                <a:ext cx="5433072" cy="580613"/>
                                <a:chOff x="0" y="169208"/>
                                <a:chExt cx="5433072" cy="580613"/>
                              </a:xfrm>
                            </wpg:grpSpPr>
                            <wps:wsp>
                              <wps:cNvPr id="10307705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45659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98493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0491819" name="مربع نص 41"/>
                          <wps:cNvSpPr txBox="1"/>
                          <wps:spPr>
                            <a:xfrm>
                              <a:off x="204466" y="257055"/>
                              <a:ext cx="4615440" cy="389397"/>
                            </a:xfrm>
                            <a:prstGeom prst="rect">
                              <a:avLst/>
                            </a:prstGeom>
                            <a:noFill/>
                          </wps:spPr>
                          <wps:txbx>
                            <w:txbxContent>
                              <w:p w14:paraId="1F487432" w14:textId="7026D087"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التعهد العلني والمساءلة الاجتماعية</w:t>
                                </w:r>
                              </w:p>
                            </w:txbxContent>
                          </wps:txbx>
                          <wps:bodyPr wrap="square" rtlCol="1">
                            <a:spAutoFit/>
                          </wps:bodyPr>
                        </wps:wsp>
                      </wpg:grpSp>
                      <pic:pic xmlns:pic="http://schemas.openxmlformats.org/drawingml/2006/picture">
                        <pic:nvPicPr>
                          <pic:cNvPr id="124050955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C86B54" id="_x0000_s13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A/EJgHAAD7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3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">
                  <v:group id="مجموعة 48" o:spid="_x0000_s13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">
                    <v:group id="مجموعة 49" o:spid="_x0000_s13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">
                      <v:shape id="شكل حر 50" o:spid="_x0000_s13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" fillcolor="#a5a5a5 [2092]" stroked="f" strokeweight="1pt">
                        <v:stroke joinstyle="miter"/>
                      </v:roundrect>
                    </v:group>
                    <v:oval id="شكل بيضاوي 52" o:spid="_x0000_s13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" filled="f" strokecolor="#168489" strokeweight="1pt">
                      <v:stroke joinstyle="miter"/>
                    </v:oval>
                  </v:group>
                  <v:shape id="مربع نص 41" o:spid="_x0000_s13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" filled="f" stroked="f">
                    <v:textbox style="mso-fit-shape-to-text:t">
                      <w:txbxContent>
                        <w:p w14:paraId="1F487432" w14:textId="7026D087" w:rsidR="00BC5CF4" w:rsidRDefault="00BC5CF4" w:rsidP="00BC5CF4">
                          <w:pPr>
                            <w:rPr>
                              <w:rFonts w:eastAsia="Calibri" w:hAnsi="Adobe Arabic" w:cs="Adobe Arabic"/>
                              <w:b/>
                              <w:bCs/>
                              <w:color w:val="FFFFFF"/>
                              <w:kern w:val="24"/>
                              <w:sz w:val="36"/>
                              <w:szCs w:val="36"/>
                              <w:lang w:bidi="ar-EG"/>
                            </w:rPr>
                          </w:pPr>
                          <w:r w:rsidRPr="00BC5CF4">
                            <w:rPr>
                              <w:rFonts w:eastAsia="Calibri" w:hAnsi="Adobe Arabic" w:cs="Adobe Arabic"/>
                              <w:b/>
                              <w:bCs/>
                              <w:color w:val="FFFFFF"/>
                              <w:kern w:val="24"/>
                              <w:sz w:val="36"/>
                              <w:szCs w:val="36"/>
                              <w:rtl/>
                              <w:lang w:bidi="ar-EG"/>
                            </w:rPr>
                            <w:t>التعهد العلني والمساءلة الاجتماعية</w:t>
                          </w:r>
                        </w:p>
                      </w:txbxContent>
                    </v:textbox>
                  </v:shape>
                </v:group>
                <v:shape id="صورة 54" o:spid="_x0000_s13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">
                  <v:imagedata r:id="rId99" o:title=""/>
                </v:shape>
                <w10:anchorlock/>
              </v:group>
            </w:pict>
          </mc:Fallback>
        </mc:AlternateContent>
      </w:r>
    </w:p>
    <w:p w14:paraId="4ECD922F"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أعلن عن أهدافك للآخرين لزيادة الالتزام.</w:t>
      </w:r>
    </w:p>
    <w:p w14:paraId="3F6DE1F3" w14:textId="77777777" w:rsid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التزم بتقديم تقارير دورية عن تقدمك لشخص أو مجموعة تثق بها.</w:t>
      </w:r>
    </w:p>
    <w:p w14:paraId="2423A261" w14:textId="77777777" w:rsidR="00BB2297" w:rsidRDefault="00BB2297" w:rsidP="00BB2297">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34816" behindDoc="0" locked="0" layoutInCell="1" allowOverlap="1" wp14:anchorId="061917EB" wp14:editId="0BB73A16">
                <wp:simplePos x="0" y="0"/>
                <wp:positionH relativeFrom="margin">
                  <wp:posOffset>5257165</wp:posOffset>
                </wp:positionH>
                <wp:positionV relativeFrom="paragraph">
                  <wp:posOffset>27305</wp:posOffset>
                </wp:positionV>
                <wp:extent cx="496570" cy="382270"/>
                <wp:effectExtent l="0" t="0" r="0" b="17780"/>
                <wp:wrapSquare wrapText="bothSides"/>
                <wp:docPr id="1204480459"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240485853"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317395962"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FF7BCB1" id="Group 20" o:spid="_x0000_s1026" style="position:absolute;margin-left:413.95pt;margin-top:2.15pt;width:39.1pt;height:30.1pt;z-index:252834816;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">
                  <v:imagedata r:id="rId101"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75820F0D" w14:textId="0F7DA53C" w:rsidR="00EC1B54" w:rsidRPr="00EC1B54" w:rsidRDefault="00907EF0" w:rsidP="00EC1B54">
      <w:pPr>
        <w:spacing w:line="259" w:lineRule="auto"/>
        <w:rPr>
          <w:rFonts w:ascii="Sakkal Majalla" w:hAnsi="Sakkal Majalla"/>
          <w:b/>
          <w:bCs/>
          <w:sz w:val="34"/>
          <w:rtl/>
        </w:rPr>
      </w:pPr>
      <w:r>
        <w:rPr>
          <w:rFonts w:ascii="Sakkal Majalla" w:hAnsi="Sakkal Majalla"/>
          <w:noProof/>
          <w:sz w:val="34"/>
          <w:rtl/>
          <w:lang w:val="ar-SA"/>
        </w:rPr>
        <w:drawing>
          <wp:anchor distT="0" distB="0" distL="114300" distR="114300" simplePos="0" relativeHeight="252844032" behindDoc="1" locked="0" layoutInCell="1" allowOverlap="1" wp14:anchorId="39945F68" wp14:editId="2E96A417">
            <wp:simplePos x="0" y="0"/>
            <wp:positionH relativeFrom="column">
              <wp:posOffset>-179878</wp:posOffset>
            </wp:positionH>
            <wp:positionV relativeFrom="paragraph">
              <wp:posOffset>215381</wp:posOffset>
            </wp:positionV>
            <wp:extent cx="1671955" cy="1113155"/>
            <wp:effectExtent l="0" t="0" r="4445" b="0"/>
            <wp:wrapTight wrapText="bothSides">
              <wp:wrapPolygon edited="0">
                <wp:start x="0" y="0"/>
                <wp:lineTo x="0" y="21070"/>
                <wp:lineTo x="21411" y="21070"/>
                <wp:lineTo x="21411" y="0"/>
                <wp:lineTo x="0" y="0"/>
              </wp:wrapPolygon>
            </wp:wrapTight>
            <wp:docPr id="1026064942" name="صورة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064942" name="صورة 1026064942"/>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671955" cy="1113155"/>
                    </a:xfrm>
                    <a:prstGeom prst="rect">
                      <a:avLst/>
                    </a:prstGeom>
                  </pic:spPr>
                </pic:pic>
              </a:graphicData>
            </a:graphic>
          </wp:anchor>
        </w:drawing>
      </w:r>
    </w:p>
    <w:p w14:paraId="19885585" w14:textId="4BB590B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نور، مدربة في مجال ريادة الأعمال، كانت تؤجل إطلاق برنامجها التدريبي الأول عبر الإنترنت. طبقت استراتيجية "الإقلاع من الصفر" بتخصيص 5 دقائق فقط يومياً للعمل على البرنامج. مع مرور الوقت، تحولت الـ 5 دقائق إلى ساعات، وتمكنت من إطلاق البرنامج بنجاح بعد شهرين.</w:t>
      </w:r>
    </w:p>
    <w:p w14:paraId="1E458318" w14:textId="198B6E54"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 xml:space="preserve"> استخدام البوصلة الشخصية للبدء الفوري:</w:t>
      </w:r>
    </w:p>
    <w:p w14:paraId="6BC2F6E6" w14:textId="73242D80" w:rsidR="00EC1B54" w:rsidRPr="00EC1B54" w:rsidRDefault="00EC1B54" w:rsidP="00EC1B54">
      <w:pPr>
        <w:spacing w:line="259" w:lineRule="auto"/>
        <w:rPr>
          <w:rFonts w:ascii="Sakkal Majalla" w:hAnsi="Sakkal Majalla"/>
          <w:sz w:val="34"/>
          <w:rtl/>
        </w:rPr>
      </w:pPr>
      <w:r w:rsidRPr="00BB2297">
        <w:rPr>
          <w:rFonts w:ascii="Sakkal Majalla" w:hAnsi="Sakkal Majalla"/>
          <w:color w:val="EE0000"/>
          <w:sz w:val="34"/>
          <w:rtl/>
        </w:rPr>
        <w:t xml:space="preserve">1. اربط الأهداف بالقيم: </w:t>
      </w:r>
      <w:r w:rsidRPr="00EC1B54">
        <w:rPr>
          <w:rFonts w:ascii="Sakkal Majalla" w:hAnsi="Sakkal Majalla"/>
          <w:sz w:val="34"/>
          <w:rtl/>
        </w:rPr>
        <w:t>حدد كيف يرتبط كل هدف بقيمك الأساسية ورؤيتك للحياة.</w:t>
      </w:r>
    </w:p>
    <w:p w14:paraId="3186C4D3"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EE0000"/>
          <w:sz w:val="34"/>
          <w:rtl/>
        </w:rPr>
        <w:t xml:space="preserve">2. حدد "الشمال الحقيقي": </w:t>
      </w:r>
      <w:r w:rsidRPr="00EC1B54">
        <w:rPr>
          <w:rFonts w:ascii="Sakkal Majalla" w:hAnsi="Sakkal Majalla"/>
          <w:sz w:val="34"/>
          <w:rtl/>
        </w:rPr>
        <w:t>ما هو الاتجاه العام الذي تريد أن تسير فيه حياتك المهنية؟</w:t>
      </w:r>
    </w:p>
    <w:p w14:paraId="1A39A274"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EE0000"/>
          <w:sz w:val="34"/>
          <w:rtl/>
        </w:rPr>
        <w:t xml:space="preserve">3. استخدم تقنية "المعيار الواحد": </w:t>
      </w:r>
      <w:r w:rsidRPr="00EC1B54">
        <w:rPr>
          <w:rFonts w:ascii="Sakkal Majalla" w:hAnsi="Sakkal Majalla"/>
          <w:sz w:val="34"/>
          <w:rtl/>
        </w:rPr>
        <w:t>في أي موقف حيرة، اسأل نفسك: "ما الخيار الذي يقربني من هدفي الرئيسي؟"</w:t>
      </w:r>
    </w:p>
    <w:p w14:paraId="301A00C7" w14:textId="77777777" w:rsidR="00EC1B54" w:rsidRPr="00EC1B54" w:rsidRDefault="00EC1B54" w:rsidP="00EC1B54">
      <w:pPr>
        <w:spacing w:line="259" w:lineRule="auto"/>
        <w:rPr>
          <w:rFonts w:ascii="Sakkal Majalla" w:hAnsi="Sakkal Majalla"/>
          <w:sz w:val="34"/>
          <w:rtl/>
        </w:rPr>
      </w:pPr>
      <w:r w:rsidRPr="00BB2297">
        <w:rPr>
          <w:rFonts w:ascii="Sakkal Majalla" w:hAnsi="Sakkal Majalla"/>
          <w:color w:val="EE0000"/>
          <w:sz w:val="34"/>
          <w:rtl/>
        </w:rPr>
        <w:t xml:space="preserve">4. مارس "التركيز على اللحظة الحالية": </w:t>
      </w:r>
      <w:r w:rsidRPr="00EC1B54">
        <w:rPr>
          <w:rFonts w:ascii="Sakkal Majalla" w:hAnsi="Sakkal Majalla"/>
          <w:sz w:val="34"/>
          <w:rtl/>
        </w:rPr>
        <w:t>ركز على الخطوة التي أمامك مباشرة، وليس على الطريق الطويل.</w:t>
      </w:r>
    </w:p>
    <w:p w14:paraId="41F80EE4" w14:textId="3B74AB95" w:rsidR="00EC1B54" w:rsidRPr="00EC1B54" w:rsidRDefault="00EC1B54" w:rsidP="00907EF0">
      <w:pPr>
        <w:spacing w:line="259" w:lineRule="auto"/>
        <w:rPr>
          <w:rFonts w:ascii="Sakkal Majalla" w:hAnsi="Sakkal Majalla"/>
          <w:sz w:val="34"/>
          <w:rtl/>
        </w:rPr>
      </w:pPr>
      <w:r w:rsidRPr="00BB2297">
        <w:rPr>
          <w:rFonts w:ascii="Sakkal Majalla" w:hAnsi="Sakkal Majalla"/>
          <w:sz w:val="34"/>
          <w:highlight w:val="lightGray"/>
          <w:rtl/>
        </w:rPr>
        <w:t xml:space="preserve">قال </w:t>
      </w:r>
      <w:r w:rsidRPr="00BB2297">
        <w:rPr>
          <w:rFonts w:ascii="Sakkal Majalla" w:hAnsi="Sakkal Majalla" w:hint="cs"/>
          <w:sz w:val="34"/>
          <w:highlight w:val="lightGray"/>
          <w:rtl/>
        </w:rPr>
        <w:t>سيدنا</w:t>
      </w:r>
      <w:r w:rsidRPr="00BB2297">
        <w:rPr>
          <w:rFonts w:ascii="Sakkal Majalla" w:hAnsi="Sakkal Majalla"/>
          <w:sz w:val="34"/>
          <w:highlight w:val="lightGray"/>
          <w:rtl/>
        </w:rPr>
        <w:t xml:space="preserve"> علي رضي الله عنه: "قيمة كل امرئ ما يحسنه"</w:t>
      </w:r>
      <w:r w:rsidRPr="00EC1B54">
        <w:rPr>
          <w:rFonts w:ascii="Sakkal Majalla" w:hAnsi="Sakkal Majalla"/>
          <w:sz w:val="34"/>
          <w:rtl/>
        </w:rPr>
        <w:t>، وهذا يعني أن قيمتنا تكمن في أفعالنا وإنجازاتنا، وليس في نوايانا فقط.</w:t>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BB2297" w:rsidRPr="00AB5D47" w14:paraId="0C199D2F" w14:textId="77777777" w:rsidTr="00A414D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11659B5" w14:textId="77777777" w:rsidR="00BB2297" w:rsidRPr="00B45CE2" w:rsidRDefault="00BB2297" w:rsidP="00A414D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59E56319" wp14:editId="0D9EA5BA">
                  <wp:extent cx="485140" cy="485140"/>
                  <wp:effectExtent l="0" t="0" r="0" b="0"/>
                  <wp:docPr id="764906588"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17C3EDC" w14:textId="77777777" w:rsidR="00BB2297" w:rsidRPr="00B45CE2" w:rsidRDefault="00BB2297" w:rsidP="00A414D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36844A0D" w14:textId="312866DE" w:rsidR="00BB2297" w:rsidRPr="00AB5D47" w:rsidRDefault="00BB2297" w:rsidP="00A414D6">
            <w:pPr>
              <w:jc w:val="center"/>
              <w:rPr>
                <w:rFonts w:ascii="Adobe Arabic" w:hAnsi="Adobe Arabic" w:cs="Adobe Arabic"/>
                <w:bCs/>
                <w:color w:val="168489"/>
                <w:sz w:val="52"/>
                <w:szCs w:val="52"/>
                <w:rtl/>
                <w:lang w:bidi="ar-EG"/>
              </w:rPr>
            </w:pPr>
            <w:r w:rsidRPr="00BB2297">
              <w:rPr>
                <w:rFonts w:ascii="Adobe Arabic" w:hAnsi="Adobe Arabic" w:cs="Adobe Arabic"/>
                <w:bCs/>
                <w:color w:val="168489"/>
                <w:sz w:val="52"/>
                <w:szCs w:val="52"/>
                <w:rtl/>
                <w:lang w:bidi="ar-EG"/>
              </w:rPr>
              <w:t>"تصميم الهدف الذكي"</w:t>
            </w:r>
          </w:p>
        </w:tc>
      </w:tr>
    </w:tbl>
    <w:p w14:paraId="4DAFB9FD" w14:textId="77777777" w:rsidR="00BB2297" w:rsidRPr="00613ABA" w:rsidRDefault="00BB2297" w:rsidP="00BB2297">
      <w:pPr>
        <w:rPr>
          <w:rFonts w:ascii="Sakkal Majalla" w:hAnsi="Sakkal Majalla"/>
          <w:color w:val="008080"/>
          <w:sz w:val="34"/>
          <w:rtl/>
        </w:rPr>
      </w:pPr>
      <w:r w:rsidRPr="00613ABA">
        <w:rPr>
          <w:noProof/>
          <w:color w:val="008080"/>
          <w:sz w:val="34"/>
        </w:rPr>
        <w:drawing>
          <wp:anchor distT="0" distB="0" distL="114300" distR="114300" simplePos="0" relativeHeight="252836864" behindDoc="0" locked="0" layoutInCell="1" allowOverlap="1" wp14:anchorId="345D925F" wp14:editId="04C5139E">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55528992"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764A5273" w14:textId="75FF30FB" w:rsidR="00EC1B54" w:rsidRPr="00BB2297" w:rsidRDefault="00EC1B54" w:rsidP="00EC1B54">
      <w:pPr>
        <w:spacing w:line="259" w:lineRule="auto"/>
        <w:rPr>
          <w:rFonts w:ascii="Sakkal Majalla" w:hAnsi="Sakkal Majalla"/>
          <w:color w:val="008080"/>
          <w:sz w:val="34"/>
          <w:rtl/>
        </w:rPr>
      </w:pPr>
      <w:r w:rsidRPr="00BB2297">
        <w:rPr>
          <w:rFonts w:ascii="Sakkal Majalla" w:hAnsi="Sakkal Majalla"/>
          <w:color w:val="008080"/>
          <w:sz w:val="34"/>
          <w:rtl/>
        </w:rPr>
        <w:t>الهدف من النشاط:</w:t>
      </w:r>
    </w:p>
    <w:p w14:paraId="1C49F57F"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تطبيق منهجية الأهداف الذكية (</w:t>
      </w:r>
      <w:r w:rsidRPr="00EC1B54">
        <w:rPr>
          <w:rFonts w:ascii="Sakkal Majalla" w:hAnsi="Sakkal Majalla"/>
          <w:sz w:val="34"/>
        </w:rPr>
        <w:t>SMART</w:t>
      </w:r>
      <w:r w:rsidRPr="00EC1B54">
        <w:rPr>
          <w:rFonts w:ascii="Sakkal Majalla" w:hAnsi="Sakkal Majalla"/>
          <w:sz w:val="34"/>
          <w:rtl/>
        </w:rPr>
        <w:t>) على الأهداف المهنية ووضع خطة تنفيذية محددة.</w:t>
      </w:r>
    </w:p>
    <w:p w14:paraId="04A12A56" w14:textId="5605BC4F"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خطوات النشاط:</w:t>
      </w:r>
    </w:p>
    <w:p w14:paraId="35E1C5B0"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1. تحديد الأهداف المهنية بمستوياتها الثلاثة (10 دقائق):</w:t>
      </w:r>
    </w:p>
    <w:p w14:paraId="3169BD5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هدف قصير المدى (1-3 أشهر)</w:t>
      </w:r>
    </w:p>
    <w:p w14:paraId="40927D1D"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هدف متوسط المدى (6-12 شهر)</w:t>
      </w:r>
    </w:p>
    <w:p w14:paraId="4ED6A3B1"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هدف طويل المدى (1-3 سنوات)</w:t>
      </w:r>
    </w:p>
    <w:p w14:paraId="1B529532"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 xml:space="preserve">2. تطبيق معايير </w:t>
      </w:r>
      <w:r w:rsidRPr="00BB2297">
        <w:rPr>
          <w:rFonts w:ascii="Sakkal Majalla" w:hAnsi="Sakkal Majalla"/>
          <w:b/>
          <w:bCs/>
          <w:color w:val="008080"/>
          <w:sz w:val="34"/>
        </w:rPr>
        <w:t>SMART</w:t>
      </w:r>
      <w:r w:rsidRPr="00BB2297">
        <w:rPr>
          <w:rFonts w:ascii="Sakkal Majalla" w:hAnsi="Sakkal Majalla"/>
          <w:b/>
          <w:bCs/>
          <w:color w:val="008080"/>
          <w:sz w:val="34"/>
          <w:rtl/>
        </w:rPr>
        <w:t xml:space="preserve"> على الأهداف (10 دقائق):</w:t>
      </w:r>
    </w:p>
    <w:p w14:paraId="4A32551D"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اكتب كل هدف بصيغة </w:t>
      </w:r>
      <w:r w:rsidRPr="00EC1B54">
        <w:rPr>
          <w:rFonts w:ascii="Sakkal Majalla" w:hAnsi="Sakkal Majalla"/>
          <w:sz w:val="34"/>
        </w:rPr>
        <w:t>SMART</w:t>
      </w:r>
      <w:r w:rsidRPr="00EC1B54">
        <w:rPr>
          <w:rFonts w:ascii="Sakkal Majalla" w:hAnsi="Sakkal Majalla"/>
          <w:sz w:val="34"/>
          <w:rtl/>
        </w:rPr>
        <w:t xml:space="preserve"> (محدد، قابل للقياس، قابل للتحقيق، ذو صلة، محدد بوقت)</w:t>
      </w:r>
    </w:p>
    <w:p w14:paraId="07F80AFC"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راجع مع زميل لك مدى انطباق المعايير على أهدافك</w:t>
      </w:r>
    </w:p>
    <w:p w14:paraId="51CA2A08"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3. تصميم خطة تنفيذية للهدف قصير المدى (7 دقائق):</w:t>
      </w:r>
    </w:p>
    <w:p w14:paraId="53BB4F7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حدد خمس خطوات محددة لتحقيق الهدف</w:t>
      </w:r>
    </w:p>
    <w:p w14:paraId="53E585C4"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ضع جدولاً زمنياً واضحاً لكل خطوة</w:t>
      </w:r>
    </w:p>
    <w:p w14:paraId="4AC31F5C" w14:textId="2574CBF5" w:rsidR="00EC1B54" w:rsidRPr="00EC1B54" w:rsidRDefault="00EC1B54" w:rsidP="00BB2297">
      <w:pPr>
        <w:spacing w:line="259" w:lineRule="auto"/>
        <w:rPr>
          <w:rFonts w:ascii="Sakkal Majalla" w:hAnsi="Sakkal Majalla"/>
          <w:sz w:val="34"/>
          <w:rtl/>
        </w:rPr>
      </w:pPr>
      <w:r w:rsidRPr="00EC1B54">
        <w:rPr>
          <w:rFonts w:ascii="Sakkal Majalla" w:hAnsi="Sakkal Majalla"/>
          <w:sz w:val="34"/>
          <w:rtl/>
        </w:rPr>
        <w:t xml:space="preserve">   - حدد الموارد المطلوبة لكل خطوة</w:t>
      </w:r>
    </w:p>
    <w:p w14:paraId="3A96DB52" w14:textId="77777777" w:rsidR="00EC1B54" w:rsidRPr="00BB2297" w:rsidRDefault="00EC1B54" w:rsidP="00EC1B54">
      <w:pPr>
        <w:spacing w:line="259" w:lineRule="auto"/>
        <w:rPr>
          <w:rFonts w:ascii="Sakkal Majalla" w:hAnsi="Sakkal Majalla"/>
          <w:b/>
          <w:bCs/>
          <w:color w:val="008080"/>
          <w:sz w:val="34"/>
          <w:rtl/>
        </w:rPr>
      </w:pPr>
      <w:r w:rsidRPr="00BB2297">
        <w:rPr>
          <w:rFonts w:ascii="Sakkal Majalla" w:hAnsi="Sakkal Majalla"/>
          <w:b/>
          <w:bCs/>
          <w:color w:val="008080"/>
          <w:sz w:val="34"/>
          <w:rtl/>
        </w:rPr>
        <w:t>4. تحديد الإجراء الفوري (3 دقائق):</w:t>
      </w:r>
    </w:p>
    <w:p w14:paraId="4868BCE5"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حدد إجراءً واحداً محدداً ستتخذه خلال 24 ساعة من انتهاء الدورة</w:t>
      </w:r>
    </w:p>
    <w:p w14:paraId="75236A71"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 xml:space="preserve">   - اكتبه على بطاقة ملونة والتزم به أمام المجموعة</w:t>
      </w:r>
    </w:p>
    <w:p w14:paraId="33C64822" w14:textId="4ED91DDE" w:rsidR="00907EF0" w:rsidRDefault="008F752D" w:rsidP="008F752D">
      <w:pPr>
        <w:spacing w:line="259" w:lineRule="auto"/>
        <w:ind w:left="-897"/>
        <w:jc w:val="center"/>
        <w:rPr>
          <w:rFonts w:ascii="Sakkal Majalla" w:hAnsi="Sakkal Majalla"/>
          <w:sz w:val="34"/>
          <w:rtl/>
        </w:rPr>
      </w:pPr>
      <w:r>
        <w:rPr>
          <w:noProof/>
        </w:rPr>
        <w:lastRenderedPageBreak/>
        <mc:AlternateContent>
          <mc:Choice Requires="wps">
            <w:drawing>
              <wp:inline distT="0" distB="0" distL="0" distR="0" wp14:anchorId="7A5BAF80" wp14:editId="37957D0A">
                <wp:extent cx="6766560" cy="7143750"/>
                <wp:effectExtent l="0" t="0" r="15240" b="19050"/>
                <wp:docPr id="132633942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6560" cy="7143750"/>
                        </a:xfrm>
                        <a:prstGeom prst="roundRect">
                          <a:avLst>
                            <a:gd name="adj" fmla="val 16667"/>
                          </a:avLst>
                        </a:prstGeom>
                        <a:solidFill>
                          <a:srgbClr val="EAF4E4"/>
                        </a:solidFill>
                        <a:ln w="12700">
                          <a:solidFill>
                            <a:schemeClr val="accent6"/>
                          </a:solidFill>
                          <a:miter lim="800000"/>
                          <a:headEnd/>
                          <a:tailEnd/>
                        </a:ln>
                      </wps:spPr>
                      <wps:txbx>
                        <w:txbxContent>
                          <w:p w14:paraId="3515F8A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F0928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3234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F24AFC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D77422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33281B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A6A98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BC3C49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5AA9E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135E2B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B470C1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FA80C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00CA4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25DC90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2F628A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883369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CD0F14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C4144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B4A63C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FE1779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7B4E61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1EB05B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046709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5AB63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0D268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8C255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A817711"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A5BAF80" id="_x0000_s1394" style="width:532.8pt;height:56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" fillcolor="#eaf4e4" strokecolor="#70ad47 [3209]" strokeweight="1pt">
                <v:stroke joinstyle="miter"/>
                <v:textbox inset="0,3mm,0">
                  <w:txbxContent>
                    <w:p w14:paraId="3515F8A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F0928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3234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F24AFC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D77422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33281B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A6A98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BC3C49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5AA9E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135E2B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B470C1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FA80C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00CA4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25DC90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2F628A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883369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CD0F14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C4144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B4A63C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FE1779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7B4E61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1EB05B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046709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5AB63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0D268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8C255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A817711" w14:textId="77777777" w:rsidR="008F752D" w:rsidRDefault="008F752D" w:rsidP="008F752D">
                      <w:pPr>
                        <w:jc w:val="center"/>
                        <w:rPr>
                          <w:sz w:val="22"/>
                          <w:szCs w:val="28"/>
                          <w:rtl/>
                          <w:lang w:bidi="ar-SY"/>
                        </w:rPr>
                      </w:pPr>
                    </w:p>
                  </w:txbxContent>
                </v:textbox>
                <w10:anchorlock/>
              </v:roundrect>
            </w:pict>
          </mc:Fallback>
        </mc:AlternateContent>
      </w:r>
    </w:p>
    <w:p w14:paraId="473A265D" w14:textId="72890A55" w:rsidR="00907EF0" w:rsidRPr="00EC1B54" w:rsidRDefault="00907EF0" w:rsidP="00907EF0">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FC5F1FE" wp14:editId="7E43AB26">
            <wp:extent cx="1543050" cy="1543050"/>
            <wp:effectExtent l="0" t="0" r="0" b="0"/>
            <wp:docPr id="2051696822" name="صورة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696822" name="صورة 2051696822"/>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556524" cy="1556524"/>
                    </a:xfrm>
                    <a:prstGeom prst="rect">
                      <a:avLst/>
                    </a:prstGeom>
                  </pic:spPr>
                </pic:pic>
              </a:graphicData>
            </a:graphic>
          </wp:inline>
        </w:drawing>
      </w:r>
    </w:p>
    <w:p w14:paraId="021773CC" w14:textId="4454A1A0" w:rsidR="00EC1B54" w:rsidRPr="00EC1B54" w:rsidRDefault="00BB2297" w:rsidP="00BB2297">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7B8FAC1D" wp14:editId="51CAD9AF">
                <wp:extent cx="5711825" cy="737619"/>
                <wp:effectExtent l="0" t="0" r="22225" b="24765"/>
                <wp:docPr id="309606091"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72180165" name="مجموعة 881967268"/>
                        <wpg:cNvGrpSpPr/>
                        <wpg:grpSpPr>
                          <a:xfrm>
                            <a:off x="0" y="165473"/>
                            <a:ext cx="5711825" cy="572146"/>
                            <a:chOff x="0" y="165446"/>
                            <a:chExt cx="6312597" cy="633543"/>
                          </a:xfrm>
                        </wpg:grpSpPr>
                        <wps:wsp>
                          <wps:cNvPr id="1135713147"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8000270" name="مربع نص 2043426344"/>
                          <wps:cNvSpPr txBox="1"/>
                          <wps:spPr>
                            <a:xfrm>
                              <a:off x="3184368" y="165446"/>
                              <a:ext cx="2073788" cy="453527"/>
                            </a:xfrm>
                            <a:prstGeom prst="rect">
                              <a:avLst/>
                            </a:prstGeom>
                            <a:noFill/>
                          </wps:spPr>
                          <wps:txbx>
                            <w:txbxContent>
                              <w:p w14:paraId="41C1CA56" w14:textId="77777777" w:rsidR="00BB2297" w:rsidRDefault="00BB2297" w:rsidP="00BB2297">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2912598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55519914" name="Picture 1717196180" descr="Submission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B8FAC1D" id="_x0000_s139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">
                <v:group id="مجموعة 881967268" o:spid="_x0000_s139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">
                  <v:roundrect id="مستطيل مستدير الزوايا 769901" o:spid="_x0000_s139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" fillcolor="#168489" strokecolor="#168489" strokeweight="1pt">
                    <v:stroke joinstyle="miter"/>
                  </v:roundrect>
                  <v:shape id="مربع نص 2043426344" o:spid="_x0000_s139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" filled="f" stroked="f">
                    <v:textbox style="mso-fit-shape-to-text:t">
                      <w:txbxContent>
                        <w:p w14:paraId="41C1CA56" w14:textId="77777777" w:rsidR="00BB2297" w:rsidRDefault="00BB2297" w:rsidP="00BB2297">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39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" fillcolor="#168489" strokecolor="#168489" strokeweight="1pt">
                    <v:stroke joinstyle="miter"/>
                  </v:roundrect>
                </v:group>
                <v:shape id="Picture 1717196180" o:spid="_x0000_s140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">
                  <v:imagedata r:id="rId86" o:title="Submission "/>
                </v:shape>
                <w10:anchorlock/>
              </v:group>
            </w:pict>
          </mc:Fallback>
        </mc:AlternateContent>
      </w:r>
    </w:p>
    <w:p w14:paraId="58C212E1" w14:textId="77777777" w:rsidR="00EC1B54" w:rsidRPr="00BB2297" w:rsidRDefault="00EC1B54" w:rsidP="00EC1B54">
      <w:pPr>
        <w:rPr>
          <w:rFonts w:ascii="Sakkal Majalla" w:hAnsi="Sakkal Majalla"/>
          <w:b/>
          <w:bCs/>
          <w:color w:val="008080"/>
          <w:sz w:val="34"/>
          <w:rtl/>
        </w:rPr>
      </w:pPr>
      <w:r w:rsidRPr="00BB2297">
        <w:rPr>
          <w:rFonts w:ascii="Sakkal Majalla" w:hAnsi="Sakkal Majalla" w:hint="cs"/>
          <w:b/>
          <w:bCs/>
          <w:color w:val="008080"/>
          <w:sz w:val="34"/>
          <w:rtl/>
        </w:rPr>
        <w:t>اقرأ الحالة الآتية، ثم أجب عن الأسئلة التي تليها.</w:t>
      </w:r>
    </w:p>
    <w:p w14:paraId="285B1D4E"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hint="cs"/>
          <w:sz w:val="34"/>
          <w:rtl/>
        </w:rPr>
        <w:t xml:space="preserve">- </w:t>
      </w:r>
      <w:r w:rsidRPr="00EC1B54">
        <w:rPr>
          <w:rFonts w:ascii="Sakkal Majalla" w:hAnsi="Sakkal Majalla"/>
          <w:sz w:val="34"/>
          <w:rtl/>
        </w:rPr>
        <w:t>أحمد مدرب في مجال تطوير الذات، يعمل حالياً كمدرب مستقل. لديه خبرة 3 سنوات في التدريب، وقد قدم عدة دورات ناجحة لمؤسسات محلية. يطمح أحمد إلى توسيع نطاق عمله ليصبح مدرباً معتمداً دولياً، وإطلاق منصة تدريبية إلكترونية، وتأليف كتاب في مجال تخصصه.</w:t>
      </w:r>
    </w:p>
    <w:p w14:paraId="4A800277"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حالياً، يواجه أحمد صعوبة في تحديد أولوياته وتنظيم وقته. يشعر بأنه مشتت بين العديد من الأفكار والمشاريع دون إحراز تقدم ملموس في أي منها. كما أنه يعاني من المماطلة عندما يتعلق الأمر بالمهام الكبيرة مثل التحضير للشهادات الدولية أو كتابة محتوى الكتاب.</w:t>
      </w:r>
    </w:p>
    <w:p w14:paraId="2BEB73DC" w14:textId="77777777" w:rsidR="00EC1B54" w:rsidRPr="00BB2297" w:rsidRDefault="00EC1B54" w:rsidP="00EC1B54">
      <w:pPr>
        <w:spacing w:line="259" w:lineRule="auto"/>
        <w:rPr>
          <w:rFonts w:ascii="Sakkal Majalla" w:hAnsi="Sakkal Majalla"/>
          <w:b/>
          <w:bCs/>
          <w:color w:val="C00000"/>
          <w:sz w:val="34"/>
          <w:rtl/>
        </w:rPr>
      </w:pPr>
      <w:r w:rsidRPr="00BB2297">
        <w:rPr>
          <w:rFonts w:ascii="Sakkal Majalla" w:hAnsi="Sakkal Majalla"/>
          <w:b/>
          <w:bCs/>
          <w:color w:val="C00000"/>
          <w:sz w:val="34"/>
          <w:rtl/>
        </w:rPr>
        <w:t xml:space="preserve"> الأسئلة:</w:t>
      </w:r>
    </w:p>
    <w:p w14:paraId="02C89698"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1. استناداً إلى منهجية الأهداف الذكية، كيف يمكن لأحمد إعادة صياغة هدفه المتعلق بالحصول على اعتماد دولي؟</w:t>
      </w:r>
    </w:p>
    <w:p w14:paraId="689F7626"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2. ما هي الاستراتيجية المناسبة لمساعدة أحمد في التغلب على مشكلة المماطلة في كتابة محتوى الكتاب؟</w:t>
      </w:r>
    </w:p>
    <w:p w14:paraId="3C61F986"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3. كيف يمكن لأحمد استخدام مصفوفة آيزنهاور لتحديد أولوياته بين مشاريعه المختلفة؟</w:t>
      </w:r>
    </w:p>
    <w:p w14:paraId="0262B80E"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4. ما هي الخطوات الخمس المحددة التي يمكن لأحمد اتباعها لإطلاق منصته التدريبية الإلكترونية خلال العام القادم؟</w:t>
      </w:r>
    </w:p>
    <w:p w14:paraId="4988C8C6" w14:textId="77777777" w:rsidR="00EC1B54" w:rsidRPr="00BB2297" w:rsidRDefault="00EC1B54" w:rsidP="00EC1B54">
      <w:pPr>
        <w:spacing w:line="259" w:lineRule="auto"/>
        <w:rPr>
          <w:rFonts w:ascii="Adobe Arabic" w:hAnsi="Adobe Arabic" w:cs="Adobe Arabic"/>
          <w:b/>
          <w:bCs/>
          <w:color w:val="008080"/>
          <w:sz w:val="36"/>
          <w:szCs w:val="36"/>
          <w:rtl/>
        </w:rPr>
      </w:pPr>
      <w:r w:rsidRPr="00BB2297">
        <w:rPr>
          <w:rFonts w:ascii="Adobe Arabic" w:hAnsi="Adobe Arabic" w:cs="Adobe Arabic"/>
          <w:b/>
          <w:bCs/>
          <w:color w:val="008080"/>
          <w:sz w:val="36"/>
          <w:szCs w:val="36"/>
          <w:rtl/>
        </w:rPr>
        <w:t>5. ما هو الإجراء الفوري (خلال 24 ساعة) الذي يمكن لأحمد اتخاذه لتحويل هدفه المتعلق بتأليف الكتاب من مجرد نية إلى فعل؟</w:t>
      </w:r>
    </w:p>
    <w:p w14:paraId="48EE0E56" w14:textId="3ABD2250" w:rsidR="00BB2297" w:rsidRDefault="008F752D" w:rsidP="008F752D">
      <w:pPr>
        <w:spacing w:line="259" w:lineRule="auto"/>
        <w:ind w:left="-897"/>
        <w:jc w:val="center"/>
        <w:rPr>
          <w:rFonts w:ascii="Sakkal Majalla" w:hAnsi="Sakkal Majalla"/>
          <w:sz w:val="34"/>
          <w:rtl/>
        </w:rPr>
      </w:pPr>
      <w:r>
        <w:rPr>
          <w:noProof/>
        </w:rPr>
        <w:lastRenderedPageBreak/>
        <mc:AlternateContent>
          <mc:Choice Requires="wps">
            <w:drawing>
              <wp:inline distT="0" distB="0" distL="0" distR="0" wp14:anchorId="04DA1DE0" wp14:editId="475E7A68">
                <wp:extent cx="6614160" cy="3270250"/>
                <wp:effectExtent l="0" t="0" r="15240" b="25400"/>
                <wp:docPr id="134857743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4160" cy="3270250"/>
                        </a:xfrm>
                        <a:prstGeom prst="roundRect">
                          <a:avLst>
                            <a:gd name="adj" fmla="val 16667"/>
                          </a:avLst>
                        </a:prstGeom>
                        <a:solidFill>
                          <a:srgbClr val="EAF4E4"/>
                        </a:solidFill>
                        <a:ln w="12700">
                          <a:solidFill>
                            <a:schemeClr val="accent6"/>
                          </a:solidFill>
                          <a:miter lim="800000"/>
                          <a:headEnd/>
                          <a:tailEnd/>
                        </a:ln>
                      </wps:spPr>
                      <wps:txbx>
                        <w:txbxContent>
                          <w:p w14:paraId="42F1F0A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6A9ABA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62B0AF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50BC1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04D6D3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563B84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A2AD0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4D4C8F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22ED3B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97D1C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FC7A27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8B0AAE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C9A8EC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0636CB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14F545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B638AF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D6D4C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0ADFF8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E31D0F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82965A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2E533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73A8B9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C0A054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77A7F4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17220A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25CBB8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922D36"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4DA1DE0" id="_x0000_s1401" style="width:520.8pt;height:25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" fillcolor="#eaf4e4" strokecolor="#70ad47 [3209]" strokeweight="1pt">
                <v:stroke joinstyle="miter"/>
                <v:textbox inset="0,3mm,0">
                  <w:txbxContent>
                    <w:p w14:paraId="42F1F0A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6A9ABA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62B0AF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50BC1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04D6D3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563B84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A2AD0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4D4C8F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22ED3B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97D1C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FC7A27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8B0AAE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C9A8EC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0636CB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14F545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B638AF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D6D4C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0ADFF8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E31D0F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82965A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2E533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73A8B9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C0A054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77A7F4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17220A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25CBB8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922D36" w14:textId="77777777" w:rsidR="008F752D" w:rsidRDefault="008F752D" w:rsidP="008F752D">
                      <w:pPr>
                        <w:jc w:val="center"/>
                        <w:rPr>
                          <w:sz w:val="22"/>
                          <w:szCs w:val="28"/>
                          <w:rtl/>
                          <w:lang w:bidi="ar-SY"/>
                        </w:rPr>
                      </w:pPr>
                    </w:p>
                  </w:txbxContent>
                </v:textbox>
                <w10:anchorlock/>
              </v:roundrect>
            </w:pict>
          </mc:Fallback>
        </mc:AlternateContent>
      </w:r>
    </w:p>
    <w:p w14:paraId="66958238" w14:textId="4AF7C8B5" w:rsidR="00BB2297" w:rsidRDefault="008F752D" w:rsidP="008F752D">
      <w:pPr>
        <w:spacing w:line="259" w:lineRule="auto"/>
        <w:ind w:left="-897"/>
        <w:jc w:val="center"/>
        <w:rPr>
          <w:rFonts w:ascii="Sakkal Majalla" w:hAnsi="Sakkal Majalla"/>
          <w:sz w:val="34"/>
          <w:rtl/>
        </w:rPr>
      </w:pPr>
      <w:r>
        <w:rPr>
          <w:noProof/>
        </w:rPr>
        <w:lastRenderedPageBreak/>
        <mc:AlternateContent>
          <mc:Choice Requires="wps">
            <w:drawing>
              <wp:inline distT="0" distB="0" distL="0" distR="0" wp14:anchorId="1EDB9874" wp14:editId="558F2011">
                <wp:extent cx="6791960" cy="7581900"/>
                <wp:effectExtent l="0" t="0" r="27940" b="19050"/>
                <wp:docPr id="212304171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581900"/>
                        </a:xfrm>
                        <a:prstGeom prst="roundRect">
                          <a:avLst>
                            <a:gd name="adj" fmla="val 16667"/>
                          </a:avLst>
                        </a:prstGeom>
                        <a:solidFill>
                          <a:srgbClr val="EAF4E4"/>
                        </a:solidFill>
                        <a:ln w="12700">
                          <a:solidFill>
                            <a:schemeClr val="accent6"/>
                          </a:solidFill>
                          <a:miter lim="800000"/>
                          <a:headEnd/>
                          <a:tailEnd/>
                        </a:ln>
                      </wps:spPr>
                      <wps:txbx>
                        <w:txbxContent>
                          <w:p w14:paraId="37CDBA9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7BD1C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B2C7FF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536D09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EC4BB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E2109F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489015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705033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659B0B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9DE5FB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0A982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87C756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9AFAFD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3FA1F1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D8716C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281F2A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472ED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DCA1B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A35629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151F8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66D5C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A252B4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EFA554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4A662C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27576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51340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446DFEB"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EDB9874" id="_x0000_s1402" style="width:534.8pt;height:59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" fillcolor="#eaf4e4" strokecolor="#70ad47 [3209]" strokeweight="1pt">
                <v:stroke joinstyle="miter"/>
                <v:textbox inset="0,3mm,0">
                  <w:txbxContent>
                    <w:p w14:paraId="37CDBA9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A7BD1C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B2C7FF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536D09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EC4BB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E2109F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489015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705033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659B0B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9DE5FB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0A982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87C756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9AFAFD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3FA1F1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D8716C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281F2A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472ED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DCA1B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A35629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151F8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66D5C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A252B4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EFA554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4A662C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27576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51340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446DFEB" w14:textId="77777777" w:rsidR="008F752D" w:rsidRDefault="008F752D" w:rsidP="008F752D">
                      <w:pPr>
                        <w:jc w:val="center"/>
                        <w:rPr>
                          <w:sz w:val="22"/>
                          <w:szCs w:val="28"/>
                          <w:rtl/>
                          <w:lang w:bidi="ar-SY"/>
                        </w:rPr>
                      </w:pPr>
                    </w:p>
                  </w:txbxContent>
                </v:textbox>
                <w10:anchorlock/>
              </v:roundrect>
            </w:pict>
          </mc:Fallback>
        </mc:AlternateContent>
      </w:r>
    </w:p>
    <w:p w14:paraId="07F13FFC" w14:textId="068623E7" w:rsidR="00BB2297" w:rsidRPr="00EC1B54" w:rsidRDefault="00BB2297" w:rsidP="00BB2297">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631BFDD4" wp14:editId="54DED519">
            <wp:extent cx="1036954" cy="1036954"/>
            <wp:effectExtent l="0" t="0" r="0" b="0"/>
            <wp:docPr id="317269772" name="صورة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69772" name="صورة 317269772"/>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052962" cy="1052962"/>
                    </a:xfrm>
                    <a:prstGeom prst="rect">
                      <a:avLst/>
                    </a:prstGeom>
                  </pic:spPr>
                </pic:pic>
              </a:graphicData>
            </a:graphic>
          </wp:inline>
        </w:drawing>
      </w:r>
    </w:p>
    <w:p w14:paraId="263DB7F7" w14:textId="6237D1D7" w:rsidR="00EC1B54" w:rsidRPr="00EC1B54" w:rsidRDefault="00BB2297" w:rsidP="00BB2297">
      <w:pPr>
        <w:keepNext/>
        <w:pageBreakBefore/>
        <w:spacing w:line="259" w:lineRule="auto"/>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7AC60E29" wp14:editId="1B1A3448">
                <wp:extent cx="5633504" cy="593062"/>
                <wp:effectExtent l="0" t="0" r="5715" b="0"/>
                <wp:docPr id="1851467795"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95882241"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827346"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9012302" name="TextBox 7"/>
                        <wps:cNvSpPr txBox="1"/>
                        <wps:spPr>
                          <a:xfrm>
                            <a:off x="1796583" y="0"/>
                            <a:ext cx="4386580" cy="536575"/>
                          </a:xfrm>
                          <a:prstGeom prst="rect">
                            <a:avLst/>
                          </a:prstGeom>
                          <a:noFill/>
                        </wps:spPr>
                        <wps:txbx>
                          <w:txbxContent>
                            <w:p w14:paraId="3D615319" w14:textId="77777777" w:rsidR="00BB2297" w:rsidRDefault="00BB2297" w:rsidP="00BB2297">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7AC60E29" id="_x0000_s140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">
                <v:rect id="Rectangle 388507700" o:spid="_x0000_s140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" fillcolor="#f2f2f2 [3052]" stroked="f" strokeweight="1pt"/>
                <v:rect id="Rectangle 388507701" o:spid="_x0000_s140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" fillcolor="#168489" stroked="f" strokeweight="1pt"/>
                <v:shape id="TextBox 7" o:spid="_x0000_s140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" filled="f" stroked="f">
                  <v:textbox>
                    <w:txbxContent>
                      <w:p w14:paraId="3D615319" w14:textId="77777777" w:rsidR="00BB2297" w:rsidRDefault="00BB2297" w:rsidP="00BB2297">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28C757E6" w14:textId="77777777" w:rsidR="00EC1B54" w:rsidRPr="00EC1B54" w:rsidRDefault="00EC1B54" w:rsidP="00EC1B54">
      <w:pPr>
        <w:spacing w:line="259" w:lineRule="auto"/>
        <w:rPr>
          <w:rFonts w:ascii="Sakkal Majalla" w:hAnsi="Sakkal Majalla"/>
          <w:sz w:val="34"/>
          <w:rtl/>
        </w:rPr>
      </w:pPr>
      <w:r w:rsidRPr="00EC1B54">
        <w:rPr>
          <w:rFonts w:ascii="Sakkal Majalla" w:hAnsi="Sakkal Majalla"/>
          <w:sz w:val="34"/>
          <w:rtl/>
        </w:rPr>
        <w:t>في هذه الجلسة، تعل</w:t>
      </w:r>
      <w:r w:rsidRPr="00EC1B54">
        <w:rPr>
          <w:rFonts w:ascii="Sakkal Majalla" w:hAnsi="Sakkal Majalla" w:hint="cs"/>
          <w:sz w:val="34"/>
          <w:rtl/>
        </w:rPr>
        <w:t>ّ</w:t>
      </w:r>
      <w:r w:rsidRPr="00EC1B54">
        <w:rPr>
          <w:rFonts w:ascii="Sakkal Majalla" w:hAnsi="Sakkal Majalla"/>
          <w:sz w:val="34"/>
          <w:rtl/>
        </w:rPr>
        <w:t>منا كيفية تحديد الأهداف الذكية وتحويلها إلى خطط عمل واقعية. اكتشفنا أن الأهداف الفع</w:t>
      </w:r>
      <w:r w:rsidRPr="00EC1B54">
        <w:rPr>
          <w:rFonts w:ascii="Sakkal Majalla" w:hAnsi="Sakkal Majalla" w:hint="cs"/>
          <w:sz w:val="34"/>
          <w:rtl/>
        </w:rPr>
        <w:t>ّ</w:t>
      </w:r>
      <w:r w:rsidRPr="00EC1B54">
        <w:rPr>
          <w:rFonts w:ascii="Sakkal Majalla" w:hAnsi="Sakkal Majalla"/>
          <w:sz w:val="34"/>
          <w:rtl/>
        </w:rPr>
        <w:t>الة هي تلك التي تكون محددة، قابلة للقياس، قابلة للتحقيق، ذات صلة، ومحددة بوقت. كما تعر</w:t>
      </w:r>
      <w:r w:rsidRPr="00EC1B54">
        <w:rPr>
          <w:rFonts w:ascii="Sakkal Majalla" w:hAnsi="Sakkal Majalla" w:hint="cs"/>
          <w:sz w:val="34"/>
          <w:rtl/>
        </w:rPr>
        <w:t>ّ</w:t>
      </w:r>
      <w:r w:rsidRPr="00EC1B54">
        <w:rPr>
          <w:rFonts w:ascii="Sakkal Majalla" w:hAnsi="Sakkal Majalla"/>
          <w:sz w:val="34"/>
          <w:rtl/>
        </w:rPr>
        <w:t>فنا على استراتيجيات تحقيق أعلى إنتاجية من خلال تحديد الأولويات، تقسيم الأهداف الكبيرة، وإدارة الوقت بفعالية.</w:t>
      </w:r>
    </w:p>
    <w:p w14:paraId="48781B1D" w14:textId="127A16B3" w:rsidR="00EC1B54" w:rsidRDefault="00EC1B54" w:rsidP="00BB2297">
      <w:pPr>
        <w:spacing w:line="259" w:lineRule="auto"/>
        <w:rPr>
          <w:rFonts w:ascii="Sakkal Majalla" w:hAnsi="Sakkal Majalla"/>
          <w:sz w:val="34"/>
          <w:rtl/>
        </w:rPr>
      </w:pPr>
      <w:r w:rsidRPr="00EC1B54">
        <w:rPr>
          <w:rFonts w:ascii="Sakkal Majalla" w:hAnsi="Sakkal Majalla"/>
          <w:sz w:val="34"/>
          <w:rtl/>
        </w:rPr>
        <w:t>تذكروا دائماً أن الفرق بين الحلم والهدف هو الخطة، والفرق بين الهدف والإنجاز هو الفعل. كما قال الإمام الشافعي رحمه الله: "من طلب العلا سهر الليالي"، فتحقيق الأهداف العظيمة يتطلب التخطيط الذكي والعمل الدؤوب.</w:t>
      </w:r>
    </w:p>
    <w:p w14:paraId="6C92AA63" w14:textId="6FF88ADA" w:rsidR="00C429AB" w:rsidRDefault="00C429AB" w:rsidP="00C429AB">
      <w:pPr>
        <w:bidi w:val="0"/>
        <w:spacing w:line="259" w:lineRule="auto"/>
        <w:jc w:val="center"/>
        <w:rPr>
          <w:rFonts w:ascii="Sakkal Majalla" w:hAnsi="Sakkal Majalla"/>
          <w:sz w:val="34"/>
          <w:rtl/>
        </w:rPr>
      </w:pPr>
    </w:p>
    <w:p w14:paraId="1C8255CE" w14:textId="77777777" w:rsidR="00C429AB" w:rsidRDefault="00C429AB" w:rsidP="00C429AB">
      <w:pPr>
        <w:bidi w:val="0"/>
        <w:spacing w:line="259" w:lineRule="auto"/>
        <w:jc w:val="center"/>
        <w:rPr>
          <w:rFonts w:ascii="Sakkal Majalla" w:hAnsi="Sakkal Majalla"/>
          <w:sz w:val="34"/>
          <w:rtl/>
        </w:rPr>
      </w:pPr>
    </w:p>
    <w:p w14:paraId="777AD80F" w14:textId="77777777" w:rsidR="00C429AB" w:rsidRDefault="00C429AB" w:rsidP="00C429AB">
      <w:pPr>
        <w:bidi w:val="0"/>
        <w:spacing w:line="259" w:lineRule="auto"/>
        <w:jc w:val="center"/>
        <w:rPr>
          <w:rFonts w:ascii="Sakkal Majalla" w:hAnsi="Sakkal Majalla"/>
          <w:sz w:val="34"/>
          <w:rtl/>
        </w:rPr>
      </w:pPr>
    </w:p>
    <w:p w14:paraId="5B825896" w14:textId="3995A4C5" w:rsidR="00C429AB" w:rsidRDefault="00C429AB" w:rsidP="00C429AB">
      <w:pPr>
        <w:bidi w:val="0"/>
        <w:spacing w:line="259" w:lineRule="auto"/>
        <w:jc w:val="center"/>
        <w:rPr>
          <w:rFonts w:ascii="Sakkal Majalla" w:hAnsi="Sakkal Majalla"/>
          <w:sz w:val="34"/>
        </w:rPr>
      </w:pPr>
      <w:r>
        <w:rPr>
          <w:rFonts w:ascii="Sakkal Majalla" w:hAnsi="Sakkal Majalla"/>
          <w:noProof/>
          <w:sz w:val="34"/>
        </w:rPr>
        <w:drawing>
          <wp:inline distT="0" distB="0" distL="0" distR="0" wp14:anchorId="3CDEF428" wp14:editId="7FD5239B">
            <wp:extent cx="1473200" cy="1473200"/>
            <wp:effectExtent l="0" t="0" r="0" b="0"/>
            <wp:docPr id="756486644" name="صورة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86644" name="صورة 756486644"/>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479903" cy="1479903"/>
                    </a:xfrm>
                    <a:prstGeom prst="rect">
                      <a:avLst/>
                    </a:prstGeom>
                  </pic:spPr>
                </pic:pic>
              </a:graphicData>
            </a:graphic>
          </wp:inline>
        </w:drawing>
      </w:r>
    </w:p>
    <w:p w14:paraId="12D904F1" w14:textId="77777777" w:rsidR="00BE56B3" w:rsidRPr="00BB2297" w:rsidRDefault="00BE56B3" w:rsidP="00BB2297">
      <w:pPr>
        <w:spacing w:line="259" w:lineRule="auto"/>
        <w:rPr>
          <w:rFonts w:ascii="Sakkal Majalla" w:hAnsi="Sakkal Majalla"/>
          <w:sz w:val="34"/>
          <w:rtl/>
          <w:lang w:bidi="ar-AE"/>
        </w:rPr>
      </w:pPr>
    </w:p>
    <w:p w14:paraId="3DC02C18" w14:textId="77777777" w:rsidR="002465AB" w:rsidRDefault="002465AB" w:rsidP="00BC5CF4">
      <w:pPr>
        <w:bidi w:val="0"/>
        <w:rPr>
          <w:rFonts w:ascii="Sakkal Majalla" w:hAnsi="Sakkal Majalla"/>
          <w:sz w:val="34"/>
          <w:lang w:bidi="ar-SY"/>
        </w:rPr>
      </w:pPr>
    </w:p>
    <w:p w14:paraId="4B76D7F9" w14:textId="3B61992D" w:rsidR="00BE56B3" w:rsidRPr="002465AB" w:rsidRDefault="00BE56B3" w:rsidP="00BE56B3">
      <w:pPr>
        <w:bidi w:val="0"/>
        <w:jc w:val="right"/>
        <w:rPr>
          <w:rFonts w:ascii="Sakkal Majalla" w:hAnsi="Sakkal Majalla"/>
          <w:sz w:val="34"/>
          <w:rtl/>
          <w:lang w:bidi="ar-SY"/>
        </w:rPr>
        <w:sectPr w:rsidR="00BE56B3" w:rsidRPr="002465AB"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258602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948365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8013818" w14:textId="77777777" w:rsidTr="00E220AB">
        <w:tc>
          <w:tcPr>
            <w:tcW w:w="2612" w:type="pct"/>
            <w:tcBorders>
              <w:left w:val="single" w:sz="4" w:space="0" w:color="168489"/>
              <w:right w:val="single" w:sz="4" w:space="0" w:color="168489"/>
            </w:tcBorders>
            <w:shd w:val="clear" w:color="auto" w:fill="auto"/>
          </w:tcPr>
          <w:p w14:paraId="236D576A" w14:textId="77777777" w:rsidR="00F01FA2" w:rsidRDefault="00F01FA2" w:rsidP="00E220AB">
            <w:pPr>
              <w:pStyle w:val="bold"/>
              <w:jc w:val="center"/>
              <w:rPr>
                <w:color w:val="168489"/>
                <w:sz w:val="40"/>
                <w:szCs w:val="40"/>
                <w:rtl/>
                <w:lang w:bidi="ar-EG"/>
              </w:rPr>
            </w:pPr>
            <w:r>
              <w:rPr>
                <w:noProof/>
              </w:rPr>
              <w:drawing>
                <wp:inline distT="0" distB="0" distL="0" distR="0" wp14:anchorId="242D8660" wp14:editId="0188D2AB">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4BF4D88"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A0E33F2" w14:textId="77777777" w:rsidR="00F01FA2" w:rsidRDefault="00F01FA2" w:rsidP="00E220AB">
            <w:pPr>
              <w:pStyle w:val="bold"/>
              <w:jc w:val="center"/>
              <w:rPr>
                <w:color w:val="168489"/>
                <w:sz w:val="40"/>
                <w:szCs w:val="40"/>
                <w:rtl/>
                <w:lang w:bidi="ar-EG"/>
              </w:rPr>
            </w:pPr>
            <w:r>
              <w:rPr>
                <w:noProof/>
              </w:rPr>
              <w:drawing>
                <wp:inline distT="0" distB="0" distL="0" distR="0" wp14:anchorId="790689AA" wp14:editId="0ADC2AA9">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7DEBA713"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4756DC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B5D43A0" wp14:editId="03F82DBE">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793A6FB" w14:textId="77777777" w:rsidTr="00E220AB">
        <w:tc>
          <w:tcPr>
            <w:tcW w:w="2612" w:type="pct"/>
            <w:tcBorders>
              <w:left w:val="single" w:sz="4" w:space="0" w:color="168489"/>
              <w:right w:val="single" w:sz="4" w:space="0" w:color="168489"/>
            </w:tcBorders>
            <w:vAlign w:val="center"/>
          </w:tcPr>
          <w:p w14:paraId="7D5A01FE" w14:textId="77777777" w:rsidR="00172289" w:rsidRPr="00172289" w:rsidRDefault="00172289" w:rsidP="00172289">
            <w:pPr>
              <w:pStyle w:val="a5"/>
              <w:numPr>
                <w:ilvl w:val="0"/>
                <w:numId w:val="8"/>
              </w:numPr>
              <w:rPr>
                <w:rFonts w:ascii="Adobe Arabic" w:eastAsia="GE Dinar One" w:hAnsi="Adobe Arabic" w:cs="Adobe Arabic"/>
                <w:color w:val="000000"/>
                <w:kern w:val="24"/>
                <w:sz w:val="32"/>
                <w:szCs w:val="32"/>
                <w:rtl/>
                <w:lang w:bidi="ar-SY"/>
              </w:rPr>
            </w:pPr>
            <w:r w:rsidRPr="00172289">
              <w:rPr>
                <w:rFonts w:ascii="Adobe Arabic" w:eastAsia="GE Dinar One" w:hAnsi="Adobe Arabic" w:cs="Adobe Arabic"/>
                <w:color w:val="000000"/>
                <w:kern w:val="24"/>
                <w:sz w:val="32"/>
                <w:szCs w:val="32"/>
                <w:rtl/>
                <w:lang w:bidi="ar-SY"/>
              </w:rPr>
              <w:t xml:space="preserve">كيف استخدم التأثير والإقناع لأصل لكل ما أحلم به؟ </w:t>
            </w:r>
          </w:p>
          <w:p w14:paraId="3FCE8EA7" w14:textId="77777777" w:rsidR="00172289" w:rsidRPr="00172289" w:rsidRDefault="00172289" w:rsidP="00172289">
            <w:pPr>
              <w:pStyle w:val="a5"/>
              <w:numPr>
                <w:ilvl w:val="0"/>
                <w:numId w:val="8"/>
              </w:numPr>
              <w:rPr>
                <w:rFonts w:ascii="Adobe Arabic" w:eastAsia="GE Dinar One" w:hAnsi="Adobe Arabic" w:cs="Adobe Arabic"/>
                <w:color w:val="000000"/>
                <w:kern w:val="24"/>
                <w:sz w:val="32"/>
                <w:szCs w:val="32"/>
                <w:rtl/>
                <w:lang w:bidi="ar-SY"/>
              </w:rPr>
            </w:pPr>
            <w:r w:rsidRPr="00172289">
              <w:rPr>
                <w:rFonts w:ascii="Adobe Arabic" w:eastAsia="GE Dinar One" w:hAnsi="Adobe Arabic" w:cs="Adobe Arabic"/>
                <w:color w:val="000000"/>
                <w:kern w:val="24"/>
                <w:sz w:val="32"/>
                <w:szCs w:val="32"/>
                <w:rtl/>
                <w:lang w:bidi="ar-SY"/>
              </w:rPr>
              <w:t>القواعد العشر للتأثير والإقناع.</w:t>
            </w:r>
          </w:p>
          <w:p w14:paraId="0EE873C4" w14:textId="1FB61D74" w:rsidR="00F01FA2" w:rsidRPr="00172289" w:rsidRDefault="00172289" w:rsidP="00172289">
            <w:pPr>
              <w:pStyle w:val="a5"/>
              <w:numPr>
                <w:ilvl w:val="0"/>
                <w:numId w:val="8"/>
              </w:numPr>
              <w:rPr>
                <w:rFonts w:ascii="Adobe Arabic" w:eastAsia="GE Dinar One" w:hAnsi="Adobe Arabic" w:cs="Adobe Arabic"/>
                <w:color w:val="000000"/>
                <w:kern w:val="24"/>
                <w:sz w:val="32"/>
                <w:szCs w:val="32"/>
                <w:rtl/>
                <w:lang w:bidi="ar-SY"/>
              </w:rPr>
            </w:pPr>
            <w:r w:rsidRPr="00172289">
              <w:rPr>
                <w:rFonts w:ascii="Adobe Arabic" w:eastAsia="GE Dinar One" w:hAnsi="Adobe Arabic" w:cs="Adobe Arabic"/>
                <w:color w:val="000000"/>
                <w:kern w:val="24"/>
                <w:sz w:val="32"/>
                <w:szCs w:val="32"/>
                <w:rtl/>
                <w:lang w:bidi="ar-SY"/>
              </w:rPr>
              <w:t>كيف أتعرّف على آلاف التجارب الناجحة لأكثر الأشخاص قوة وتأثير وإقناع؟</w:t>
            </w:r>
          </w:p>
        </w:tc>
        <w:tc>
          <w:tcPr>
            <w:tcW w:w="1809" w:type="pct"/>
            <w:tcBorders>
              <w:left w:val="single" w:sz="4" w:space="0" w:color="168489"/>
              <w:right w:val="single" w:sz="4" w:space="0" w:color="168489"/>
            </w:tcBorders>
            <w:vAlign w:val="center"/>
          </w:tcPr>
          <w:p w14:paraId="7A73963B" w14:textId="77777777" w:rsidR="00172289" w:rsidRPr="00162D45" w:rsidRDefault="00172289" w:rsidP="0017228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4F912A58" w14:textId="77777777" w:rsidR="00172289" w:rsidRPr="00162D45" w:rsidRDefault="00172289" w:rsidP="0017228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B71B9CE" w14:textId="77777777" w:rsidR="00172289" w:rsidRPr="00162D45" w:rsidRDefault="00172289" w:rsidP="0017228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F090E26" w14:textId="77777777" w:rsidR="00172289" w:rsidRPr="00162D45" w:rsidRDefault="00172289" w:rsidP="0017228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3F116CB7" w14:textId="0597D72F" w:rsidR="00162D45" w:rsidRPr="00162D45" w:rsidRDefault="00172289"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 xml:space="preserve">تنفيذ أنشطة تعاونيّة </w:t>
            </w:r>
            <w:r w:rsidR="00162D45" w:rsidRPr="00162D45">
              <w:rPr>
                <w:rFonts w:ascii="Adobe Arabic" w:eastAsia="Calibri" w:hAnsi="Adobe Arabic" w:cs="Adobe Arabic"/>
                <w:color w:val="0D0D0D" w:themeColor="text1" w:themeTint="F2"/>
                <w:sz w:val="32"/>
                <w:szCs w:val="32"/>
                <w:rtl/>
                <w:lang w:bidi="ar-EG"/>
              </w:rPr>
              <w:t>.</w:t>
            </w:r>
          </w:p>
          <w:p w14:paraId="1A847210" w14:textId="701F3C7B" w:rsidR="00F01FA2" w:rsidRPr="00781A2F" w:rsidRDefault="0017228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6189186"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679DB3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5424" behindDoc="0" locked="0" layoutInCell="1" allowOverlap="1" wp14:anchorId="62FF729E" wp14:editId="1C193006">
                <wp:simplePos x="0" y="0"/>
                <wp:positionH relativeFrom="column">
                  <wp:posOffset>69850</wp:posOffset>
                </wp:positionH>
                <wp:positionV relativeFrom="paragraph">
                  <wp:posOffset>-463550</wp:posOffset>
                </wp:positionV>
                <wp:extent cx="6362075" cy="6972300"/>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62075" cy="6972300"/>
                          <a:chOff x="-57150" y="0"/>
                          <a:chExt cx="6362075" cy="6972300"/>
                        </a:xfrm>
                      </wpg:grpSpPr>
                      <wpg:grpSp>
                        <wpg:cNvPr id="1451488587" name="Group 1451488587"/>
                        <wpg:cNvGrpSpPr/>
                        <wpg:grpSpPr>
                          <a:xfrm>
                            <a:off x="-57150" y="2571750"/>
                            <a:ext cx="5644932" cy="4400550"/>
                            <a:chOff x="-219080" y="0"/>
                            <a:chExt cx="5645007" cy="4400862"/>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329BB224" w14:textId="71A4B408" w:rsidR="00F01FA2" w:rsidRPr="00BC6FB1" w:rsidRDefault="00172289" w:rsidP="00F01FA2">
                                  <w:pPr>
                                    <w:bidi w:val="0"/>
                                    <w:jc w:val="center"/>
                                    <w:rPr>
                                      <w:rFonts w:ascii="Adobe Arabic" w:eastAsia="GE Dinar One" w:hAnsi="Adobe Arabic" w:cs="Adobe Arabic"/>
                                      <w:b/>
                                      <w:bCs/>
                                      <w:color w:val="000000"/>
                                      <w:kern w:val="24"/>
                                      <w:sz w:val="44"/>
                                      <w:szCs w:val="44"/>
                                      <w:lang w:bidi="ar-SY"/>
                                    </w:rPr>
                                  </w:pPr>
                                  <w:r w:rsidRPr="00172289">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748944" y="874163"/>
                              <a:ext cx="2676983" cy="3526699"/>
                            </a:xfrm>
                            <a:prstGeom prst="rect">
                              <a:avLst/>
                            </a:prstGeom>
                            <a:noFill/>
                            <a:ln w="6350">
                              <a:noFill/>
                            </a:ln>
                          </wps:spPr>
                          <wps:txbx>
                            <w:txbxContent>
                              <w:p w14:paraId="7A69B2E8" w14:textId="77777777" w:rsidR="00172289" w:rsidRP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Sakkal Majalla" w:hAnsi="Sakkal Majalla" w:cs="Sakkal Majalla"/>
                                    <w:b/>
                                    <w:color w:val="auto"/>
                                    <w:sz w:val="34"/>
                                    <w:szCs w:val="34"/>
                                    <w:rtl/>
                                  </w:rPr>
                                  <w:t>بعد الانتهاء من هذه الجلسة، سيكون المتدرّب قادراً على:</w:t>
                                </w:r>
                              </w:p>
                              <w:p w14:paraId="0B197768" w14:textId="77777777" w:rsid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تحديد العوامل الأساسية للتأثير والإقناع في التدريب.</w:t>
                                </w:r>
                              </w:p>
                              <w:p w14:paraId="6DAF6A62" w14:textId="77777777" w:rsid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فهم وتطبيق أسس الإقناع الفعّال.</w:t>
                                </w:r>
                              </w:p>
                              <w:p w14:paraId="431B13C2" w14:textId="5FFE1C62" w:rsidR="00F01FA2"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استيعاب القواعد العشر للتأثير والإقناع واستخدامها.</w:t>
                                </w:r>
                              </w:p>
                              <w:p w14:paraId="68C3F4CA" w14:textId="5BAC1420" w:rsidR="00172289"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تحليل نماذج ناجحة من المدربين المؤثرين.</w:t>
                                </w:r>
                              </w:p>
                              <w:p w14:paraId="7F30340C" w14:textId="20153E3F" w:rsidR="00172289" w:rsidRPr="000F32C7"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تصميم أنشطة تدريبية تعتمد على استراتيجيات التأثير.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219080" y="874624"/>
                              <a:ext cx="2475128" cy="3002326"/>
                            </a:xfrm>
                            <a:prstGeom prst="rect">
                              <a:avLst/>
                            </a:prstGeom>
                            <a:noFill/>
                            <a:ln w="6350">
                              <a:noFill/>
                            </a:ln>
                          </wps:spPr>
                          <wps:txbx>
                            <w:txbxContent>
                              <w:p w14:paraId="698E2A95"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العصف الذهني.</w:t>
                                </w:r>
                              </w:p>
                              <w:p w14:paraId="0E0477C4"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 xml:space="preserve">كيف استخدم التأثير والإقناع لأصل لكل ما أحلم به؟ </w:t>
                                </w:r>
                              </w:p>
                              <w:p w14:paraId="5C734150"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القواعد العشر للتأثير والإقناع.</w:t>
                                </w:r>
                              </w:p>
                              <w:p w14:paraId="4C9D9339"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كيف أتعرّف على آلاف التجارب الناجحة لأكثر الأشخاص قوة وتأثير وإقناع؟</w:t>
                                </w:r>
                              </w:p>
                              <w:p w14:paraId="5425C088"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تدريبي.</w:t>
                                </w:r>
                              </w:p>
                              <w:p w14:paraId="05A16441" w14:textId="4757FE8B" w:rsidR="00F01FA2" w:rsidRPr="000F32C7"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536575"/>
                            </a:xfrm>
                            <a:prstGeom prst="rect">
                              <a:avLst/>
                            </a:prstGeom>
                            <a:noFill/>
                          </wps:spPr>
                          <wps:txbx>
                            <w:txbxContent>
                              <w:p w14:paraId="3C81E5C9" w14:textId="4B90F361" w:rsidR="00F01FA2" w:rsidRPr="00F01FA2" w:rsidRDefault="00172289" w:rsidP="00F01FA2">
                                <w:pPr>
                                  <w:bidi w:val="0"/>
                                  <w:jc w:val="center"/>
                                  <w:rPr>
                                    <w:rFonts w:ascii="Adobe Arabic" w:eastAsia="GE Dinar One" w:hAnsi="Adobe Arabic" w:cs="Adobe Arabic"/>
                                    <w:b/>
                                    <w:bCs/>
                                    <w:kern w:val="24"/>
                                    <w:sz w:val="56"/>
                                    <w:szCs w:val="56"/>
                                    <w:lang w:bidi="ar-SY"/>
                                  </w:rPr>
                                </w:pPr>
                                <w:r w:rsidRPr="00172289">
                                  <w:rPr>
                                    <w:rFonts w:ascii="Adobe Arabic" w:eastAsia="GE Dinar One" w:hAnsi="Adobe Arabic" w:cs="Adobe Arabic"/>
                                    <w:b/>
                                    <w:bCs/>
                                    <w:kern w:val="24"/>
                                    <w:sz w:val="56"/>
                                    <w:szCs w:val="56"/>
                                    <w:rtl/>
                                    <w:lang w:bidi="ar-SY"/>
                                  </w:rPr>
                                  <w:t>فن التأثير والإقناع - أدوات المدرب الفعّال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2FF729E" id="Group 1451488586" o:spid="_x0000_s1407" style="position:absolute;left:0;text-align:left;margin-left:5.5pt;margin-top:-36.5pt;width:500.95pt;height:549pt;z-index:252775424;mso-position-horizontal-relative:text;mso-position-vertical-relative:text;mso-width-relative:margin;mso-height-relative:margin" coordorigin="-571" coordsize="63620,6972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s7O40FHS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">
                <v:group id="Group 1451488587" o:spid="_x0000_s1408" style="position:absolute;left:-571;top:25717;width:56448;height:44006" coordorigin="-2190" coordsize="56450,4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40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41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41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41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90" o:title="Target " gain="19661f" blacklevel="22938f"/>
                      </v:shape>
                    </v:group>
                    <v:shape id="TextBox 34" o:spid="_x0000_s141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41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41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41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329BB224" w14:textId="71A4B408" w:rsidR="00F01FA2" w:rsidRPr="00BC6FB1" w:rsidRDefault="00172289" w:rsidP="00F01FA2">
                            <w:pPr>
                              <w:bidi w:val="0"/>
                              <w:jc w:val="center"/>
                              <w:rPr>
                                <w:rFonts w:ascii="Adobe Arabic" w:eastAsia="GE Dinar One" w:hAnsi="Adobe Arabic" w:cs="Adobe Arabic"/>
                                <w:b/>
                                <w:bCs/>
                                <w:color w:val="000000"/>
                                <w:kern w:val="24"/>
                                <w:sz w:val="44"/>
                                <w:szCs w:val="44"/>
                                <w:lang w:bidi="ar-SY"/>
                              </w:rPr>
                            </w:pPr>
                            <w:r w:rsidRPr="00172289">
                              <w:rPr>
                                <w:rFonts w:ascii="Adobe Arabic" w:eastAsia="GE Dinar One" w:hAnsi="Adobe Arabic" w:cs="Adobe Arabic"/>
                                <w:b/>
                                <w:bCs/>
                                <w:color w:val="000000"/>
                                <w:kern w:val="24"/>
                                <w:sz w:val="44"/>
                                <w:szCs w:val="44"/>
                                <w:rtl/>
                                <w:lang w:bidi="ar-SY"/>
                              </w:rPr>
                              <w:t>الموضوعات</w:t>
                            </w:r>
                          </w:p>
                        </w:txbxContent>
                      </v:textbox>
                    </v:shape>
                    <v:shape id="Picture 1451488597" o:spid="_x0000_s141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91" o:title="Note " gain="19661f" blacklevel="22938f"/>
                    </v:shape>
                  </v:group>
                  <v:shape id="Text Box 1451488598" o:spid="_x0000_s1418" type="#_x0000_t202" style="position:absolute;left:27489;top:8741;width:26770;height:35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7A69B2E8" w14:textId="77777777" w:rsidR="00172289" w:rsidRP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Sakkal Majalla" w:hAnsi="Sakkal Majalla" w:cs="Sakkal Majalla"/>
                              <w:b/>
                              <w:color w:val="auto"/>
                              <w:sz w:val="34"/>
                              <w:szCs w:val="34"/>
                              <w:rtl/>
                            </w:rPr>
                            <w:t>بعد الانتهاء من هذه الجلسة، سيكون المتدرّب قادراً على:</w:t>
                          </w:r>
                        </w:p>
                        <w:p w14:paraId="0B197768" w14:textId="77777777" w:rsid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تحديد العوامل الأساسية للتأثير والإقناع في التدريب.</w:t>
                          </w:r>
                        </w:p>
                        <w:p w14:paraId="6DAF6A62" w14:textId="77777777" w:rsidR="00172289" w:rsidRDefault="0017228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فهم وتطبيق أسس الإقناع الفعّال.</w:t>
                          </w:r>
                        </w:p>
                        <w:p w14:paraId="431B13C2" w14:textId="5FFE1C62" w:rsidR="00F01FA2"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استيعاب القواعد العشر للتأثير والإقناع واستخدامها.</w:t>
                          </w:r>
                        </w:p>
                        <w:p w14:paraId="68C3F4CA" w14:textId="5BAC1420" w:rsidR="00172289"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تحليل نماذج ناجحة من المدربين المؤثرين.</w:t>
                          </w:r>
                        </w:p>
                        <w:p w14:paraId="7F30340C" w14:textId="20153E3F" w:rsidR="00172289" w:rsidRPr="000F32C7"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تصميم أنشطة تدريبية تعتمد على استراتيجيات التأثير.</w:t>
                          </w:r>
                        </w:p>
                      </w:txbxContent>
                    </v:textbox>
                  </v:shape>
                  <v:shape id="Text Box 1451488599" o:spid="_x0000_s1419" type="#_x0000_t202" style="position:absolute;left:-2190;top:8746;width:24750;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698E2A95"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العصف الذهني.</w:t>
                          </w:r>
                        </w:p>
                        <w:p w14:paraId="0E0477C4"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 xml:space="preserve">كيف استخدم التأثير والإقناع لأصل لكل ما أحلم به؟ </w:t>
                          </w:r>
                        </w:p>
                        <w:p w14:paraId="5C734150"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القواعد العشر للتأثير والإقناع.</w:t>
                          </w:r>
                        </w:p>
                        <w:p w14:paraId="4C9D9339"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كيف أتعرّف على آلاف التجارب الناجحة لأكثر الأشخاص قوة وتأثير وإقناع؟</w:t>
                          </w:r>
                        </w:p>
                        <w:p w14:paraId="5425C088" w14:textId="77777777" w:rsidR="00172289" w:rsidRPr="00172289" w:rsidRDefault="00172289" w:rsidP="00172289">
                          <w:pPr>
                            <w:pStyle w:val="a5"/>
                            <w:numPr>
                              <w:ilvl w:val="0"/>
                              <w:numId w:val="7"/>
                            </w:numPr>
                            <w:rPr>
                              <w:rFonts w:ascii="Adobe Arabic" w:eastAsia="GE Dinar One" w:hAnsi="Adobe Arabic" w:cs="Adobe Arabic"/>
                              <w:color w:val="000000"/>
                              <w:kern w:val="24"/>
                              <w:sz w:val="36"/>
                              <w:szCs w:val="36"/>
                              <w:rtl/>
                              <w:lang w:bidi="ar-SY"/>
                            </w:rPr>
                          </w:pPr>
                          <w:r w:rsidRPr="00172289">
                            <w:rPr>
                              <w:rFonts w:ascii="Adobe Arabic" w:eastAsia="GE Dinar One" w:hAnsi="Adobe Arabic" w:cs="Adobe Arabic"/>
                              <w:color w:val="000000"/>
                              <w:kern w:val="24"/>
                              <w:sz w:val="36"/>
                              <w:szCs w:val="36"/>
                              <w:rtl/>
                              <w:lang w:bidi="ar-SY"/>
                            </w:rPr>
                            <w:t>نشاط تدريبي.</w:t>
                          </w:r>
                        </w:p>
                        <w:p w14:paraId="05A16441" w14:textId="4757FE8B" w:rsidR="00F01FA2" w:rsidRPr="000F32C7" w:rsidRDefault="00172289" w:rsidP="00172289">
                          <w:pPr>
                            <w:pStyle w:val="a5"/>
                            <w:numPr>
                              <w:ilvl w:val="0"/>
                              <w:numId w:val="7"/>
                            </w:numPr>
                            <w:spacing w:line="276" w:lineRule="auto"/>
                            <w:rPr>
                              <w:rFonts w:ascii="Adobe Arabic" w:eastAsia="GE Dinar One" w:hAnsi="Adobe Arabic" w:cs="Adobe Arabic"/>
                              <w:color w:val="000000"/>
                              <w:kern w:val="24"/>
                              <w:sz w:val="36"/>
                              <w:szCs w:val="36"/>
                              <w:lang w:bidi="ar-SY"/>
                            </w:rPr>
                          </w:pPr>
                          <w:r w:rsidRPr="00172289">
                            <w:rPr>
                              <w:rFonts w:ascii="Adobe Arabic" w:eastAsia="GE Dinar One" w:hAnsi="Adobe Arabic" w:cs="Adobe Arabic"/>
                              <w:color w:val="000000"/>
                              <w:kern w:val="24"/>
                              <w:sz w:val="36"/>
                              <w:szCs w:val="36"/>
                              <w:rtl/>
                              <w:lang w:bidi="ar-SY"/>
                            </w:rPr>
                            <w:t>التقويم.</w:t>
                          </w:r>
                        </w:p>
                      </w:txbxContent>
                    </v:textbox>
                  </v:shape>
                </v:group>
                <v:group id="Group 1451488600" o:spid="_x0000_s1420"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42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92" o:title="Calendar " gain="19661f" blacklevel="22938f"/>
                  </v:shape>
                  <v:shape id="TextBox 34" o:spid="_x0000_s1422"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42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424"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3C81E5C9" w14:textId="4B90F361" w:rsidR="00F01FA2" w:rsidRPr="00F01FA2" w:rsidRDefault="00172289" w:rsidP="00F01FA2">
                          <w:pPr>
                            <w:bidi w:val="0"/>
                            <w:jc w:val="center"/>
                            <w:rPr>
                              <w:rFonts w:ascii="Adobe Arabic" w:eastAsia="GE Dinar One" w:hAnsi="Adobe Arabic" w:cs="Adobe Arabic"/>
                              <w:b/>
                              <w:bCs/>
                              <w:kern w:val="24"/>
                              <w:sz w:val="56"/>
                              <w:szCs w:val="56"/>
                              <w:lang w:bidi="ar-SY"/>
                            </w:rPr>
                          </w:pPr>
                          <w:r w:rsidRPr="00172289">
                            <w:rPr>
                              <w:rFonts w:ascii="Adobe Arabic" w:eastAsia="GE Dinar One" w:hAnsi="Adobe Arabic" w:cs="Adobe Arabic"/>
                              <w:b/>
                              <w:bCs/>
                              <w:kern w:val="24"/>
                              <w:sz w:val="56"/>
                              <w:szCs w:val="56"/>
                              <w:rtl/>
                              <w:lang w:bidi="ar-SY"/>
                            </w:rPr>
                            <w:t>فن التأثير والإقناع - أدوات المدرب الفعّال</w:t>
                          </w:r>
                        </w:p>
                      </w:txbxContent>
                    </v:textbox>
                  </v:shape>
                </v:group>
              </v:group>
            </w:pict>
          </mc:Fallback>
        </mc:AlternateContent>
      </w:r>
    </w:p>
    <w:p w14:paraId="1BDB2293"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40CA1C39"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4A980BD" w14:textId="77777777" w:rsidR="009E7CAF" w:rsidRDefault="009E7CAF" w:rsidP="009E7CAF">
      <w:pPr>
        <w:pStyle w:val="a5"/>
        <w:spacing w:line="360" w:lineRule="auto"/>
        <w:rPr>
          <w:rFonts w:ascii="Adobe Arabic" w:hAnsi="Adobe Arabic" w:cs="Adobe Arabic"/>
          <w:b/>
          <w:bCs/>
          <w:color w:val="002060"/>
          <w:sz w:val="48"/>
          <w:szCs w:val="36"/>
          <w:rtl/>
        </w:rPr>
      </w:pPr>
    </w:p>
    <w:p w14:paraId="15BC97D2"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6577A069" w14:textId="718F759D" w:rsidR="00172289" w:rsidRDefault="00172289" w:rsidP="00172289">
      <w:pPr>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0AAEA61D" wp14:editId="2023847E">
                <wp:extent cx="5578240" cy="870789"/>
                <wp:effectExtent l="0" t="0" r="22860" b="24765"/>
                <wp:docPr id="1548998237"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70673139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37071486" name="مجموعة 39"/>
                        <wpg:cNvGrpSpPr/>
                        <wpg:grpSpPr>
                          <a:xfrm>
                            <a:off x="1" y="0"/>
                            <a:ext cx="5731509" cy="895349"/>
                            <a:chOff x="0" y="0"/>
                            <a:chExt cx="5878196" cy="918845"/>
                          </a:xfrm>
                        </wpg:grpSpPr>
                        <wpg:grpSp>
                          <wpg:cNvPr id="2064188611" name="مجموعة 40"/>
                          <wpg:cNvGrpSpPr/>
                          <wpg:grpSpPr>
                            <a:xfrm>
                              <a:off x="0" y="0"/>
                              <a:ext cx="5878196" cy="918845"/>
                              <a:chOff x="0" y="0"/>
                              <a:chExt cx="6240348" cy="919070"/>
                            </a:xfrm>
                          </wpg:grpSpPr>
                          <wpg:grpSp>
                            <wpg:cNvPr id="129892916" name="مجموعة 41"/>
                            <wpg:cNvGrpSpPr/>
                            <wpg:grpSpPr>
                              <a:xfrm>
                                <a:off x="0" y="169208"/>
                                <a:ext cx="5433072" cy="580613"/>
                                <a:chOff x="0" y="169208"/>
                                <a:chExt cx="5433072" cy="580613"/>
                              </a:xfrm>
                            </wpg:grpSpPr>
                            <wps:wsp>
                              <wps:cNvPr id="19966645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4173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335479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9411623" name="مربع نص 41"/>
                          <wps:cNvSpPr txBox="1"/>
                          <wps:spPr>
                            <a:xfrm>
                              <a:off x="159656" y="256491"/>
                              <a:ext cx="4850636" cy="398676"/>
                            </a:xfrm>
                            <a:prstGeom prst="rect">
                              <a:avLst/>
                            </a:prstGeom>
                            <a:noFill/>
                          </wps:spPr>
                          <wps:txbx>
                            <w:txbxContent>
                              <w:p w14:paraId="493131F1" w14:textId="053308D2" w:rsidR="00172289" w:rsidRDefault="00172289" w:rsidP="00172289">
                                <w:pPr>
                                  <w:rPr>
                                    <w:rFonts w:eastAsia="Calibri" w:hAnsi="Adobe Arabic" w:cs="Adobe Arabic"/>
                                    <w:b/>
                                    <w:bCs/>
                                    <w:color w:val="FFFFFF"/>
                                    <w:kern w:val="24"/>
                                    <w:sz w:val="36"/>
                                    <w:szCs w:val="36"/>
                                    <w:lang w:bidi="ar-EG"/>
                                  </w:rPr>
                                </w:pPr>
                                <w:r w:rsidRPr="00172289">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0AAEA61D" id="_x0000_s1425"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">
                <v:shape id="صورة 38" o:spid="_x0000_s142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">
                  <v:imagedata r:id="rId60" o:title=""/>
                </v:shape>
                <v:group id="مجموعة 39" o:spid="_x0000_s14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">
                  <v:group id="_x0000_s14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">
                    <v:group id="مجموعة 41" o:spid="_x0000_s14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">
                      <v:shape id="شكل حر 42" o:spid="_x0000_s14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" fillcolor="#168489" stroked="f" strokeweight="1pt">
                        <v:stroke joinstyle="miter"/>
                      </v:roundrect>
                    </v:group>
                    <v:oval id="شكل بيضاوي 44" o:spid="_x0000_s14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" filled="f" strokecolor="#a5a5a5 [2092]" strokeweight="1pt">
                      <v:stroke joinstyle="miter"/>
                    </v:oval>
                  </v:group>
                  <v:shape id="مربع نص 41" o:spid="_x0000_s1433" type="#_x0000_t202" style="position:absolute;left:1596;top:2564;width:48506;height: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" filled="f" stroked="f">
                    <v:textbox style="mso-fit-shape-to-text:t">
                      <w:txbxContent>
                        <w:p w14:paraId="493131F1" w14:textId="053308D2" w:rsidR="00172289" w:rsidRDefault="00172289" w:rsidP="00172289">
                          <w:pPr>
                            <w:rPr>
                              <w:rFonts w:eastAsia="Calibri" w:hAnsi="Adobe Arabic" w:cs="Adobe Arabic"/>
                              <w:b/>
                              <w:bCs/>
                              <w:color w:val="FFFFFF"/>
                              <w:kern w:val="24"/>
                              <w:sz w:val="36"/>
                              <w:szCs w:val="36"/>
                              <w:lang w:bidi="ar-EG"/>
                            </w:rPr>
                          </w:pPr>
                          <w:r w:rsidRPr="00172289">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3951C2DF" w14:textId="77777777" w:rsidR="00172289" w:rsidRPr="00172289" w:rsidRDefault="00172289" w:rsidP="00172289">
      <w:pPr>
        <w:rPr>
          <w:rFonts w:ascii="Sakkal Majalla" w:hAnsi="Sakkal Majalla"/>
          <w:sz w:val="34"/>
          <w:rtl/>
        </w:rPr>
      </w:pPr>
      <w:r w:rsidRPr="00172289">
        <w:rPr>
          <w:rFonts w:ascii="Sakkal Majalla" w:hAnsi="Sakkal Majalla"/>
          <w:sz w:val="34"/>
          <w:rtl/>
        </w:rPr>
        <w:t>مرحباً بكم في الجلسة الأولى من اليوم الثاني من برنامجنا التدريبي. في هذه الجلسة سنتعمق في فن التأثير والإقناع، وهي مهارات أساسية لأي مدرب فعّال يسعى للوصول إلى قلوب وعقول المتدربين.</w:t>
      </w:r>
    </w:p>
    <w:p w14:paraId="10ADBFFA" w14:textId="77777777" w:rsidR="00172289" w:rsidRDefault="00172289" w:rsidP="00172289">
      <w:pPr>
        <w:rPr>
          <w:rFonts w:ascii="Sakkal Majalla" w:hAnsi="Sakkal Majalla"/>
          <w:sz w:val="34"/>
          <w:rtl/>
        </w:rPr>
      </w:pPr>
      <w:r w:rsidRPr="00172289">
        <w:rPr>
          <w:rFonts w:ascii="Sakkal Majalla" w:hAnsi="Sakkal Majalla"/>
          <w:sz w:val="34"/>
          <w:highlight w:val="lightGray"/>
          <w:rtl/>
        </w:rPr>
        <w:t>قال الله تعالى: "ادْعُ إِلَى سَبِيلِ رَبِّكَ بِالْحِكْمَةِ وَالْمَوْعِظَةِ الْحَسَنَةِ وَجَادِلْهُم بِالَّتِي هِيَ أَحْسَنُ" (النحل: 125).</w:t>
      </w:r>
      <w:r w:rsidRPr="00172289">
        <w:rPr>
          <w:rFonts w:ascii="Sakkal Majalla" w:hAnsi="Sakkal Majalla"/>
          <w:sz w:val="34"/>
          <w:rtl/>
        </w:rPr>
        <w:t xml:space="preserve"> هذه الآية الكريمة تلخص جوهر التأثير والإقناع الفعّال.</w:t>
      </w:r>
    </w:p>
    <w:p w14:paraId="2D2D7A5B" w14:textId="64207F72" w:rsidR="000101AD" w:rsidRDefault="000101AD" w:rsidP="000101AD">
      <w:pPr>
        <w:bidi w:val="0"/>
        <w:jc w:val="center"/>
        <w:rPr>
          <w:rFonts w:ascii="Sakkal Majalla" w:hAnsi="Sakkal Majalla"/>
          <w:sz w:val="34"/>
          <w:rtl/>
        </w:rPr>
      </w:pPr>
    </w:p>
    <w:p w14:paraId="79B12EEE" w14:textId="77777777" w:rsidR="000101AD" w:rsidRDefault="000101AD" w:rsidP="000101AD">
      <w:pPr>
        <w:bidi w:val="0"/>
        <w:jc w:val="center"/>
        <w:rPr>
          <w:rFonts w:ascii="Sakkal Majalla" w:hAnsi="Sakkal Majalla"/>
          <w:sz w:val="34"/>
          <w:rtl/>
        </w:rPr>
      </w:pPr>
    </w:p>
    <w:p w14:paraId="60E419C8" w14:textId="77777777" w:rsidR="000101AD" w:rsidRDefault="000101AD" w:rsidP="000101AD">
      <w:pPr>
        <w:bidi w:val="0"/>
        <w:jc w:val="center"/>
        <w:rPr>
          <w:rFonts w:ascii="Sakkal Majalla" w:hAnsi="Sakkal Majalla"/>
          <w:sz w:val="34"/>
          <w:rtl/>
        </w:rPr>
      </w:pPr>
    </w:p>
    <w:p w14:paraId="7AA52869" w14:textId="77777777" w:rsidR="000101AD" w:rsidRDefault="000101AD" w:rsidP="000101AD">
      <w:pPr>
        <w:bidi w:val="0"/>
        <w:jc w:val="center"/>
        <w:rPr>
          <w:rFonts w:ascii="Sakkal Majalla" w:hAnsi="Sakkal Majalla"/>
          <w:sz w:val="34"/>
          <w:rtl/>
        </w:rPr>
      </w:pPr>
    </w:p>
    <w:p w14:paraId="49A147C6" w14:textId="1E9ED376" w:rsidR="000101AD" w:rsidRPr="00172289" w:rsidRDefault="000101AD" w:rsidP="000101AD">
      <w:pPr>
        <w:bidi w:val="0"/>
        <w:jc w:val="center"/>
        <w:rPr>
          <w:rFonts w:ascii="Sakkal Majalla" w:hAnsi="Sakkal Majalla"/>
          <w:sz w:val="34"/>
          <w:rtl/>
        </w:rPr>
      </w:pPr>
      <w:r>
        <w:rPr>
          <w:rFonts w:ascii="Sakkal Majalla" w:hAnsi="Sakkal Majalla"/>
          <w:noProof/>
          <w:sz w:val="34"/>
          <w:rtl/>
          <w:lang w:val="ar-SA"/>
        </w:rPr>
        <w:drawing>
          <wp:inline distT="0" distB="0" distL="0" distR="0" wp14:anchorId="4E232511" wp14:editId="7D192AD3">
            <wp:extent cx="1402080" cy="1402080"/>
            <wp:effectExtent l="0" t="0" r="7620" b="7620"/>
            <wp:docPr id="716857796" name="صورة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57796" name="صورة 716857796"/>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405040" cy="1405040"/>
                    </a:xfrm>
                    <a:prstGeom prst="rect">
                      <a:avLst/>
                    </a:prstGeom>
                  </pic:spPr>
                </pic:pic>
              </a:graphicData>
            </a:graphic>
          </wp:inline>
        </w:drawing>
      </w:r>
    </w:p>
    <w:p w14:paraId="352CC459" w14:textId="02C1B362" w:rsidR="00172289" w:rsidRDefault="00172289" w:rsidP="00172289">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7344D2E" wp14:editId="5C0B5F23">
                <wp:extent cx="5537836" cy="992761"/>
                <wp:effectExtent l="0" t="0" r="0" b="0"/>
                <wp:docPr id="1932121239"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430621996" name="Group 1608695462"/>
                        <wpg:cNvGrpSpPr/>
                        <wpg:grpSpPr>
                          <a:xfrm>
                            <a:off x="1" y="0"/>
                            <a:ext cx="5537836" cy="992761"/>
                            <a:chOff x="0" y="0"/>
                            <a:chExt cx="5538027" cy="992804"/>
                          </a:xfrm>
                        </wpg:grpSpPr>
                        <wps:wsp>
                          <wps:cNvPr id="1026833690" name="TextBox 4"/>
                          <wps:cNvSpPr txBox="1"/>
                          <wps:spPr>
                            <a:xfrm>
                              <a:off x="4688958" y="456229"/>
                              <a:ext cx="849069" cy="536575"/>
                            </a:xfrm>
                            <a:prstGeom prst="rect">
                              <a:avLst/>
                            </a:prstGeom>
                            <a:noFill/>
                          </wps:spPr>
                          <wps:txbx>
                            <w:txbxContent>
                              <w:p w14:paraId="38464663" w14:textId="77777777" w:rsidR="00172289" w:rsidRDefault="00172289" w:rsidP="0017228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736100230"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7709196" name="TextBox 7"/>
                          <wps:cNvSpPr txBox="1"/>
                          <wps:spPr>
                            <a:xfrm>
                              <a:off x="0" y="203938"/>
                              <a:ext cx="4493415" cy="536598"/>
                            </a:xfrm>
                            <a:prstGeom prst="rect">
                              <a:avLst/>
                            </a:prstGeom>
                            <a:noFill/>
                          </wps:spPr>
                          <wps:txbx>
                            <w:txbxContent>
                              <w:p w14:paraId="57BC5FCA" w14:textId="77777777" w:rsidR="00172289" w:rsidRDefault="00172289" w:rsidP="0017228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217143599"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7344D2E" id="_x0000_s143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">
                <v:group id="Group 1608695462" o:spid="_x0000_s143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">
                  <v:shape id="TextBox 4" o:spid="_x0000_s143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" filled="f" stroked="f">
                    <v:textbox style="mso-fit-shape-to-text:t">
                      <w:txbxContent>
                        <w:p w14:paraId="38464663" w14:textId="77777777" w:rsidR="00172289" w:rsidRDefault="00172289" w:rsidP="0017228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43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" fillcolor="#168489" stroked="f" strokeweight="1pt">
                    <v:stroke joinstyle="miter"/>
                  </v:roundrect>
                  <v:shape id="TextBox 7" o:spid="_x0000_s143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" filled="f" stroked="f">
                    <v:textbox style="mso-fit-shape-to-text:t">
                      <w:txbxContent>
                        <w:p w14:paraId="57BC5FCA" w14:textId="77777777" w:rsidR="00172289" w:rsidRDefault="00172289" w:rsidP="0017228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43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">
                  <v:imagedata r:id="rId63" o:title="Brainstorming "/>
                </v:shape>
                <w10:anchorlock/>
              </v:group>
            </w:pict>
          </mc:Fallback>
        </mc:AlternateContent>
      </w:r>
    </w:p>
    <w:p w14:paraId="569C96ED" w14:textId="67301820" w:rsidR="00172289" w:rsidRDefault="00172289" w:rsidP="00172289">
      <w:pPr>
        <w:rPr>
          <w:rFonts w:ascii="Sakkal Majalla" w:hAnsi="Sakkal Majalla"/>
          <w:sz w:val="34"/>
          <w:rtl/>
        </w:rPr>
      </w:pPr>
      <w:r w:rsidRPr="00E67690">
        <w:rPr>
          <w:noProof/>
          <w:sz w:val="34"/>
        </w:rPr>
        <w:drawing>
          <wp:anchor distT="0" distB="0" distL="114300" distR="114300" simplePos="0" relativeHeight="252847104" behindDoc="0" locked="0" layoutInCell="1" allowOverlap="1" wp14:anchorId="790F1B02" wp14:editId="538C279E">
            <wp:simplePos x="0" y="0"/>
            <wp:positionH relativeFrom="margin">
              <wp:align>right</wp:align>
            </wp:positionH>
            <wp:positionV relativeFrom="paragraph">
              <wp:posOffset>11801</wp:posOffset>
            </wp:positionV>
            <wp:extent cx="457200" cy="457200"/>
            <wp:effectExtent l="0" t="0" r="0" b="0"/>
            <wp:wrapSquare wrapText="bothSides"/>
            <wp:docPr id="1091099086"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172289">
        <w:rPr>
          <w:rFonts w:ascii="Sakkal Majalla" w:hAnsi="Sakkal Majalla"/>
          <w:sz w:val="34"/>
          <w:rtl/>
        </w:rPr>
        <w:t>ما هي العوامل التي تجعلك تتأثر بشخص ما وتقتنع برسالته؟</w:t>
      </w:r>
    </w:p>
    <w:p w14:paraId="5D3AD88E" w14:textId="703C8A71" w:rsidR="00172289" w:rsidRPr="006B1C71" w:rsidRDefault="008F752D" w:rsidP="008F752D">
      <w:pPr>
        <w:ind w:left="-897"/>
        <w:rPr>
          <w:rtl/>
        </w:rPr>
      </w:pPr>
      <w:r>
        <w:rPr>
          <w:noProof/>
        </w:rPr>
        <mc:AlternateContent>
          <mc:Choice Requires="wps">
            <w:drawing>
              <wp:inline distT="0" distB="0" distL="0" distR="0" wp14:anchorId="5D98094F" wp14:editId="5FBE76B5">
                <wp:extent cx="6772910" cy="7194550"/>
                <wp:effectExtent l="0" t="0" r="27940" b="25400"/>
                <wp:docPr id="183554083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7194550"/>
                        </a:xfrm>
                        <a:prstGeom prst="roundRect">
                          <a:avLst>
                            <a:gd name="adj" fmla="val 16667"/>
                          </a:avLst>
                        </a:prstGeom>
                        <a:solidFill>
                          <a:srgbClr val="EAF4E4"/>
                        </a:solidFill>
                        <a:ln w="12700">
                          <a:solidFill>
                            <a:schemeClr val="accent6"/>
                          </a:solidFill>
                          <a:miter lim="800000"/>
                          <a:headEnd/>
                          <a:tailEnd/>
                        </a:ln>
                      </wps:spPr>
                      <wps:txbx>
                        <w:txbxContent>
                          <w:p w14:paraId="4E303AC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B4B9B8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E99F73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3AEA24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D950DD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A41790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CCBEB2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096EF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2F2E93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BEA145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1AFE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CB1F80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85E89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39731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50087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06A9E4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5460EA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AE3F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B653C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B9DD9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476452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8474FE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2D1BC0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327CB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8B2633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941A8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2CB85A3"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D98094F" id="_x0000_s1440" style="width:533.3pt;height:5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" fillcolor="#eaf4e4" strokecolor="#70ad47 [3209]" strokeweight="1pt">
                <v:stroke joinstyle="miter"/>
                <v:textbox inset="0,3mm,0">
                  <w:txbxContent>
                    <w:p w14:paraId="4E303AC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B4B9B8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E99F73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3AEA24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D950DD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A41790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CCBEB2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096EF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2F2E93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BEA145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1AFE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CB1F80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85E89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39731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50087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06A9E4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5460EA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AE3F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B653C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B9DD9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476452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8474FE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2D1BC0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327CB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8B2633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941A8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2CB85A3" w14:textId="77777777" w:rsidR="008F752D" w:rsidRDefault="008F752D" w:rsidP="008F752D">
                      <w:pPr>
                        <w:jc w:val="center"/>
                        <w:rPr>
                          <w:sz w:val="22"/>
                          <w:szCs w:val="28"/>
                          <w:rtl/>
                          <w:lang w:bidi="ar-SY"/>
                        </w:rPr>
                      </w:pPr>
                    </w:p>
                  </w:txbxContent>
                </v:textbox>
                <w10:anchorlock/>
              </v:roundrect>
            </w:pict>
          </mc:Fallback>
        </mc:AlternateContent>
      </w:r>
    </w:p>
    <w:p w14:paraId="37AF7307" w14:textId="3FB1190E" w:rsidR="00172289" w:rsidRPr="008D4C45" w:rsidRDefault="00172289" w:rsidP="008D4C45">
      <w:pPr>
        <w:keepNext/>
        <w:pageBreakBefore/>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7B9247B1" wp14:editId="64F4D886">
                <wp:extent cx="5578240" cy="870789"/>
                <wp:effectExtent l="0" t="0" r="22860" b="24765"/>
                <wp:docPr id="399572962"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50830191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964404858" name="مجموعة 39"/>
                        <wpg:cNvGrpSpPr/>
                        <wpg:grpSpPr>
                          <a:xfrm>
                            <a:off x="1" y="0"/>
                            <a:ext cx="5731509" cy="895349"/>
                            <a:chOff x="0" y="0"/>
                            <a:chExt cx="5878196" cy="918845"/>
                          </a:xfrm>
                        </wpg:grpSpPr>
                        <wpg:grpSp>
                          <wpg:cNvPr id="841637217" name="مجموعة 40"/>
                          <wpg:cNvGrpSpPr/>
                          <wpg:grpSpPr>
                            <a:xfrm>
                              <a:off x="0" y="0"/>
                              <a:ext cx="5878196" cy="918845"/>
                              <a:chOff x="0" y="0"/>
                              <a:chExt cx="6240348" cy="919070"/>
                            </a:xfrm>
                          </wpg:grpSpPr>
                          <wpg:grpSp>
                            <wpg:cNvPr id="1869629816" name="مجموعة 41"/>
                            <wpg:cNvGrpSpPr/>
                            <wpg:grpSpPr>
                              <a:xfrm>
                                <a:off x="0" y="169208"/>
                                <a:ext cx="5433072" cy="580613"/>
                                <a:chOff x="0" y="169208"/>
                                <a:chExt cx="5433072" cy="580613"/>
                              </a:xfrm>
                            </wpg:grpSpPr>
                            <wps:wsp>
                              <wps:cNvPr id="91738062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449377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945188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6585481" name="مربع نص 41"/>
                          <wps:cNvSpPr txBox="1"/>
                          <wps:spPr>
                            <a:xfrm>
                              <a:off x="159679" y="256611"/>
                              <a:ext cx="4851305" cy="398676"/>
                            </a:xfrm>
                            <a:prstGeom prst="rect">
                              <a:avLst/>
                            </a:prstGeom>
                            <a:noFill/>
                          </wps:spPr>
                          <wps:txbx>
                            <w:txbxContent>
                              <w:p w14:paraId="7BD12C4F" w14:textId="3FF0E4C4" w:rsidR="00172289" w:rsidRDefault="00172289" w:rsidP="00172289">
                                <w:pPr>
                                  <w:rPr>
                                    <w:rFonts w:eastAsia="Calibri" w:hAnsi="Adobe Arabic" w:cs="Adobe Arabic"/>
                                    <w:b/>
                                    <w:bCs/>
                                    <w:color w:val="FFFFFF"/>
                                    <w:kern w:val="24"/>
                                    <w:sz w:val="36"/>
                                    <w:szCs w:val="36"/>
                                    <w:lang w:bidi="ar-EG"/>
                                  </w:rPr>
                                </w:pPr>
                                <w:r w:rsidRPr="00172289">
                                  <w:rPr>
                                    <w:rFonts w:eastAsia="Calibri" w:hAnsi="Adobe Arabic" w:cs="Adobe Arabic"/>
                                    <w:b/>
                                    <w:bCs/>
                                    <w:color w:val="FFFFFF"/>
                                    <w:kern w:val="24"/>
                                    <w:sz w:val="36"/>
                                    <w:szCs w:val="36"/>
                                    <w:rtl/>
                                    <w:lang w:bidi="ar-EG"/>
                                  </w:rPr>
                                  <w:t>كيف استخدم التأثير والإقناع لأصل لكل ما أحلم به؟</w:t>
                                </w:r>
                              </w:p>
                            </w:txbxContent>
                          </wps:txbx>
                          <wps:bodyPr wrap="square" rtlCol="1">
                            <a:spAutoFit/>
                          </wps:bodyPr>
                        </wps:wsp>
                      </wpg:grpSp>
                    </wpg:wgp>
                  </a:graphicData>
                </a:graphic>
              </wp:inline>
            </w:drawing>
          </mc:Choice>
          <mc:Fallback>
            <w:pict>
              <v:group w14:anchorId="7B9247B1" id="_x0000_s1441"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">
                <v:shape id="صورة 38" o:spid="_x0000_s144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">
                  <v:imagedata r:id="rId60" o:title=""/>
                </v:shape>
                <v:group id="مجموعة 39" o:spid="_x0000_s14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">
                  <v:group id="_x0000_s14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">
                    <v:group id="مجموعة 41" o:spid="_x0000_s14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">
                      <v:shape id="شكل حر 42" o:spid="_x0000_s14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" fillcolor="#168489" stroked="f" strokeweight="1pt">
                        <v:stroke joinstyle="miter"/>
                      </v:roundrect>
                    </v:group>
                    <v:oval id="شكل بيضاوي 44" o:spid="_x0000_s14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" filled="f" strokecolor="#a5a5a5 [2092]" strokeweight="1pt">
                      <v:stroke joinstyle="miter"/>
                    </v:oval>
                  </v:group>
                  <v:shape id="مربع نص 41" o:spid="_x0000_s1449"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" filled="f" stroked="f">
                    <v:textbox style="mso-fit-shape-to-text:t">
                      <w:txbxContent>
                        <w:p w14:paraId="7BD12C4F" w14:textId="3FF0E4C4" w:rsidR="00172289" w:rsidRDefault="00172289" w:rsidP="00172289">
                          <w:pPr>
                            <w:rPr>
                              <w:rFonts w:eastAsia="Calibri" w:hAnsi="Adobe Arabic" w:cs="Adobe Arabic"/>
                              <w:b/>
                              <w:bCs/>
                              <w:color w:val="FFFFFF"/>
                              <w:kern w:val="24"/>
                              <w:sz w:val="36"/>
                              <w:szCs w:val="36"/>
                              <w:lang w:bidi="ar-EG"/>
                            </w:rPr>
                          </w:pPr>
                          <w:r w:rsidRPr="00172289">
                            <w:rPr>
                              <w:rFonts w:eastAsia="Calibri" w:hAnsi="Adobe Arabic" w:cs="Adobe Arabic"/>
                              <w:b/>
                              <w:bCs/>
                              <w:color w:val="FFFFFF"/>
                              <w:kern w:val="24"/>
                              <w:sz w:val="36"/>
                              <w:szCs w:val="36"/>
                              <w:rtl/>
                              <w:lang w:bidi="ar-EG"/>
                            </w:rPr>
                            <w:t>كيف استخدم التأثير والإقناع لأصل لكل ما أحلم به؟</w:t>
                          </w:r>
                        </w:p>
                      </w:txbxContent>
                    </v:textbox>
                  </v:shape>
                </v:group>
                <w10:anchorlock/>
              </v:group>
            </w:pict>
          </mc:Fallback>
        </mc:AlternateContent>
      </w:r>
      <w:r w:rsidRPr="008D4C45">
        <w:rPr>
          <w:rFonts w:ascii="Sakkal Majalla" w:hAnsi="Sakkal Majalla" w:hint="cs"/>
          <w:sz w:val="34"/>
          <w:rtl/>
        </w:rPr>
        <w:t>يمكنك استخدام التأثير الفعّال، والوصول لكل ما تحلم به من خلال أسس الاقناع الفعّال، كما يلي:</w:t>
      </w:r>
    </w:p>
    <w:p w14:paraId="60DCA151" w14:textId="081AF98B" w:rsidR="00172289" w:rsidRPr="008D4C45" w:rsidRDefault="005639EC" w:rsidP="00172289">
      <w:pPr>
        <w:spacing w:line="259" w:lineRule="auto"/>
        <w:rPr>
          <w:rFonts w:ascii="Sakkal Majalla" w:hAnsi="Sakkal Majalla"/>
          <w:b/>
          <w:bCs/>
          <w:color w:val="008080"/>
          <w:sz w:val="34"/>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57344" behindDoc="0" locked="0" layoutInCell="1" allowOverlap="1" wp14:anchorId="272E5FF6" wp14:editId="6533F781">
                <wp:simplePos x="0" y="0"/>
                <wp:positionH relativeFrom="column">
                  <wp:posOffset>5116830</wp:posOffset>
                </wp:positionH>
                <wp:positionV relativeFrom="paragraph">
                  <wp:posOffset>635</wp:posOffset>
                </wp:positionV>
                <wp:extent cx="731520" cy="937260"/>
                <wp:effectExtent l="0" t="0" r="0" b="15240"/>
                <wp:wrapThrough wrapText="bothSides">
                  <wp:wrapPolygon edited="0">
                    <wp:start x="0" y="0"/>
                    <wp:lineTo x="0" y="21512"/>
                    <wp:lineTo x="2250" y="21512"/>
                    <wp:lineTo x="2250" y="21073"/>
                    <wp:lineTo x="19688" y="18439"/>
                    <wp:lineTo x="20813" y="17561"/>
                    <wp:lineTo x="16313" y="14049"/>
                    <wp:lineTo x="20250" y="14049"/>
                    <wp:lineTo x="20813" y="13171"/>
                    <wp:lineTo x="20813" y="4829"/>
                    <wp:lineTo x="2250" y="0"/>
                    <wp:lineTo x="0" y="0"/>
                  </wp:wrapPolygon>
                </wp:wrapThrough>
                <wp:docPr id="845165979" name="Group 29"/>
                <wp:cNvGraphicFramePr/>
                <a:graphic xmlns:a="http://schemas.openxmlformats.org/drawingml/2006/main">
                  <a:graphicData uri="http://schemas.microsoft.com/office/word/2010/wordprocessingGroup">
                    <wpg:wgp>
                      <wpg:cNvGrpSpPr/>
                      <wpg:grpSpPr>
                        <a:xfrm>
                          <a:off x="0" y="0"/>
                          <a:ext cx="731520" cy="937260"/>
                          <a:chOff x="0" y="0"/>
                          <a:chExt cx="1073008" cy="1374815"/>
                        </a:xfrm>
                      </wpg:grpSpPr>
                      <pic:pic xmlns:pic="http://schemas.openxmlformats.org/drawingml/2006/picture">
                        <pic:nvPicPr>
                          <pic:cNvPr id="2041618898" name="Picture 388507670" descr="Problem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6904" y="257079"/>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576959127" name="Rectangle: Rounded Corners 388507671"/>
                        <wps:cNvSpPr/>
                        <wps:spPr>
                          <a:xfrm>
                            <a:off x="0" y="0"/>
                            <a:ext cx="67062" cy="137481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830E495" id="Group 29" o:spid="_x0000_s1026" style="position:absolute;margin-left:402.9pt;margin-top:.05pt;width:57.6pt;height:73.8pt;z-index:252857344;mso-width-relative:margin;mso-height-relative:margin" coordsize="10730,13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">
                <v:shape id="Picture 388507670" o:spid="_x0000_s1027" type="#_x0000_t75" alt="Problem " style="position:absolute;left:1369;top:257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">
                  <v:imagedata r:id="rId107" o:title="Problem "/>
                </v:shape>
                <v:roundrect id="Rectangle: Rounded Corners 388507671" o:spid="_x0000_s1028" style="position:absolute;width:670;height:137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" fillcolor="#168489" strokecolor="#168489" strokeweight="1pt">
                  <v:stroke joinstyle="miter"/>
                </v:roundrect>
                <w10:wrap type="through"/>
              </v:group>
            </w:pict>
          </mc:Fallback>
        </mc:AlternateContent>
      </w:r>
      <w:r w:rsidR="00172289" w:rsidRPr="008D4C45">
        <w:rPr>
          <w:rFonts w:ascii="Sakkal Majalla" w:hAnsi="Sakkal Majalla"/>
          <w:b/>
          <w:bCs/>
          <w:color w:val="008080"/>
          <w:sz w:val="34"/>
          <w:rtl/>
        </w:rPr>
        <w:t>بناء المصداقية</w:t>
      </w:r>
    </w:p>
    <w:p w14:paraId="0B258F19" w14:textId="77777777" w:rsidR="00172289" w:rsidRDefault="00172289" w:rsidP="00172289">
      <w:pPr>
        <w:spacing w:line="259" w:lineRule="auto"/>
        <w:rPr>
          <w:rFonts w:ascii="Sakkal Majalla" w:hAnsi="Sakkal Majalla"/>
          <w:b/>
          <w:bCs/>
          <w:sz w:val="34"/>
          <w:rtl/>
        </w:rPr>
      </w:pPr>
      <w:r w:rsidRPr="008D4C45">
        <w:rPr>
          <w:rFonts w:ascii="Sakkal Majalla" w:hAnsi="Sakkal Majalla"/>
          <w:sz w:val="34"/>
          <w:rtl/>
        </w:rPr>
        <w:t xml:space="preserve">المصداقية هي حجر الأساس في عملية الإقناع. أظهرت دراسة نشرتها جامعة هارفارد عام 2023 أن 87% من المستجيبين يعتبرون المصداقية العامل الأكثر تأثيراً في قبول رسالة ما. </w:t>
      </w:r>
      <w:r w:rsidRPr="001A45FE">
        <w:rPr>
          <w:rFonts w:ascii="Sakkal Majalla" w:hAnsi="Sakkal Majalla"/>
          <w:b/>
          <w:bCs/>
          <w:sz w:val="34"/>
          <w:rtl/>
        </w:rPr>
        <w:t>تتكون المصداقية</w:t>
      </w:r>
      <w:r w:rsidRPr="008D4C45">
        <w:rPr>
          <w:rFonts w:ascii="Sakkal Majalla" w:hAnsi="Sakkal Majalla"/>
          <w:sz w:val="34"/>
          <w:rtl/>
        </w:rPr>
        <w:t xml:space="preserve"> </w:t>
      </w:r>
      <w:r w:rsidRPr="001A45FE">
        <w:rPr>
          <w:rFonts w:ascii="Sakkal Majalla" w:hAnsi="Sakkal Majalla"/>
          <w:b/>
          <w:bCs/>
          <w:sz w:val="34"/>
          <w:rtl/>
        </w:rPr>
        <w:t>من ثلاثة عناصر أساسية:</w:t>
      </w:r>
    </w:p>
    <w:p w14:paraId="13489B56" w14:textId="77777777" w:rsidR="005639EC" w:rsidRPr="001A45FE" w:rsidRDefault="005639EC" w:rsidP="00172289">
      <w:pPr>
        <w:spacing w:line="259" w:lineRule="auto"/>
        <w:rPr>
          <w:rFonts w:ascii="Sakkal Majalla" w:hAnsi="Sakkal Majalla"/>
          <w:b/>
          <w:bCs/>
          <w:sz w:val="34"/>
          <w:rtl/>
        </w:rPr>
      </w:pPr>
    </w:p>
    <w:p w14:paraId="4A8EADEB" w14:textId="76F3C69F" w:rsidR="008D4C45" w:rsidRDefault="00E07005" w:rsidP="00E07005">
      <w:pPr>
        <w:spacing w:line="259" w:lineRule="auto"/>
        <w:jc w:val="center"/>
        <w:rPr>
          <w:rFonts w:ascii="Sakkal Majalla" w:hAnsi="Sakkal Majalla"/>
          <w:sz w:val="34"/>
          <w:rtl/>
        </w:rPr>
      </w:pPr>
      <w:r w:rsidRPr="00E07005">
        <w:rPr>
          <w:rFonts w:ascii="Sakkal Majalla" w:hAnsi="Sakkal Majalla"/>
          <w:noProof/>
          <w:sz w:val="34"/>
        </w:rPr>
        <mc:AlternateContent>
          <mc:Choice Requires="wpg">
            <w:drawing>
              <wp:inline distT="0" distB="0" distL="0" distR="0" wp14:anchorId="0117A9FE" wp14:editId="2B337CDD">
                <wp:extent cx="2955290" cy="2167754"/>
                <wp:effectExtent l="0" t="0" r="0" b="0"/>
                <wp:docPr id="11" name="مجموعة 10">
                  <a:extLst xmlns:a="http://schemas.openxmlformats.org/drawingml/2006/main">
                    <a:ext uri="{FF2B5EF4-FFF2-40B4-BE49-F238E27FC236}">
                      <a16:creationId xmlns:a16="http://schemas.microsoft.com/office/drawing/2014/main" id="{09865547-BDFA-9FDA-A9F0-AC9E862DD88C}"/>
                    </a:ext>
                  </a:extLst>
                </wp:docPr>
                <wp:cNvGraphicFramePr/>
                <a:graphic xmlns:a="http://schemas.openxmlformats.org/drawingml/2006/main">
                  <a:graphicData uri="http://schemas.microsoft.com/office/word/2010/wordprocessingGroup">
                    <wpg:wgp>
                      <wpg:cNvGrpSpPr/>
                      <wpg:grpSpPr>
                        <a:xfrm>
                          <a:off x="0" y="0"/>
                          <a:ext cx="2955290" cy="2167754"/>
                          <a:chOff x="579120" y="13995"/>
                          <a:chExt cx="3366783" cy="2470133"/>
                        </a:xfrm>
                      </wpg:grpSpPr>
                      <wps:wsp>
                        <wps:cNvPr id="890668261" name="Freeform 2"/>
                        <wps:cNvSpPr/>
                        <wps:spPr>
                          <a:xfrm>
                            <a:off x="687973" y="100256"/>
                            <a:ext cx="632050" cy="1546298"/>
                          </a:xfrm>
                          <a:custGeom>
                            <a:avLst/>
                            <a:gdLst/>
                            <a:ahLst/>
                            <a:cxnLst/>
                            <a:rect l="l" t="t" r="r" b="b"/>
                            <a:pathLst>
                              <a:path w="1192352" h="2917069">
                                <a:moveTo>
                                  <a:pt x="0" y="0"/>
                                </a:moveTo>
                                <a:lnTo>
                                  <a:pt x="1192352" y="0"/>
                                </a:lnTo>
                                <a:lnTo>
                                  <a:pt x="1192352" y="2917069"/>
                                </a:lnTo>
                                <a:lnTo>
                                  <a:pt x="0" y="2917069"/>
                                </a:lnTo>
                                <a:lnTo>
                                  <a:pt x="0" y="0"/>
                                </a:lnTo>
                                <a:close/>
                              </a:path>
                            </a:pathLst>
                          </a:custGeom>
                          <a:blipFill>
                            <a:blip r:embed="rId108"/>
                            <a:stretch>
                              <a:fillRect/>
                            </a:stretch>
                          </a:blipFill>
                        </wps:spPr>
                        <wps:bodyPr/>
                      </wps:wsp>
                      <wps:wsp>
                        <wps:cNvPr id="1781695034" name="Freeform 3"/>
                        <wps:cNvSpPr/>
                        <wps:spPr>
                          <a:xfrm>
                            <a:off x="1850709" y="13995"/>
                            <a:ext cx="734420" cy="1620046"/>
                          </a:xfrm>
                          <a:custGeom>
                            <a:avLst/>
                            <a:gdLst/>
                            <a:ahLst/>
                            <a:cxnLst/>
                            <a:rect l="l" t="t" r="r" b="b"/>
                            <a:pathLst>
                              <a:path w="1412595" h="3116019">
                                <a:moveTo>
                                  <a:pt x="0" y="0"/>
                                </a:moveTo>
                                <a:lnTo>
                                  <a:pt x="1412595" y="0"/>
                                </a:lnTo>
                                <a:lnTo>
                                  <a:pt x="1412595" y="3116019"/>
                                </a:lnTo>
                                <a:lnTo>
                                  <a:pt x="0" y="3116019"/>
                                </a:lnTo>
                                <a:lnTo>
                                  <a:pt x="0" y="0"/>
                                </a:lnTo>
                                <a:close/>
                              </a:path>
                            </a:pathLst>
                          </a:custGeom>
                          <a:blipFill>
                            <a:blip r:embed="rId109"/>
                            <a:stretch>
                              <a:fillRect/>
                            </a:stretch>
                          </a:blipFill>
                        </wps:spPr>
                        <wps:bodyPr/>
                      </wps:wsp>
                      <wps:wsp>
                        <wps:cNvPr id="326226925" name="Freeform 4"/>
                        <wps:cNvSpPr/>
                        <wps:spPr>
                          <a:xfrm>
                            <a:off x="3175204" y="13995"/>
                            <a:ext cx="705402" cy="1632560"/>
                          </a:xfrm>
                          <a:custGeom>
                            <a:avLst/>
                            <a:gdLst/>
                            <a:ahLst/>
                            <a:cxnLst/>
                            <a:rect l="l" t="t" r="r" b="b"/>
                            <a:pathLst>
                              <a:path w="1361907" h="3151955">
                                <a:moveTo>
                                  <a:pt x="0" y="0"/>
                                </a:moveTo>
                                <a:lnTo>
                                  <a:pt x="1361907" y="0"/>
                                </a:lnTo>
                                <a:lnTo>
                                  <a:pt x="1361907" y="3151955"/>
                                </a:lnTo>
                                <a:lnTo>
                                  <a:pt x="0" y="3151955"/>
                                </a:lnTo>
                                <a:lnTo>
                                  <a:pt x="0" y="0"/>
                                </a:lnTo>
                                <a:close/>
                              </a:path>
                            </a:pathLst>
                          </a:custGeom>
                          <a:blipFill>
                            <a:blip r:embed="rId110"/>
                            <a:stretch>
                              <a:fillRect/>
                            </a:stretch>
                          </a:blipFill>
                        </wps:spPr>
                        <wps:bodyPr/>
                      </wps:wsp>
                      <wps:wsp>
                        <wps:cNvPr id="220392162" name="مربع نص 5">
                          <a:extLst>
                            <a:ext uri="{FF2B5EF4-FFF2-40B4-BE49-F238E27FC236}">
                              <a16:creationId xmlns:a16="http://schemas.microsoft.com/office/drawing/2014/main" id="{E9BD1B70-2C4F-86B1-707A-8668EAA04B3C}"/>
                            </a:ext>
                          </a:extLst>
                        </wps:cNvPr>
                        <wps:cNvSpPr txBox="1"/>
                        <wps:spPr>
                          <a:xfrm>
                            <a:off x="579120" y="1922303"/>
                            <a:ext cx="914400" cy="536575"/>
                          </a:xfrm>
                          <a:prstGeom prst="rect">
                            <a:avLst/>
                          </a:prstGeom>
                          <a:noFill/>
                        </wps:spPr>
                        <wps:txbx>
                          <w:txbxContent>
                            <w:p w14:paraId="1C3ADA54" w14:textId="77777777"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الخبرة</w:t>
                              </w:r>
                            </w:p>
                          </w:txbxContent>
                        </wps:txbx>
                        <wps:bodyPr wrap="square">
                          <a:noAutofit/>
                        </wps:bodyPr>
                      </wps:wsp>
                      <wps:wsp>
                        <wps:cNvPr id="1682743308" name="مربع نص 8">
                          <a:extLst>
                            <a:ext uri="{FF2B5EF4-FFF2-40B4-BE49-F238E27FC236}">
                              <a16:creationId xmlns:a16="http://schemas.microsoft.com/office/drawing/2014/main" id="{0952B689-821E-042F-4196-A3C2597A8342}"/>
                            </a:ext>
                          </a:extLst>
                        </wps:cNvPr>
                        <wps:cNvSpPr txBox="1"/>
                        <wps:spPr>
                          <a:xfrm>
                            <a:off x="1742585" y="1947553"/>
                            <a:ext cx="914400" cy="536575"/>
                          </a:xfrm>
                          <a:prstGeom prst="rect">
                            <a:avLst/>
                          </a:prstGeom>
                          <a:noFill/>
                        </wps:spPr>
                        <wps:txbx>
                          <w:txbxContent>
                            <w:p w14:paraId="77C9EC28" w14:textId="77777777"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الثقة</w:t>
                              </w:r>
                            </w:p>
                          </w:txbxContent>
                        </wps:txbx>
                        <wps:bodyPr wrap="square">
                          <a:noAutofit/>
                        </wps:bodyPr>
                      </wps:wsp>
                      <wps:wsp>
                        <wps:cNvPr id="683078700" name="مربع نص 9">
                          <a:extLst>
                            <a:ext uri="{FF2B5EF4-FFF2-40B4-BE49-F238E27FC236}">
                              <a16:creationId xmlns:a16="http://schemas.microsoft.com/office/drawing/2014/main" id="{4D110629-4755-F5D7-41BC-1240C3B51BE1}"/>
                            </a:ext>
                          </a:extLst>
                        </wps:cNvPr>
                        <wps:cNvSpPr txBox="1"/>
                        <wps:spPr>
                          <a:xfrm>
                            <a:off x="2757263" y="1946217"/>
                            <a:ext cx="1188640" cy="536575"/>
                          </a:xfrm>
                          <a:prstGeom prst="rect">
                            <a:avLst/>
                          </a:prstGeom>
                          <a:noFill/>
                        </wps:spPr>
                        <wps:txbx>
                          <w:txbxContent>
                            <w:p w14:paraId="779DAF36" w14:textId="3D1D4D5C"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الحضور</w:t>
                              </w:r>
                            </w:p>
                          </w:txbxContent>
                        </wps:txbx>
                        <wps:bodyPr wrap="square">
                          <a:noAutofit/>
                        </wps:bodyPr>
                      </wps:wsp>
                    </wpg:wgp>
                  </a:graphicData>
                </a:graphic>
              </wp:inline>
            </w:drawing>
          </mc:Choice>
          <mc:Fallback>
            <w:pict>
              <v:group w14:anchorId="0117A9FE" id="مجموعة 10" o:spid="_x0000_s1450" style="width:232.7pt;height:170.7pt;mso-position-horizontal-relative:char;mso-position-vertical-relative:line" coordorigin="5791,139" coordsize="33667,24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">
                <v:shape id="Freeform 2" o:spid="_x0000_s1451" style="position:absolute;left:6879;top:1002;width:6321;height:15463;visibility:visible;mso-wrap-style:square;v-text-anchor:top" coordsize="1192352,2917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" path="m,l1192352,r,2917069l,2917069,,xe" stroked="f">
                  <v:fill r:id="rId111" o:title="" recolor="t" rotate="t" type="frame"/>
                  <v:path arrowok="t"/>
                </v:shape>
                <v:shape id="Freeform 3" o:spid="_x0000_s1452" style="position:absolute;left:18507;top:139;width:7344;height:16201;visibility:visible;mso-wrap-style:square;v-text-anchor:top" coordsize="1412595,3116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" path="m,l1412595,r,3116019l,3116019,,xe" stroked="f">
                  <v:fill r:id="rId112" o:title="" recolor="t" rotate="t" type="frame"/>
                  <v:path arrowok="t"/>
                </v:shape>
                <v:shape id="Freeform 4" o:spid="_x0000_s1453" style="position:absolute;left:31752;top:139;width:7054;height:16326;visibility:visible;mso-wrap-style:square;v-text-anchor:top" coordsize="1361907,315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" path="m,l1361907,r,3151955l,3151955,,xe" stroked="f">
                  <v:fill r:id="rId113" o:title="" recolor="t" rotate="t" type="frame"/>
                  <v:path arrowok="t"/>
                </v:shape>
                <v:shape id="مربع نص 5" o:spid="_x0000_s1454" type="#_x0000_t202" style="position:absolute;left:5791;top:19223;width:9144;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" filled="f" stroked="f">
                  <v:textbox>
                    <w:txbxContent>
                      <w:p w14:paraId="1C3ADA54" w14:textId="77777777"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الخبرة</w:t>
                        </w:r>
                      </w:p>
                    </w:txbxContent>
                  </v:textbox>
                </v:shape>
                <v:shape id="_x0000_s1455" type="#_x0000_t202" style="position:absolute;left:17425;top:19475;width:914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" filled="f" stroked="f">
                  <v:textbox>
                    <w:txbxContent>
                      <w:p w14:paraId="77C9EC28" w14:textId="77777777"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الثقة</w:t>
                        </w:r>
                      </w:p>
                    </w:txbxContent>
                  </v:textbox>
                </v:shape>
                <v:shape id="مربع نص 9" o:spid="_x0000_s1456" type="#_x0000_t202" style="position:absolute;left:27572;top:19462;width:11887;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" filled="f" stroked="f">
                  <v:textbox>
                    <w:txbxContent>
                      <w:p w14:paraId="779DAF36" w14:textId="3D1D4D5C" w:rsidR="00E07005" w:rsidRDefault="00E07005" w:rsidP="00E07005">
                        <w:pPr>
                          <w:bidi w:val="0"/>
                          <w:jc w:val="center"/>
                          <w:rPr>
                            <w:rFonts w:ascii="Adobe Arabic" w:eastAsia="Calibri" w:hAnsi="Adobe Arabic" w:cs="Adobe Arabic"/>
                            <w:b/>
                            <w:bCs/>
                            <w:kern w:val="24"/>
                            <w:sz w:val="56"/>
                            <w:szCs w:val="56"/>
                          </w:rPr>
                        </w:pPr>
                        <w:r>
                          <w:rPr>
                            <w:rFonts w:ascii="Adobe Arabic" w:eastAsia="Calibri" w:hAnsi="Adobe Arabic" w:cs="Adobe Arabic"/>
                            <w:b/>
                            <w:bCs/>
                            <w:kern w:val="24"/>
                            <w:sz w:val="56"/>
                            <w:szCs w:val="56"/>
                            <w:rtl/>
                          </w:rPr>
                          <w:t>الحضور</w:t>
                        </w:r>
                      </w:p>
                    </w:txbxContent>
                  </v:textbox>
                </v:shape>
                <w10:anchorlock/>
              </v:group>
            </w:pict>
          </mc:Fallback>
        </mc:AlternateContent>
      </w:r>
    </w:p>
    <w:p w14:paraId="5B6F520F" w14:textId="77777777" w:rsidR="005639EC" w:rsidRPr="008D4C45" w:rsidRDefault="005639EC" w:rsidP="00E07005">
      <w:pPr>
        <w:spacing w:line="259" w:lineRule="auto"/>
        <w:jc w:val="center"/>
        <w:rPr>
          <w:rFonts w:ascii="Sakkal Majalla" w:hAnsi="Sakkal Majalla"/>
          <w:sz w:val="34"/>
          <w:rtl/>
        </w:rPr>
      </w:pPr>
    </w:p>
    <w:p w14:paraId="3AEF706C"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color w:val="EE0000"/>
          <w:sz w:val="34"/>
          <w:rtl/>
        </w:rPr>
        <w:t xml:space="preserve">- الخبرة: </w:t>
      </w:r>
      <w:r w:rsidRPr="008D4C45">
        <w:rPr>
          <w:rFonts w:ascii="Sakkal Majalla" w:hAnsi="Sakkal Majalla"/>
          <w:sz w:val="34"/>
          <w:rtl/>
        </w:rPr>
        <w:t>امتلاك المعرفة والمهارات المطلوبة في مجالك. قال أرسطو: "إن إقناع الناس يعتمد على شخصية المتحدث وقدرته على إثارة مشاعر مستمعيه وعلى البراهين التي يقدمها".</w:t>
      </w:r>
    </w:p>
    <w:p w14:paraId="0EB8BDDF"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color w:val="EE0000"/>
          <w:sz w:val="34"/>
          <w:rtl/>
        </w:rPr>
        <w:t xml:space="preserve">- الثقة: </w:t>
      </w:r>
      <w:r w:rsidRPr="008D4C45">
        <w:rPr>
          <w:rFonts w:ascii="Sakkal Majalla" w:hAnsi="Sakkal Majalla"/>
          <w:sz w:val="34"/>
          <w:rtl/>
        </w:rPr>
        <w:t>إظهار الأمانة والنزاهة والاتساق في أقوالك وأفعالك.</w:t>
      </w:r>
    </w:p>
    <w:p w14:paraId="6058D74C"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color w:val="EE0000"/>
          <w:sz w:val="34"/>
          <w:rtl/>
        </w:rPr>
        <w:t xml:space="preserve">- الحضور: </w:t>
      </w:r>
      <w:r w:rsidRPr="008D4C45">
        <w:rPr>
          <w:rFonts w:ascii="Sakkal Majalla" w:hAnsi="Sakkal Majalla"/>
          <w:sz w:val="34"/>
          <w:rtl/>
        </w:rPr>
        <w:t>القدرة على التواصل بثقة وطلاقة وحماس.</w:t>
      </w:r>
    </w:p>
    <w:p w14:paraId="4B485CCB" w14:textId="027FD16A" w:rsidR="00172289" w:rsidRPr="008D4C45" w:rsidRDefault="00E07005" w:rsidP="008D4C45">
      <w:pPr>
        <w:spacing w:line="259" w:lineRule="auto"/>
        <w:rPr>
          <w:rFonts w:ascii="Sakkal Majalla" w:hAnsi="Sakkal Majalla"/>
          <w:b/>
          <w:bCs/>
          <w:color w:val="C00000"/>
          <w:sz w:val="34"/>
          <w:rtl/>
        </w:rPr>
      </w:pPr>
      <w:r>
        <w:rPr>
          <w:rFonts w:ascii="Sakkal Majalla" w:hAnsi="Sakkal Majalla" w:hint="cs"/>
          <w:sz w:val="34"/>
          <w:rtl/>
        </w:rPr>
        <w:t>مثال:</w:t>
      </w:r>
      <w:r w:rsidRPr="008D4C45">
        <w:rPr>
          <w:rFonts w:ascii="Sakkal Majalla" w:hAnsi="Sakkal Majalla" w:hint="cs"/>
          <w:sz w:val="34"/>
          <w:rtl/>
        </w:rPr>
        <w:t xml:space="preserve"> قار</w:t>
      </w:r>
      <w:r w:rsidRPr="008D4C45">
        <w:rPr>
          <w:rFonts w:ascii="Sakkal Majalla" w:hAnsi="Sakkal Majalla" w:hint="eastAsia"/>
          <w:sz w:val="34"/>
          <w:rtl/>
        </w:rPr>
        <w:t>ن</w:t>
      </w:r>
      <w:r w:rsidR="00172289" w:rsidRPr="008D4C45">
        <w:rPr>
          <w:rFonts w:ascii="Sakkal Majalla" w:hAnsi="Sakkal Majalla"/>
          <w:sz w:val="34"/>
          <w:rtl/>
        </w:rPr>
        <w:t xml:space="preserve"> بين مدرب يقدم معلومات نظرية فقط، وآخر يشارك تجارب حقيقية من خبرته المهنية ويربطها بالمحتوى التدريبي. من سيكون أكثر تأثيراً؟</w:t>
      </w:r>
    </w:p>
    <w:p w14:paraId="321CBDF3" w14:textId="77777777" w:rsidR="00172289" w:rsidRPr="008D4C45" w:rsidRDefault="00172289" w:rsidP="00A07C83">
      <w:pPr>
        <w:keepNext/>
        <w:pageBreakBefore/>
        <w:spacing w:line="259" w:lineRule="auto"/>
        <w:rPr>
          <w:rFonts w:ascii="Sakkal Majalla" w:hAnsi="Sakkal Majalla"/>
          <w:b/>
          <w:bCs/>
          <w:color w:val="008080"/>
          <w:sz w:val="34"/>
          <w:rtl/>
        </w:rPr>
      </w:pPr>
      <w:r w:rsidRPr="008D4C45">
        <w:rPr>
          <w:rFonts w:ascii="Sakkal Majalla" w:hAnsi="Sakkal Majalla"/>
          <w:b/>
          <w:bCs/>
          <w:color w:val="008080"/>
          <w:sz w:val="34"/>
          <w:rtl/>
        </w:rPr>
        <w:lastRenderedPageBreak/>
        <w:t>فهم احتياجات الجمهور</w:t>
      </w:r>
    </w:p>
    <w:p w14:paraId="13AFE3D4"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sz w:val="34"/>
          <w:highlight w:val="lightGray"/>
          <w:rtl/>
        </w:rPr>
        <w:t>قال النبي صلى الله عليه وسلم: "حدثوا الناس بما يفهمون، أتحبون أن يكذب الله ورسوله؟" (رواه البخاري).</w:t>
      </w:r>
      <w:r w:rsidRPr="008D4C45">
        <w:rPr>
          <w:rFonts w:ascii="Sakkal Majalla" w:hAnsi="Sakkal Majalla"/>
          <w:sz w:val="34"/>
          <w:rtl/>
        </w:rPr>
        <w:t xml:space="preserve"> هذا الحديث الشريف يؤكد على أهمية فهم مستوى جمهورك واحتياجاتهم.</w:t>
      </w:r>
    </w:p>
    <w:p w14:paraId="0F37D2DB" w14:textId="2ED8CE9B" w:rsidR="00E07005" w:rsidRPr="001A45FE" w:rsidRDefault="00172289" w:rsidP="00A07C83">
      <w:pPr>
        <w:spacing w:line="259" w:lineRule="auto"/>
        <w:rPr>
          <w:rFonts w:ascii="Sakkal Majalla" w:hAnsi="Sakkal Majalla"/>
          <w:b/>
          <w:bCs/>
          <w:sz w:val="34"/>
        </w:rPr>
      </w:pPr>
      <w:r w:rsidRPr="001A45FE">
        <w:rPr>
          <w:rFonts w:ascii="Sakkal Majalla" w:hAnsi="Sakkal Majalla"/>
          <w:b/>
          <w:bCs/>
          <w:sz w:val="34"/>
          <w:rtl/>
        </w:rPr>
        <w:t>لتحقيق الإقناع الفعّال:</w:t>
      </w:r>
    </w:p>
    <w:p w14:paraId="5C72A59B" w14:textId="71873645" w:rsidR="00A07C83" w:rsidRDefault="00A07C83" w:rsidP="00A07C83">
      <w:pPr>
        <w:spacing w:line="259" w:lineRule="auto"/>
        <w:rPr>
          <w:rFonts w:ascii="Sakkal Majalla" w:hAnsi="Sakkal Majalla"/>
          <w:sz w:val="34"/>
        </w:rPr>
      </w:pPr>
      <w:r>
        <w:rPr>
          <w:noProof/>
        </w:rPr>
        <mc:AlternateContent>
          <mc:Choice Requires="wpg">
            <w:drawing>
              <wp:inline distT="0" distB="0" distL="0" distR="0" wp14:anchorId="6B39D7E5" wp14:editId="6A0E97D7">
                <wp:extent cx="6014703" cy="1422042"/>
                <wp:effectExtent l="0" t="0" r="5715" b="6985"/>
                <wp:docPr id="396333617" name="مجموعة 38"/>
                <wp:cNvGraphicFramePr/>
                <a:graphic xmlns:a="http://schemas.openxmlformats.org/drawingml/2006/main">
                  <a:graphicData uri="http://schemas.microsoft.com/office/word/2010/wordprocessingGroup">
                    <wpg:wgp>
                      <wpg:cNvGrpSpPr/>
                      <wpg:grpSpPr>
                        <a:xfrm>
                          <a:off x="0" y="0"/>
                          <a:ext cx="6014703" cy="1422042"/>
                          <a:chOff x="0" y="-80417"/>
                          <a:chExt cx="6014703" cy="1502460"/>
                        </a:xfrm>
                      </wpg:grpSpPr>
                      <wpg:grpSp>
                        <wpg:cNvPr id="2044255491" name="Group 25"/>
                        <wpg:cNvGrpSpPr/>
                        <wpg:grpSpPr>
                          <a:xfrm>
                            <a:off x="0" y="-80417"/>
                            <a:ext cx="2919788" cy="695410"/>
                            <a:chOff x="0" y="-38100"/>
                            <a:chExt cx="1536886" cy="329473"/>
                          </a:xfrm>
                        </wpg:grpSpPr>
                        <wps:wsp>
                          <wps:cNvPr id="1145592399" name="Freeform 26"/>
                          <wps:cNvSpPr/>
                          <wps:spPr>
                            <a:xfrm>
                              <a:off x="0" y="0"/>
                              <a:ext cx="1536886" cy="291373"/>
                            </a:xfrm>
                            <a:custGeom>
                              <a:avLst/>
                              <a:gdLst/>
                              <a:ahLst/>
                              <a:cxnLst/>
                              <a:rect l="l" t="t" r="r" b="b"/>
                              <a:pathLst>
                                <a:path w="1536886" h="291373">
                                  <a:moveTo>
                                    <a:pt x="26534" y="0"/>
                                  </a:moveTo>
                                  <a:lnTo>
                                    <a:pt x="1510352" y="0"/>
                                  </a:lnTo>
                                  <a:cubicBezTo>
                                    <a:pt x="1517389" y="0"/>
                                    <a:pt x="1524138" y="2796"/>
                                    <a:pt x="1529114" y="7772"/>
                                  </a:cubicBezTo>
                                  <a:cubicBezTo>
                                    <a:pt x="1534090" y="12748"/>
                                    <a:pt x="1536886" y="19497"/>
                                    <a:pt x="1536886" y="26534"/>
                                  </a:cubicBezTo>
                                  <a:lnTo>
                                    <a:pt x="1536886" y="264838"/>
                                  </a:lnTo>
                                  <a:cubicBezTo>
                                    <a:pt x="1536886" y="271876"/>
                                    <a:pt x="1534090" y="278625"/>
                                    <a:pt x="1529114" y="283601"/>
                                  </a:cubicBezTo>
                                  <a:cubicBezTo>
                                    <a:pt x="1524138" y="288577"/>
                                    <a:pt x="1517389" y="291373"/>
                                    <a:pt x="1510352" y="291373"/>
                                  </a:cubicBezTo>
                                  <a:lnTo>
                                    <a:pt x="26534" y="291373"/>
                                  </a:lnTo>
                                  <a:cubicBezTo>
                                    <a:pt x="19497" y="291373"/>
                                    <a:pt x="12748" y="288577"/>
                                    <a:pt x="7772" y="283601"/>
                                  </a:cubicBezTo>
                                  <a:cubicBezTo>
                                    <a:pt x="2796" y="278625"/>
                                    <a:pt x="0" y="271876"/>
                                    <a:pt x="0" y="264838"/>
                                  </a:cubicBezTo>
                                  <a:lnTo>
                                    <a:pt x="0" y="26534"/>
                                  </a:lnTo>
                                  <a:cubicBezTo>
                                    <a:pt x="0" y="19497"/>
                                    <a:pt x="2796" y="12748"/>
                                    <a:pt x="7772" y="7772"/>
                                  </a:cubicBezTo>
                                  <a:cubicBezTo>
                                    <a:pt x="12748" y="2796"/>
                                    <a:pt x="19497" y="0"/>
                                    <a:pt x="26534" y="0"/>
                                  </a:cubicBezTo>
                                  <a:close/>
                                </a:path>
                              </a:pathLst>
                            </a:custGeom>
                            <a:solidFill>
                              <a:srgbClr val="4BACC6">
                                <a:lumMod val="50000"/>
                                <a:alpha val="69804"/>
                              </a:srgbClr>
                            </a:solidFill>
                          </wps:spPr>
                          <wps:bodyPr/>
                        </wps:wsp>
                        <wps:wsp>
                          <wps:cNvPr id="1459787601" name="TextBox 27"/>
                          <wps:cNvSpPr txBox="1"/>
                          <wps:spPr>
                            <a:xfrm>
                              <a:off x="0" y="-38100"/>
                              <a:ext cx="1536886" cy="329473"/>
                            </a:xfrm>
                            <a:prstGeom prst="rect">
                              <a:avLst/>
                            </a:prstGeom>
                          </wps:spPr>
                          <wps:bodyPr lIns="50800" tIns="50800" rIns="50800" bIns="50800" rtlCol="0" anchor="ctr"/>
                        </wps:wsp>
                      </wpg:grpSp>
                      <wps:wsp>
                        <wps:cNvPr id="774554009" name="Freeform 28"/>
                        <wps:cNvSpPr/>
                        <wps:spPr>
                          <a:xfrm>
                            <a:off x="73921" y="62766"/>
                            <a:ext cx="440561" cy="489461"/>
                          </a:xfrm>
                          <a:custGeom>
                            <a:avLst/>
                            <a:gdLst/>
                            <a:ahLst/>
                            <a:cxnLst/>
                            <a:rect l="l" t="t" r="r" b="b"/>
                            <a:pathLst>
                              <a:path w="880486" h="880486">
                                <a:moveTo>
                                  <a:pt x="0" y="0"/>
                                </a:moveTo>
                                <a:lnTo>
                                  <a:pt x="880486" y="0"/>
                                </a:lnTo>
                                <a:lnTo>
                                  <a:pt x="880486" y="880487"/>
                                </a:lnTo>
                                <a:lnTo>
                                  <a:pt x="0" y="880487"/>
                                </a:lnTo>
                                <a:lnTo>
                                  <a:pt x="0" y="0"/>
                                </a:lnTo>
                                <a:close/>
                              </a:path>
                            </a:pathLst>
                          </a:custGeom>
                          <a:blipFill>
                            <a:blip r:embed="rId114">
                              <a:extLst>
                                <a:ext uri="{96DAC541-7B7A-43D3-8B79-37D633B846F1}">
                                  <asvg:svgBlip xmlns:asvg="http://schemas.microsoft.com/office/drawing/2016/SVG/main" r:embed="rId115"/>
                                </a:ext>
                              </a:extLst>
                            </a:blip>
                            <a:stretch>
                              <a:fillRect/>
                            </a:stretch>
                          </a:blipFill>
                        </wps:spPr>
                        <wps:bodyPr/>
                      </wps:wsp>
                      <wpg:grpSp>
                        <wpg:cNvPr id="1458224176" name="Group 29"/>
                        <wpg:cNvGrpSpPr/>
                        <wpg:grpSpPr>
                          <a:xfrm>
                            <a:off x="242" y="726633"/>
                            <a:ext cx="2927981" cy="695410"/>
                            <a:chOff x="242" y="768949"/>
                            <a:chExt cx="1536886" cy="329473"/>
                          </a:xfrm>
                        </wpg:grpSpPr>
                        <wps:wsp>
                          <wps:cNvPr id="457299430" name="Freeform 30"/>
                          <wps:cNvSpPr/>
                          <wps:spPr>
                            <a:xfrm>
                              <a:off x="242" y="807049"/>
                              <a:ext cx="1536886" cy="291373"/>
                            </a:xfrm>
                            <a:custGeom>
                              <a:avLst/>
                              <a:gdLst/>
                              <a:ahLst/>
                              <a:cxnLst/>
                              <a:rect l="l" t="t" r="r" b="b"/>
                              <a:pathLst>
                                <a:path w="1536886" h="291373">
                                  <a:moveTo>
                                    <a:pt x="26534" y="0"/>
                                  </a:moveTo>
                                  <a:lnTo>
                                    <a:pt x="1510352" y="0"/>
                                  </a:lnTo>
                                  <a:cubicBezTo>
                                    <a:pt x="1517389" y="0"/>
                                    <a:pt x="1524138" y="2796"/>
                                    <a:pt x="1529114" y="7772"/>
                                  </a:cubicBezTo>
                                  <a:cubicBezTo>
                                    <a:pt x="1534090" y="12748"/>
                                    <a:pt x="1536886" y="19497"/>
                                    <a:pt x="1536886" y="26534"/>
                                  </a:cubicBezTo>
                                  <a:lnTo>
                                    <a:pt x="1536886" y="264838"/>
                                  </a:lnTo>
                                  <a:cubicBezTo>
                                    <a:pt x="1536886" y="271876"/>
                                    <a:pt x="1534090" y="278625"/>
                                    <a:pt x="1529114" y="283601"/>
                                  </a:cubicBezTo>
                                  <a:cubicBezTo>
                                    <a:pt x="1524138" y="288577"/>
                                    <a:pt x="1517389" y="291373"/>
                                    <a:pt x="1510352" y="291373"/>
                                  </a:cubicBezTo>
                                  <a:lnTo>
                                    <a:pt x="26534" y="291373"/>
                                  </a:lnTo>
                                  <a:cubicBezTo>
                                    <a:pt x="19497" y="291373"/>
                                    <a:pt x="12748" y="288577"/>
                                    <a:pt x="7772" y="283601"/>
                                  </a:cubicBezTo>
                                  <a:cubicBezTo>
                                    <a:pt x="2796" y="278625"/>
                                    <a:pt x="0" y="271876"/>
                                    <a:pt x="0" y="264838"/>
                                  </a:cubicBezTo>
                                  <a:lnTo>
                                    <a:pt x="0" y="26534"/>
                                  </a:lnTo>
                                  <a:cubicBezTo>
                                    <a:pt x="0" y="19497"/>
                                    <a:pt x="2796" y="12748"/>
                                    <a:pt x="7772" y="7772"/>
                                  </a:cubicBezTo>
                                  <a:cubicBezTo>
                                    <a:pt x="12748" y="2796"/>
                                    <a:pt x="19497" y="0"/>
                                    <a:pt x="26534" y="0"/>
                                  </a:cubicBezTo>
                                  <a:close/>
                                </a:path>
                              </a:pathLst>
                            </a:custGeom>
                            <a:solidFill>
                              <a:srgbClr val="4BACC6">
                                <a:lumMod val="75000"/>
                                <a:alpha val="69804"/>
                              </a:srgbClr>
                            </a:solidFill>
                          </wps:spPr>
                          <wps:bodyPr/>
                        </wps:wsp>
                        <wps:wsp>
                          <wps:cNvPr id="1312081114" name="TextBox 31"/>
                          <wps:cNvSpPr txBox="1"/>
                          <wps:spPr>
                            <a:xfrm>
                              <a:off x="242" y="768949"/>
                              <a:ext cx="1536886" cy="329473"/>
                            </a:xfrm>
                            <a:prstGeom prst="rect">
                              <a:avLst/>
                            </a:prstGeom>
                          </wps:spPr>
                          <wps:bodyPr lIns="50800" tIns="50800" rIns="50800" bIns="50800" rtlCol="0" anchor="ctr"/>
                        </wps:wsp>
                      </wpg:grpSp>
                      <wps:wsp>
                        <wps:cNvPr id="1694185567" name="Freeform 32"/>
                        <wps:cNvSpPr/>
                        <wps:spPr>
                          <a:xfrm>
                            <a:off x="120167" y="878460"/>
                            <a:ext cx="426190" cy="472171"/>
                          </a:xfrm>
                          <a:custGeom>
                            <a:avLst/>
                            <a:gdLst/>
                            <a:ahLst/>
                            <a:cxnLst/>
                            <a:rect l="l" t="t" r="r" b="b"/>
                            <a:pathLst>
                              <a:path w="849385" h="849385">
                                <a:moveTo>
                                  <a:pt x="0" y="0"/>
                                </a:moveTo>
                                <a:lnTo>
                                  <a:pt x="849385" y="0"/>
                                </a:lnTo>
                                <a:lnTo>
                                  <a:pt x="849385" y="849384"/>
                                </a:lnTo>
                                <a:lnTo>
                                  <a:pt x="0" y="849384"/>
                                </a:lnTo>
                                <a:lnTo>
                                  <a:pt x="0" y="0"/>
                                </a:lnTo>
                                <a:close/>
                              </a:path>
                            </a:pathLst>
                          </a:custGeom>
                          <a:blipFill>
                            <a:blip r:embed="rId116">
                              <a:extLst>
                                <a:ext uri="{96DAC541-7B7A-43D3-8B79-37D633B846F1}">
                                  <asvg:svgBlip xmlns:asvg="http://schemas.microsoft.com/office/drawing/2016/SVG/main" r:embed="rId117"/>
                                </a:ext>
                              </a:extLst>
                            </a:blip>
                            <a:stretch>
                              <a:fillRect/>
                            </a:stretch>
                          </a:blipFill>
                        </wps:spPr>
                        <wps:bodyPr/>
                      </wps:wsp>
                      <wpg:grpSp>
                        <wpg:cNvPr id="2063227242" name="Group 37"/>
                        <wpg:cNvGrpSpPr/>
                        <wpg:grpSpPr>
                          <a:xfrm>
                            <a:off x="3069716" y="-80417"/>
                            <a:ext cx="2927981" cy="695410"/>
                            <a:chOff x="3069716" y="-38100"/>
                            <a:chExt cx="1536886" cy="329473"/>
                          </a:xfrm>
                        </wpg:grpSpPr>
                        <wps:wsp>
                          <wps:cNvPr id="917800233" name="Freeform 38"/>
                          <wps:cNvSpPr/>
                          <wps:spPr>
                            <a:xfrm>
                              <a:off x="3069716" y="0"/>
                              <a:ext cx="1536886" cy="291373"/>
                            </a:xfrm>
                            <a:custGeom>
                              <a:avLst/>
                              <a:gdLst/>
                              <a:ahLst/>
                              <a:cxnLst/>
                              <a:rect l="l" t="t" r="r" b="b"/>
                              <a:pathLst>
                                <a:path w="1536886" h="291373">
                                  <a:moveTo>
                                    <a:pt x="26534" y="0"/>
                                  </a:moveTo>
                                  <a:lnTo>
                                    <a:pt x="1510352" y="0"/>
                                  </a:lnTo>
                                  <a:cubicBezTo>
                                    <a:pt x="1517389" y="0"/>
                                    <a:pt x="1524138" y="2796"/>
                                    <a:pt x="1529114" y="7772"/>
                                  </a:cubicBezTo>
                                  <a:cubicBezTo>
                                    <a:pt x="1534090" y="12748"/>
                                    <a:pt x="1536886" y="19497"/>
                                    <a:pt x="1536886" y="26534"/>
                                  </a:cubicBezTo>
                                  <a:lnTo>
                                    <a:pt x="1536886" y="264838"/>
                                  </a:lnTo>
                                  <a:cubicBezTo>
                                    <a:pt x="1536886" y="271876"/>
                                    <a:pt x="1534090" y="278625"/>
                                    <a:pt x="1529114" y="283601"/>
                                  </a:cubicBezTo>
                                  <a:cubicBezTo>
                                    <a:pt x="1524138" y="288577"/>
                                    <a:pt x="1517389" y="291373"/>
                                    <a:pt x="1510352" y="291373"/>
                                  </a:cubicBezTo>
                                  <a:lnTo>
                                    <a:pt x="26534" y="291373"/>
                                  </a:lnTo>
                                  <a:cubicBezTo>
                                    <a:pt x="19497" y="291373"/>
                                    <a:pt x="12748" y="288577"/>
                                    <a:pt x="7772" y="283601"/>
                                  </a:cubicBezTo>
                                  <a:cubicBezTo>
                                    <a:pt x="2796" y="278625"/>
                                    <a:pt x="0" y="271876"/>
                                    <a:pt x="0" y="264838"/>
                                  </a:cubicBezTo>
                                  <a:lnTo>
                                    <a:pt x="0" y="26534"/>
                                  </a:lnTo>
                                  <a:cubicBezTo>
                                    <a:pt x="0" y="19497"/>
                                    <a:pt x="2796" y="12748"/>
                                    <a:pt x="7772" y="7772"/>
                                  </a:cubicBezTo>
                                  <a:cubicBezTo>
                                    <a:pt x="12748" y="2796"/>
                                    <a:pt x="19497" y="0"/>
                                    <a:pt x="26534" y="0"/>
                                  </a:cubicBezTo>
                                  <a:close/>
                                </a:path>
                              </a:pathLst>
                            </a:custGeom>
                            <a:solidFill>
                              <a:srgbClr val="F79646">
                                <a:lumMod val="75000"/>
                                <a:alpha val="69804"/>
                              </a:srgbClr>
                            </a:solidFill>
                          </wps:spPr>
                          <wps:bodyPr/>
                        </wps:wsp>
                        <wps:wsp>
                          <wps:cNvPr id="2067356925" name="TextBox 39"/>
                          <wps:cNvSpPr txBox="1"/>
                          <wps:spPr>
                            <a:xfrm>
                              <a:off x="3069716" y="-38100"/>
                              <a:ext cx="1536886" cy="329473"/>
                            </a:xfrm>
                            <a:prstGeom prst="rect">
                              <a:avLst/>
                            </a:prstGeom>
                          </wps:spPr>
                          <wps:bodyPr lIns="50800" tIns="50800" rIns="50800" bIns="50800" rtlCol="0" anchor="ctr"/>
                        </wps:wsp>
                      </wpg:grpSp>
                      <wps:wsp>
                        <wps:cNvPr id="521716614" name="Freeform 40"/>
                        <wps:cNvSpPr/>
                        <wps:spPr>
                          <a:xfrm>
                            <a:off x="3199619" y="77924"/>
                            <a:ext cx="432997" cy="479712"/>
                          </a:xfrm>
                          <a:custGeom>
                            <a:avLst/>
                            <a:gdLst/>
                            <a:ahLst/>
                            <a:cxnLst/>
                            <a:rect l="l" t="t" r="r" b="b"/>
                            <a:pathLst>
                              <a:path w="862949" h="862949">
                                <a:moveTo>
                                  <a:pt x="0" y="0"/>
                                </a:moveTo>
                                <a:lnTo>
                                  <a:pt x="862949" y="0"/>
                                </a:lnTo>
                                <a:lnTo>
                                  <a:pt x="862949" y="862949"/>
                                </a:lnTo>
                                <a:lnTo>
                                  <a:pt x="0" y="862949"/>
                                </a:lnTo>
                                <a:lnTo>
                                  <a:pt x="0" y="0"/>
                                </a:lnTo>
                                <a:close/>
                              </a:path>
                            </a:pathLst>
                          </a:custGeom>
                          <a:blipFill>
                            <a:blip r:embed="rId118">
                              <a:extLst>
                                <a:ext uri="{96DAC541-7B7A-43D3-8B79-37D633B846F1}">
                                  <asvg:svgBlip xmlns:asvg="http://schemas.microsoft.com/office/drawing/2016/SVG/main" r:embed="rId119"/>
                                </a:ext>
                              </a:extLst>
                            </a:blip>
                            <a:stretch>
                              <a:fillRect/>
                            </a:stretch>
                          </a:blipFill>
                        </wps:spPr>
                        <wps:bodyPr/>
                      </wps:wsp>
                      <wpg:grpSp>
                        <wpg:cNvPr id="617536394" name="Group 41"/>
                        <wpg:cNvGrpSpPr/>
                        <wpg:grpSpPr>
                          <a:xfrm>
                            <a:off x="3066618" y="726633"/>
                            <a:ext cx="2927981" cy="695410"/>
                            <a:chOff x="3066618" y="768949"/>
                            <a:chExt cx="1536886" cy="329473"/>
                          </a:xfrm>
                        </wpg:grpSpPr>
                        <wps:wsp>
                          <wps:cNvPr id="705316953" name="Freeform 42"/>
                          <wps:cNvSpPr/>
                          <wps:spPr>
                            <a:xfrm>
                              <a:off x="3066618" y="807049"/>
                              <a:ext cx="1536886" cy="291373"/>
                            </a:xfrm>
                            <a:custGeom>
                              <a:avLst/>
                              <a:gdLst/>
                              <a:ahLst/>
                              <a:cxnLst/>
                              <a:rect l="l" t="t" r="r" b="b"/>
                              <a:pathLst>
                                <a:path w="1536886" h="291373">
                                  <a:moveTo>
                                    <a:pt x="26534" y="0"/>
                                  </a:moveTo>
                                  <a:lnTo>
                                    <a:pt x="1510352" y="0"/>
                                  </a:lnTo>
                                  <a:cubicBezTo>
                                    <a:pt x="1517389" y="0"/>
                                    <a:pt x="1524138" y="2796"/>
                                    <a:pt x="1529114" y="7772"/>
                                  </a:cubicBezTo>
                                  <a:cubicBezTo>
                                    <a:pt x="1534090" y="12748"/>
                                    <a:pt x="1536886" y="19497"/>
                                    <a:pt x="1536886" y="26534"/>
                                  </a:cubicBezTo>
                                  <a:lnTo>
                                    <a:pt x="1536886" y="264838"/>
                                  </a:lnTo>
                                  <a:cubicBezTo>
                                    <a:pt x="1536886" y="271876"/>
                                    <a:pt x="1534090" y="278625"/>
                                    <a:pt x="1529114" y="283601"/>
                                  </a:cubicBezTo>
                                  <a:cubicBezTo>
                                    <a:pt x="1524138" y="288577"/>
                                    <a:pt x="1517389" y="291373"/>
                                    <a:pt x="1510352" y="291373"/>
                                  </a:cubicBezTo>
                                  <a:lnTo>
                                    <a:pt x="26534" y="291373"/>
                                  </a:lnTo>
                                  <a:cubicBezTo>
                                    <a:pt x="19497" y="291373"/>
                                    <a:pt x="12748" y="288577"/>
                                    <a:pt x="7772" y="283601"/>
                                  </a:cubicBezTo>
                                  <a:cubicBezTo>
                                    <a:pt x="2796" y="278625"/>
                                    <a:pt x="0" y="271876"/>
                                    <a:pt x="0" y="264838"/>
                                  </a:cubicBezTo>
                                  <a:lnTo>
                                    <a:pt x="0" y="26534"/>
                                  </a:lnTo>
                                  <a:cubicBezTo>
                                    <a:pt x="0" y="19497"/>
                                    <a:pt x="2796" y="12748"/>
                                    <a:pt x="7772" y="7772"/>
                                  </a:cubicBezTo>
                                  <a:cubicBezTo>
                                    <a:pt x="12748" y="2796"/>
                                    <a:pt x="19497" y="0"/>
                                    <a:pt x="26534" y="0"/>
                                  </a:cubicBezTo>
                                  <a:close/>
                                </a:path>
                              </a:pathLst>
                            </a:custGeom>
                            <a:solidFill>
                              <a:srgbClr val="008080">
                                <a:alpha val="69804"/>
                              </a:srgbClr>
                            </a:solidFill>
                          </wps:spPr>
                          <wps:bodyPr/>
                        </wps:wsp>
                        <wps:wsp>
                          <wps:cNvPr id="734021100" name="TextBox 43"/>
                          <wps:cNvSpPr txBox="1"/>
                          <wps:spPr>
                            <a:xfrm>
                              <a:off x="3066618" y="768949"/>
                              <a:ext cx="1536886" cy="329473"/>
                            </a:xfrm>
                            <a:prstGeom prst="rect">
                              <a:avLst/>
                            </a:prstGeom>
                          </wps:spPr>
                          <wps:bodyPr lIns="50800" tIns="50800" rIns="50800" bIns="50800" rtlCol="0" anchor="ctr"/>
                        </wps:wsp>
                      </wpg:grpSp>
                      <wps:wsp>
                        <wps:cNvPr id="1571016917" name="Freeform 44"/>
                        <wps:cNvSpPr/>
                        <wps:spPr>
                          <a:xfrm>
                            <a:off x="3149852" y="888944"/>
                            <a:ext cx="432997" cy="479712"/>
                          </a:xfrm>
                          <a:custGeom>
                            <a:avLst/>
                            <a:gdLst/>
                            <a:ahLst/>
                            <a:cxnLst/>
                            <a:rect l="l" t="t" r="r" b="b"/>
                            <a:pathLst>
                              <a:path w="862949" h="862949">
                                <a:moveTo>
                                  <a:pt x="0" y="0"/>
                                </a:moveTo>
                                <a:lnTo>
                                  <a:pt x="862949" y="0"/>
                                </a:lnTo>
                                <a:lnTo>
                                  <a:pt x="862949" y="862949"/>
                                </a:lnTo>
                                <a:lnTo>
                                  <a:pt x="0" y="862949"/>
                                </a:lnTo>
                                <a:lnTo>
                                  <a:pt x="0" y="0"/>
                                </a:lnTo>
                                <a:close/>
                              </a:path>
                            </a:pathLst>
                          </a:custGeom>
                          <a:blipFill>
                            <a:blip r:embed="rId120">
                              <a:extLst>
                                <a:ext uri="{96DAC541-7B7A-43D3-8B79-37D633B846F1}">
                                  <asvg:svgBlip xmlns:asvg="http://schemas.microsoft.com/office/drawing/2016/SVG/main" r:embed="rId121"/>
                                </a:ext>
                              </a:extLst>
                            </a:blip>
                            <a:stretch>
                              <a:fillRect/>
                            </a:stretch>
                          </a:blipFill>
                        </wps:spPr>
                        <wps:bodyPr/>
                      </wps:wsp>
                      <wps:wsp>
                        <wps:cNvPr id="327239334" name="TextBox 50"/>
                        <wps:cNvSpPr txBox="1"/>
                        <wps:spPr>
                          <a:xfrm>
                            <a:off x="526351" y="-16"/>
                            <a:ext cx="2421890" cy="605161"/>
                          </a:xfrm>
                          <a:prstGeom prst="rect">
                            <a:avLst/>
                          </a:prstGeom>
                        </wps:spPr>
                        <wps:txbx>
                          <w:txbxContent>
                            <w:p w14:paraId="33D3FED0"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اعرف جمهورك جيداً (اهتماماتهم، مخاوفهم، طموحاتهم)</w:t>
                              </w:r>
                            </w:p>
                          </w:txbxContent>
                        </wps:txbx>
                        <wps:bodyPr wrap="square" lIns="0" tIns="0" rIns="0" bIns="0" rtlCol="0" anchor="t">
                          <a:spAutoFit/>
                        </wps:bodyPr>
                      </wps:wsp>
                      <wps:wsp>
                        <wps:cNvPr id="1368760344" name="TextBox 50"/>
                        <wps:cNvSpPr txBox="1"/>
                        <wps:spPr>
                          <a:xfrm>
                            <a:off x="3585828" y="168947"/>
                            <a:ext cx="2428875" cy="302580"/>
                          </a:xfrm>
                          <a:prstGeom prst="rect">
                            <a:avLst/>
                          </a:prstGeom>
                        </wps:spPr>
                        <wps:txbx>
                          <w:txbxContent>
                            <w:p w14:paraId="66E33752"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قدم حلولاً محددة لمشكلاتهم الحقيقية</w:t>
                              </w:r>
                            </w:p>
                          </w:txbxContent>
                        </wps:txbx>
                        <wps:bodyPr wrap="square" lIns="0" tIns="0" rIns="0" bIns="0" rtlCol="0" anchor="t">
                          <a:spAutoFit/>
                        </wps:bodyPr>
                      </wps:wsp>
                      <wps:wsp>
                        <wps:cNvPr id="1570446875" name="TextBox 50"/>
                        <wps:cNvSpPr txBox="1"/>
                        <wps:spPr>
                          <a:xfrm>
                            <a:off x="511682" y="945338"/>
                            <a:ext cx="2428875" cy="302580"/>
                          </a:xfrm>
                          <a:prstGeom prst="rect">
                            <a:avLst/>
                          </a:prstGeom>
                        </wps:spPr>
                        <wps:txbx>
                          <w:txbxContent>
                            <w:p w14:paraId="35CE22C0"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اكتشف نقاط الألم التي يعانون منها</w:t>
                              </w:r>
                            </w:p>
                          </w:txbxContent>
                        </wps:txbx>
                        <wps:bodyPr wrap="square" lIns="0" tIns="0" rIns="0" bIns="0" rtlCol="0" anchor="t">
                          <a:spAutoFit/>
                        </wps:bodyPr>
                      </wps:wsp>
                      <wps:wsp>
                        <wps:cNvPr id="1047815977" name="TextBox 50"/>
                        <wps:cNvSpPr txBox="1"/>
                        <wps:spPr>
                          <a:xfrm>
                            <a:off x="3556651" y="979645"/>
                            <a:ext cx="2428875" cy="302580"/>
                          </a:xfrm>
                          <a:prstGeom prst="rect">
                            <a:avLst/>
                          </a:prstGeom>
                        </wps:spPr>
                        <wps:txbx>
                          <w:txbxContent>
                            <w:p w14:paraId="4017F10C"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استخدم لغتهم ومصطلحاتهم</w:t>
                              </w:r>
                            </w:p>
                          </w:txbxContent>
                        </wps:txbx>
                        <wps:bodyPr wrap="square" lIns="0" tIns="0" rIns="0" bIns="0" rtlCol="0" anchor="t">
                          <a:spAutoFit/>
                        </wps:bodyPr>
                      </wps:wsp>
                    </wpg:wgp>
                  </a:graphicData>
                </a:graphic>
              </wp:inline>
            </w:drawing>
          </mc:Choice>
          <mc:Fallback>
            <w:pict>
              <v:group w14:anchorId="6B39D7E5" id="مجموعة 38" o:spid="_x0000_s1457" style="width:473.6pt;height:111.95pt;mso-position-horizontal-relative:char;mso-position-vertical-relative:line" coordorigin=",-804" coordsize="60147,150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">
                <v:group id="Group 25" o:spid="_x0000_s1458" style="position:absolute;top:-804;width:29197;height:6953" coordorigin=",-381" coordsize="15368,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">
                  <v:shape id="Freeform 26" o:spid="_x0000_s1459" style="position:absolute;width:15368;height:2913;visibility:visible;mso-wrap-style:square;v-text-anchor:top" coordsize="1536886,29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" path="m26534,l1510352,v7037,,13786,2796,18762,7772c1534090,12748,1536886,19497,1536886,26534r,238304c1536886,271876,1534090,278625,1529114,283601v-4976,4976,-11725,7772,-18762,7772l26534,291373v-7037,,-13786,-2796,-18762,-7772c2796,278625,,271876,,264838l,26534c,19497,2796,12748,7772,7772,12748,2796,19497,,26534,xe" fillcolor="#215968" stroked="f">
                    <v:fill opacity="45746f"/>
                    <v:path arrowok="t"/>
                  </v:shape>
                  <v:shape id="TextBox 27" o:spid="_x0000_s1460" type="#_x0000_t202" style="position:absolute;top:-381;width:15368;height:3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" filled="f" stroked="f">
                    <v:textbox inset="4pt,4pt,4pt,4pt"/>
                  </v:shape>
                </v:group>
                <v:shape id="Freeform 28" o:spid="_x0000_s1461" style="position:absolute;left:739;top:627;width:4405;height:4895;visibility:visible;mso-wrap-style:square;v-text-anchor:top" coordsize="880486,880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" path="m,l880486,r,880487l,880487,,xe" stroked="f">
                  <v:fill r:id="rId122" o:title="" recolor="t" rotate="t" type="frame"/>
                  <v:path arrowok="t"/>
                </v:shape>
                <v:group id="Group 29" o:spid="_x0000_s1462" style="position:absolute;left:2;top:7266;width:29280;height:6954" coordorigin="2,7689" coordsize="15368,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">
                  <v:shape id="Freeform 30" o:spid="_x0000_s1463" style="position:absolute;left:2;top:8070;width:15369;height:2914;visibility:visible;mso-wrap-style:square;v-text-anchor:top" coordsize="1536886,29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" path="m26534,l1510352,v7037,,13786,2796,18762,7772c1534090,12748,1536886,19497,1536886,26534r,238304c1536886,271876,1534090,278625,1529114,283601v-4976,4976,-11725,7772,-18762,7772l26534,291373v-7037,,-13786,-2796,-18762,-7772c2796,278625,,271876,,264838l,26534c,19497,2796,12748,7772,7772,12748,2796,19497,,26534,xe" fillcolor="#31859c" stroked="f">
                    <v:fill opacity="45746f"/>
                    <v:path arrowok="t"/>
                  </v:shape>
                  <v:shape id="TextBox 31" o:spid="_x0000_s1464" type="#_x0000_t202" style="position:absolute;left:2;top:7689;width:15369;height:3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" filled="f" stroked="f">
                    <v:textbox inset="4pt,4pt,4pt,4pt"/>
                  </v:shape>
                </v:group>
                <v:shape id="Freeform 32" o:spid="_x0000_s1465" style="position:absolute;left:1201;top:8784;width:4262;height:4722;visibility:visible;mso-wrap-style:square;v-text-anchor:top" coordsize="849385,849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" path="m,l849385,r,849384l,849384,,xe" stroked="f">
                  <v:fill r:id="rId123" o:title="" recolor="t" rotate="t" type="frame"/>
                  <v:path arrowok="t"/>
                </v:shape>
                <v:group id="Group 37" o:spid="_x0000_s1466" style="position:absolute;left:30697;top:-804;width:29279;height:6953" coordorigin="30697,-381" coordsize="15368,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">
                  <v:shape id="Freeform 38" o:spid="_x0000_s1467" style="position:absolute;left:30697;width:15369;height:2913;visibility:visible;mso-wrap-style:square;v-text-anchor:top" coordsize="1536886,29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" path="m26534,l1510352,v7037,,13786,2796,18762,7772c1534090,12748,1536886,19497,1536886,26534r,238304c1536886,271876,1534090,278625,1529114,283601v-4976,4976,-11725,7772,-18762,7772l26534,291373v-7037,,-13786,-2796,-18762,-7772c2796,278625,,271876,,264838l,26534c,19497,2796,12748,7772,7772,12748,2796,19497,,26534,xe" fillcolor="#e46c0a" stroked="f">
                    <v:fill opacity="45746f"/>
                    <v:path arrowok="t"/>
                  </v:shape>
                  <v:shape id="TextBox 39" o:spid="_x0000_s1468" type="#_x0000_t202" style="position:absolute;left:30697;top:-381;width:15369;height:3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" filled="f" stroked="f">
                    <v:textbox inset="4pt,4pt,4pt,4pt"/>
                  </v:shape>
                </v:group>
                <v:shape id="Freeform 40" o:spid="_x0000_s1469" style="position:absolute;left:31996;top:779;width:4330;height:4797;visibility:visible;mso-wrap-style:square;v-text-anchor:top" coordsize="862949,86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" path="m,l862949,r,862949l,862949,,xe" stroked="f">
                  <v:fill r:id="rId124" o:title="" recolor="t" rotate="t" type="frame"/>
                  <v:path arrowok="t"/>
                </v:shape>
                <v:group id="Group 41" o:spid="_x0000_s1470" style="position:absolute;left:30666;top:7266;width:29279;height:6954" coordorigin="30666,7689" coordsize="15368,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">
                  <v:shape id="Freeform 42" o:spid="_x0000_s1471" style="position:absolute;left:30666;top:8070;width:15369;height:2914;visibility:visible;mso-wrap-style:square;v-text-anchor:top" coordsize="1536886,29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" path="m26534,l1510352,v7037,,13786,2796,18762,7772c1534090,12748,1536886,19497,1536886,26534r,238304c1536886,271876,1534090,278625,1529114,283601v-4976,4976,-11725,7772,-18762,7772l26534,291373v-7037,,-13786,-2796,-18762,-7772c2796,278625,,271876,,264838l,26534c,19497,2796,12748,7772,7772,12748,2796,19497,,26534,xe" fillcolor="teal" stroked="f">
                    <v:fill opacity="45746f"/>
                    <v:path arrowok="t"/>
                  </v:shape>
                  <v:shape id="TextBox 43" o:spid="_x0000_s1472" type="#_x0000_t202" style="position:absolute;left:30666;top:7689;width:15369;height:3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" filled="f" stroked="f">
                    <v:textbox inset="4pt,4pt,4pt,4pt"/>
                  </v:shape>
                </v:group>
                <v:shape id="Freeform 44" o:spid="_x0000_s1473" style="position:absolute;left:31498;top:8889;width:4330;height:4797;visibility:visible;mso-wrap-style:square;v-text-anchor:top" coordsize="862949,86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" path="m,l862949,r,862949l,862949,,xe" stroked="f">
                  <v:fill r:id="rId125" o:title="" recolor="t" rotate="t" type="frame"/>
                  <v:path arrowok="t"/>
                </v:shape>
                <v:shape id="TextBox 50" o:spid="_x0000_s1474" type="#_x0000_t202" style="position:absolute;left:5263;width:24219;height:6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" filled="f" stroked="f">
                  <v:textbox style="mso-fit-shape-to-text:t" inset="0,0,0,0">
                    <w:txbxContent>
                      <w:p w14:paraId="33D3FED0"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اعرف جمهورك جيداً (اهتماماتهم، مخاوفهم، طموحاتهم)</w:t>
                        </w:r>
                      </w:p>
                    </w:txbxContent>
                  </v:textbox>
                </v:shape>
                <v:shape id="TextBox 50" o:spid="_x0000_s1475" type="#_x0000_t202" style="position:absolute;left:35858;top:1689;width:24289;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" filled="f" stroked="f">
                  <v:textbox style="mso-fit-shape-to-text:t" inset="0,0,0,0">
                    <w:txbxContent>
                      <w:p w14:paraId="66E33752"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قدم حلولاً محددة لمشكلاتهم الحقيقية</w:t>
                        </w:r>
                      </w:p>
                    </w:txbxContent>
                  </v:textbox>
                </v:shape>
                <v:shape id="TextBox 50" o:spid="_x0000_s1476" type="#_x0000_t202" style="position:absolute;left:5116;top:9453;width:24289;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" filled="f" stroked="f">
                  <v:textbox style="mso-fit-shape-to-text:t" inset="0,0,0,0">
                    <w:txbxContent>
                      <w:p w14:paraId="35CE22C0"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اكتشف نقاط الألم التي يعانون منها</w:t>
                        </w:r>
                      </w:p>
                    </w:txbxContent>
                  </v:textbox>
                </v:shape>
                <v:shape id="TextBox 50" o:spid="_x0000_s1477" type="#_x0000_t202" style="position:absolute;left:35566;top:9796;width:24289;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" filled="f" stroked="f">
                  <v:textbox style="mso-fit-shape-to-text:t" inset="0,0,0,0">
                    <w:txbxContent>
                      <w:p w14:paraId="4017F10C" w14:textId="77777777" w:rsidR="00A07C83" w:rsidRDefault="00A07C83" w:rsidP="00A07C83">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استخدم لغتهم ومصطلحاتهم</w:t>
                        </w:r>
                      </w:p>
                    </w:txbxContent>
                  </v:textbox>
                </v:shape>
                <w10:anchorlock/>
              </v:group>
            </w:pict>
          </mc:Fallback>
        </mc:AlternateContent>
      </w:r>
    </w:p>
    <w:p w14:paraId="357C8E83" w14:textId="77777777" w:rsidR="00A07C83" w:rsidRDefault="00A07C83" w:rsidP="00172289">
      <w:pPr>
        <w:spacing w:line="259" w:lineRule="auto"/>
        <w:rPr>
          <w:rFonts w:ascii="Sakkal Majalla" w:hAnsi="Sakkal Majalla"/>
          <w:sz w:val="34"/>
        </w:rPr>
      </w:pPr>
    </w:p>
    <w:p w14:paraId="03327D07" w14:textId="0A24812F" w:rsidR="00172289" w:rsidRPr="008D4C45" w:rsidRDefault="00172289" w:rsidP="00172289">
      <w:pPr>
        <w:spacing w:line="259" w:lineRule="auto"/>
        <w:rPr>
          <w:rFonts w:ascii="Sakkal Majalla" w:hAnsi="Sakkal Majalla"/>
          <w:b/>
          <w:bCs/>
          <w:color w:val="008080"/>
          <w:sz w:val="34"/>
          <w:rtl/>
        </w:rPr>
      </w:pPr>
      <w:r w:rsidRPr="008D4C45">
        <w:rPr>
          <w:rFonts w:ascii="Sakkal Majalla" w:hAnsi="Sakkal Majalla"/>
          <w:b/>
          <w:bCs/>
          <w:color w:val="008080"/>
          <w:sz w:val="34"/>
          <w:rtl/>
        </w:rPr>
        <w:t>استخدام قوة القصة</w:t>
      </w:r>
    </w:p>
    <w:p w14:paraId="42F32067" w14:textId="77777777" w:rsidR="00172289" w:rsidRPr="008D4C45" w:rsidRDefault="00172289" w:rsidP="00172289">
      <w:pPr>
        <w:spacing w:line="259" w:lineRule="auto"/>
        <w:rPr>
          <w:rFonts w:ascii="Sakkal Majalla" w:hAnsi="Sakkal Majalla"/>
          <w:sz w:val="34"/>
          <w:rtl/>
        </w:rPr>
      </w:pPr>
      <w:r w:rsidRPr="008D4C45">
        <w:rPr>
          <w:rFonts w:ascii="Sakkal Majalla" w:hAnsi="Sakkal Majalla"/>
          <w:sz w:val="34"/>
          <w:rtl/>
        </w:rPr>
        <w:t>أظهرت الأبحاث العصبية أن القصص تنشط مناطق متعددة في الدماغ مقارنة بالحقائق المجردة. عندما نستمع لقصة جيدة، ينتج الدماغ هرمون الأوكسيتوسين الذي يعزز التعاطف والترابط.</w:t>
      </w:r>
    </w:p>
    <w:p w14:paraId="042EF3BD" w14:textId="77777777" w:rsidR="00172289" w:rsidRPr="001A45FE" w:rsidRDefault="00172289" w:rsidP="00172289">
      <w:pPr>
        <w:spacing w:line="259" w:lineRule="auto"/>
        <w:rPr>
          <w:rFonts w:ascii="Sakkal Majalla" w:hAnsi="Sakkal Majalla"/>
          <w:b/>
          <w:bCs/>
          <w:sz w:val="34"/>
        </w:rPr>
      </w:pPr>
      <w:r w:rsidRPr="001A45FE">
        <w:rPr>
          <w:rFonts w:ascii="Sakkal Majalla" w:hAnsi="Sakkal Majalla"/>
          <w:b/>
          <w:bCs/>
          <w:sz w:val="34"/>
          <w:rtl/>
        </w:rPr>
        <w:t>لبناء قصص مقنعة:</w:t>
      </w:r>
    </w:p>
    <w:p w14:paraId="5673969A" w14:textId="24780F86" w:rsidR="00172289" w:rsidRPr="002F5DE7" w:rsidRDefault="002F5DE7" w:rsidP="002F5DE7">
      <w:pPr>
        <w:spacing w:line="259" w:lineRule="auto"/>
        <w:jc w:val="center"/>
        <w:rPr>
          <w:rFonts w:ascii="Sakkal Majalla" w:hAnsi="Sakkal Majalla"/>
          <w:sz w:val="34"/>
        </w:rPr>
      </w:pPr>
      <w:r w:rsidRPr="002F5DE7">
        <w:rPr>
          <w:rFonts w:ascii="Sakkal Majalla" w:hAnsi="Sakkal Majalla"/>
          <w:noProof/>
          <w:sz w:val="34"/>
        </w:rPr>
        <mc:AlternateContent>
          <mc:Choice Requires="wpg">
            <w:drawing>
              <wp:inline distT="0" distB="0" distL="0" distR="0" wp14:anchorId="25ED1DFF" wp14:editId="4B2A51E2">
                <wp:extent cx="3292605" cy="3033782"/>
                <wp:effectExtent l="38100" t="0" r="41275" b="52705"/>
                <wp:docPr id="44" name="مجموعة 43">
                  <a:extLst xmlns:a="http://schemas.openxmlformats.org/drawingml/2006/main">
                    <a:ext uri="{FF2B5EF4-FFF2-40B4-BE49-F238E27FC236}">
                      <a16:creationId xmlns:a16="http://schemas.microsoft.com/office/drawing/2014/main" id="{83DAE68A-D080-77AB-4B66-BA1AA9FFBC93}"/>
                    </a:ext>
                  </a:extLst>
                </wp:docPr>
                <wp:cNvGraphicFramePr/>
                <a:graphic xmlns:a="http://schemas.openxmlformats.org/drawingml/2006/main">
                  <a:graphicData uri="http://schemas.microsoft.com/office/word/2010/wordprocessingGroup">
                    <wpg:wgp>
                      <wpg:cNvGrpSpPr/>
                      <wpg:grpSpPr>
                        <a:xfrm>
                          <a:off x="0" y="0"/>
                          <a:ext cx="3292605" cy="3033782"/>
                          <a:chOff x="0" y="0"/>
                          <a:chExt cx="3292605" cy="3033782"/>
                        </a:xfrm>
                      </wpg:grpSpPr>
                      <wpg:grpSp>
                        <wpg:cNvPr id="648661679" name="مجموعة 648661679">
                          <a:extLst>
                            <a:ext uri="{FF2B5EF4-FFF2-40B4-BE49-F238E27FC236}">
                              <a16:creationId xmlns:a16="http://schemas.microsoft.com/office/drawing/2014/main" id="{CA5B042B-032C-ECF8-99A1-81BF0D3EF100}"/>
                            </a:ext>
                          </a:extLst>
                        </wpg:cNvPr>
                        <wpg:cNvGrpSpPr/>
                        <wpg:grpSpPr>
                          <a:xfrm>
                            <a:off x="1855273" y="78727"/>
                            <a:ext cx="1437332" cy="1442578"/>
                            <a:chOff x="1855273" y="78727"/>
                            <a:chExt cx="1437332" cy="1442578"/>
                          </a:xfrm>
                        </wpg:grpSpPr>
                        <wps:wsp>
                          <wps:cNvPr id="309557697" name="Freeform 4">
                            <a:extLst>
                              <a:ext uri="{FF2B5EF4-FFF2-40B4-BE49-F238E27FC236}">
                                <a16:creationId xmlns:a16="http://schemas.microsoft.com/office/drawing/2014/main" id="{7C27B600-B1FA-C4B7-4AAA-712F6D256F5C}"/>
                              </a:ext>
                            </a:extLst>
                          </wps:cNvPr>
                          <wps:cNvSpPr/>
                          <wps:spPr>
                            <a:xfrm rot="149468" flipH="1">
                              <a:off x="1855273" y="78727"/>
                              <a:ext cx="1437332" cy="1442578"/>
                            </a:xfrm>
                            <a:custGeom>
                              <a:avLst/>
                              <a:gdLst/>
                              <a:ahLst/>
                              <a:cxnLst/>
                              <a:rect l="l" t="t" r="r" b="b"/>
                              <a:pathLst>
                                <a:path w="4099837" h="4114800">
                                  <a:moveTo>
                                    <a:pt x="4099837" y="0"/>
                                  </a:moveTo>
                                  <a:lnTo>
                                    <a:pt x="0" y="0"/>
                                  </a:lnTo>
                                  <a:lnTo>
                                    <a:pt x="0" y="4114800"/>
                                  </a:lnTo>
                                  <a:lnTo>
                                    <a:pt x="4099837" y="4114800"/>
                                  </a:lnTo>
                                  <a:lnTo>
                                    <a:pt x="4099837" y="0"/>
                                  </a:lnTo>
                                  <a:close/>
                                </a:path>
                              </a:pathLst>
                            </a:custGeom>
                            <a:blipFill>
                              <a:blip r:embed="rId126">
                                <a:extLst>
                                  <a:ext uri="{96DAC541-7B7A-43D3-8B79-37D633B846F1}">
                                    <asvg:svgBlip xmlns:asvg="http://schemas.microsoft.com/office/drawing/2016/SVG/main" r:embed="rId127"/>
                                  </a:ext>
                                </a:extLst>
                              </a:blip>
                              <a:stretch>
                                <a:fillRect/>
                              </a:stretch>
                            </a:blipFill>
                          </wps:spPr>
                          <wps:bodyPr/>
                        </wps:wsp>
                        <wps:wsp>
                          <wps:cNvPr id="338451933" name="TextBox 50">
                            <a:extLst>
                              <a:ext uri="{FF2B5EF4-FFF2-40B4-BE49-F238E27FC236}">
                                <a16:creationId xmlns:a16="http://schemas.microsoft.com/office/drawing/2014/main" id="{167A09A3-AC08-5B71-EACF-A270B42B4191}"/>
                              </a:ext>
                            </a:extLst>
                          </wps:cNvPr>
                          <wps:cNvSpPr txBox="1"/>
                          <wps:spPr>
                            <a:xfrm>
                              <a:off x="2015345" y="404642"/>
                              <a:ext cx="1116965" cy="572770"/>
                            </a:xfrm>
                            <a:prstGeom prst="rect">
                              <a:avLst/>
                            </a:prstGeom>
                          </wps:spPr>
                          <wps:txbx>
                            <w:txbxContent>
                              <w:p w14:paraId="2959121B"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اجعل قصصك شخصية وأصيلة</w:t>
                                </w:r>
                              </w:p>
                            </w:txbxContent>
                          </wps:txbx>
                          <wps:bodyPr wrap="square" lIns="0" tIns="0" rIns="0" bIns="0" rtlCol="0" anchor="t">
                            <a:spAutoFit/>
                          </wps:bodyPr>
                        </wps:wsp>
                      </wpg:grpSp>
                      <wpg:grpSp>
                        <wpg:cNvPr id="1050561365" name="مجموعة 1050561365">
                          <a:extLst>
                            <a:ext uri="{FF2B5EF4-FFF2-40B4-BE49-F238E27FC236}">
                              <a16:creationId xmlns:a16="http://schemas.microsoft.com/office/drawing/2014/main" id="{69841345-6C4F-A860-3CDF-48C4C750EEE5}"/>
                            </a:ext>
                          </a:extLst>
                        </wpg:cNvPr>
                        <wpg:cNvGrpSpPr/>
                        <wpg:grpSpPr>
                          <a:xfrm>
                            <a:off x="0" y="0"/>
                            <a:ext cx="1437332" cy="1442578"/>
                            <a:chOff x="0" y="0"/>
                            <a:chExt cx="1437332" cy="1442578"/>
                          </a:xfrm>
                        </wpg:grpSpPr>
                        <wps:wsp>
                          <wps:cNvPr id="778910691" name="Freeform 5">
                            <a:extLst>
                              <a:ext uri="{FF2B5EF4-FFF2-40B4-BE49-F238E27FC236}">
                                <a16:creationId xmlns:a16="http://schemas.microsoft.com/office/drawing/2014/main" id="{D5FCC4FB-2FC4-F6CC-DC3D-8FBCB468BE53}"/>
                              </a:ext>
                            </a:extLst>
                          </wps:cNvPr>
                          <wps:cNvSpPr/>
                          <wps:spPr>
                            <a:xfrm flipH="1">
                              <a:off x="0" y="0"/>
                              <a:ext cx="1437332" cy="1442578"/>
                            </a:xfrm>
                            <a:custGeom>
                              <a:avLst/>
                              <a:gdLst/>
                              <a:ahLst/>
                              <a:cxnLst/>
                              <a:rect l="l" t="t" r="r" b="b"/>
                              <a:pathLst>
                                <a:path w="4099837" h="4114800">
                                  <a:moveTo>
                                    <a:pt x="4099837" y="0"/>
                                  </a:moveTo>
                                  <a:lnTo>
                                    <a:pt x="0" y="0"/>
                                  </a:lnTo>
                                  <a:lnTo>
                                    <a:pt x="0" y="4114800"/>
                                  </a:lnTo>
                                  <a:lnTo>
                                    <a:pt x="4099837" y="4114800"/>
                                  </a:lnTo>
                                  <a:lnTo>
                                    <a:pt x="4099837" y="0"/>
                                  </a:lnTo>
                                  <a:close/>
                                </a:path>
                              </a:pathLst>
                            </a:custGeom>
                            <a:blipFill>
                              <a:blip r:embed="rId128">
                                <a:extLst>
                                  <a:ext uri="{96DAC541-7B7A-43D3-8B79-37D633B846F1}">
                                    <asvg:svgBlip xmlns:asvg="http://schemas.microsoft.com/office/drawing/2016/SVG/main" r:embed="rId129"/>
                                  </a:ext>
                                </a:extLst>
                              </a:blip>
                              <a:stretch>
                                <a:fillRect/>
                              </a:stretch>
                            </a:blipFill>
                          </wps:spPr>
                          <wps:bodyPr/>
                        </wps:wsp>
                        <wps:wsp>
                          <wps:cNvPr id="838514941" name="TextBox 50">
                            <a:extLst>
                              <a:ext uri="{FF2B5EF4-FFF2-40B4-BE49-F238E27FC236}">
                                <a16:creationId xmlns:a16="http://schemas.microsoft.com/office/drawing/2014/main" id="{811B1EE8-9279-0C58-CC83-02B67F8BFF29}"/>
                              </a:ext>
                            </a:extLst>
                          </wps:cNvPr>
                          <wps:cNvSpPr txBox="1"/>
                          <wps:spPr>
                            <a:xfrm>
                              <a:off x="46800" y="250170"/>
                              <a:ext cx="1363980" cy="1144905"/>
                            </a:xfrm>
                            <a:prstGeom prst="rect">
                              <a:avLst/>
                            </a:prstGeom>
                          </wps:spPr>
                          <wps:txbx>
                            <w:txbxContent>
                              <w:p w14:paraId="1749BE75"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استخدم بنية القصة الكلاسيكية (البداية، المشكلة، الحل، النتيجة)</w:t>
                                </w:r>
                              </w:p>
                            </w:txbxContent>
                          </wps:txbx>
                          <wps:bodyPr wrap="square" lIns="0" tIns="0" rIns="0" bIns="0" rtlCol="0" anchor="t">
                            <a:spAutoFit/>
                          </wps:bodyPr>
                        </wps:wsp>
                      </wpg:grpSp>
                      <wpg:grpSp>
                        <wpg:cNvPr id="405125649" name="مجموعة 405125649">
                          <a:extLst>
                            <a:ext uri="{FF2B5EF4-FFF2-40B4-BE49-F238E27FC236}">
                              <a16:creationId xmlns:a16="http://schemas.microsoft.com/office/drawing/2014/main" id="{7130E37C-0657-6A20-A8ED-00C7DADD07E2}"/>
                            </a:ext>
                          </a:extLst>
                        </wpg:cNvPr>
                        <wpg:cNvGrpSpPr/>
                        <wpg:grpSpPr>
                          <a:xfrm>
                            <a:off x="1824601" y="1591204"/>
                            <a:ext cx="1437332" cy="1442578"/>
                            <a:chOff x="1824601" y="1591204"/>
                            <a:chExt cx="1437332" cy="1442578"/>
                          </a:xfrm>
                        </wpg:grpSpPr>
                        <wps:wsp>
                          <wps:cNvPr id="289798685" name="Freeform 6">
                            <a:extLst>
                              <a:ext uri="{FF2B5EF4-FFF2-40B4-BE49-F238E27FC236}">
                                <a16:creationId xmlns:a16="http://schemas.microsoft.com/office/drawing/2014/main" id="{60E06045-58AB-5782-6DFD-E6EF760503D9}"/>
                              </a:ext>
                            </a:extLst>
                          </wps:cNvPr>
                          <wps:cNvSpPr/>
                          <wps:spPr>
                            <a:xfrm rot="21421195" flipH="1">
                              <a:off x="1824601" y="1591204"/>
                              <a:ext cx="1437332" cy="1442578"/>
                            </a:xfrm>
                            <a:custGeom>
                              <a:avLst/>
                              <a:gdLst/>
                              <a:ahLst/>
                              <a:cxnLst/>
                              <a:rect l="l" t="t" r="r" b="b"/>
                              <a:pathLst>
                                <a:path w="4099837" h="4114800">
                                  <a:moveTo>
                                    <a:pt x="4099837" y="0"/>
                                  </a:moveTo>
                                  <a:lnTo>
                                    <a:pt x="0" y="0"/>
                                  </a:lnTo>
                                  <a:lnTo>
                                    <a:pt x="0" y="4114800"/>
                                  </a:lnTo>
                                  <a:lnTo>
                                    <a:pt x="4099837" y="4114800"/>
                                  </a:lnTo>
                                  <a:lnTo>
                                    <a:pt x="4099837" y="0"/>
                                  </a:lnTo>
                                  <a:close/>
                                </a:path>
                              </a:pathLst>
                            </a:custGeom>
                            <a:blipFill>
                              <a:blip r:embed="rId128">
                                <a:extLst>
                                  <a:ext uri="{96DAC541-7B7A-43D3-8B79-37D633B846F1}">
                                    <asvg:svgBlip xmlns:asvg="http://schemas.microsoft.com/office/drawing/2016/SVG/main" r:embed="rId129"/>
                                  </a:ext>
                                </a:extLst>
                              </a:blip>
                              <a:stretch>
                                <a:fillRect/>
                              </a:stretch>
                            </a:blipFill>
                          </wps:spPr>
                          <wps:bodyPr/>
                        </wps:wsp>
                        <wps:wsp>
                          <wps:cNvPr id="1230501732" name="TextBox 50">
                            <a:extLst>
                              <a:ext uri="{FF2B5EF4-FFF2-40B4-BE49-F238E27FC236}">
                                <a16:creationId xmlns:a16="http://schemas.microsoft.com/office/drawing/2014/main" id="{8A683003-17F1-DCF5-3E43-CB0BE14093B0}"/>
                              </a:ext>
                            </a:extLst>
                          </wps:cNvPr>
                          <wps:cNvSpPr txBox="1"/>
                          <wps:spPr>
                            <a:xfrm>
                              <a:off x="1980295" y="1983104"/>
                              <a:ext cx="1087120" cy="858520"/>
                            </a:xfrm>
                            <a:prstGeom prst="rect">
                              <a:avLst/>
                            </a:prstGeom>
                          </wps:spPr>
                          <wps:txbx>
                            <w:txbxContent>
                              <w:p w14:paraId="6EF961E5"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اربط القصة بالنقطة التي تريد إيصالها</w:t>
                                </w:r>
                              </w:p>
                            </w:txbxContent>
                          </wps:txbx>
                          <wps:bodyPr wrap="square" lIns="0" tIns="0" rIns="0" bIns="0" rtlCol="0" anchor="t">
                            <a:spAutoFit/>
                          </wps:bodyPr>
                        </wps:wsp>
                      </wpg:grpSp>
                      <wpg:grpSp>
                        <wpg:cNvPr id="1068813210" name="مجموعة 1068813210">
                          <a:extLst>
                            <a:ext uri="{FF2B5EF4-FFF2-40B4-BE49-F238E27FC236}">
                              <a16:creationId xmlns:a16="http://schemas.microsoft.com/office/drawing/2014/main" id="{BC8372F6-1A8B-44BF-9288-FE76935EBEE3}"/>
                            </a:ext>
                          </a:extLst>
                        </wpg:cNvPr>
                        <wpg:cNvGrpSpPr/>
                        <wpg:grpSpPr>
                          <a:xfrm>
                            <a:off x="0" y="1566900"/>
                            <a:ext cx="1437332" cy="1442578"/>
                            <a:chOff x="0" y="1566900"/>
                            <a:chExt cx="1437332" cy="1442578"/>
                          </a:xfrm>
                        </wpg:grpSpPr>
                        <wps:wsp>
                          <wps:cNvPr id="1284745735" name="Freeform 7">
                            <a:extLst>
                              <a:ext uri="{FF2B5EF4-FFF2-40B4-BE49-F238E27FC236}">
                                <a16:creationId xmlns:a16="http://schemas.microsoft.com/office/drawing/2014/main" id="{131628ED-EF9A-F57F-94C7-6F79AEFB3D62}"/>
                              </a:ext>
                            </a:extLst>
                          </wps:cNvPr>
                          <wps:cNvSpPr/>
                          <wps:spPr>
                            <a:xfrm rot="118325" flipH="1">
                              <a:off x="0" y="1566900"/>
                              <a:ext cx="1437332" cy="1442578"/>
                            </a:xfrm>
                            <a:custGeom>
                              <a:avLst/>
                              <a:gdLst/>
                              <a:ahLst/>
                              <a:cxnLst/>
                              <a:rect l="l" t="t" r="r" b="b"/>
                              <a:pathLst>
                                <a:path w="4099837" h="4114800">
                                  <a:moveTo>
                                    <a:pt x="4099837" y="0"/>
                                  </a:moveTo>
                                  <a:lnTo>
                                    <a:pt x="0" y="0"/>
                                  </a:lnTo>
                                  <a:lnTo>
                                    <a:pt x="0" y="4114800"/>
                                  </a:lnTo>
                                  <a:lnTo>
                                    <a:pt x="4099837" y="4114800"/>
                                  </a:lnTo>
                                  <a:lnTo>
                                    <a:pt x="4099837" y="0"/>
                                  </a:lnTo>
                                  <a:close/>
                                </a:path>
                              </a:pathLst>
                            </a:custGeom>
                            <a:blipFill>
                              <a:blip r:embed="rId126">
                                <a:extLst>
                                  <a:ext uri="{96DAC541-7B7A-43D3-8B79-37D633B846F1}">
                                    <asvg:svgBlip xmlns:asvg="http://schemas.microsoft.com/office/drawing/2016/SVG/main" r:embed="rId127"/>
                                  </a:ext>
                                </a:extLst>
                              </a:blip>
                              <a:stretch>
                                <a:fillRect/>
                              </a:stretch>
                            </a:blipFill>
                          </wps:spPr>
                          <wps:bodyPr/>
                        </wps:wsp>
                        <wps:wsp>
                          <wps:cNvPr id="1580855346" name="TextBox 50">
                            <a:extLst>
                              <a:ext uri="{FF2B5EF4-FFF2-40B4-BE49-F238E27FC236}">
                                <a16:creationId xmlns:a16="http://schemas.microsoft.com/office/drawing/2014/main" id="{91F606F4-D467-5287-AB90-21246A64C4CB}"/>
                              </a:ext>
                            </a:extLst>
                          </wps:cNvPr>
                          <wps:cNvSpPr txBox="1"/>
                          <wps:spPr>
                            <a:xfrm>
                              <a:off x="152850" y="1966873"/>
                              <a:ext cx="1015365" cy="858520"/>
                            </a:xfrm>
                            <a:prstGeom prst="rect">
                              <a:avLst/>
                            </a:prstGeom>
                          </wps:spPr>
                          <wps:txbx>
                            <w:txbxContent>
                              <w:p w14:paraId="1D1BD432"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ركّز على العنصر الإنساني والعاطفي</w:t>
                                </w:r>
                              </w:p>
                            </w:txbxContent>
                          </wps:txbx>
                          <wps:bodyPr wrap="square" lIns="0" tIns="0" rIns="0" bIns="0" rtlCol="0" anchor="t">
                            <a:spAutoFit/>
                          </wps:bodyPr>
                        </wps:wsp>
                      </wpg:grpSp>
                    </wpg:wgp>
                  </a:graphicData>
                </a:graphic>
              </wp:inline>
            </w:drawing>
          </mc:Choice>
          <mc:Fallback>
            <w:pict>
              <v:group w14:anchorId="25ED1DFF" id="مجموعة 43" o:spid="_x0000_s1478" style="width:259.25pt;height:238.9pt;mso-position-horizontal-relative:char;mso-position-vertical-relative:line" coordsize="32926,3033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">
                <v:group id="مجموعة 648661679" o:spid="_x0000_s1479" style="position:absolute;left:18552;top:787;width:14374;height:14426" coordorigin="18552,787" coordsize="14373,1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">
                  <v:shape id="Freeform 4" o:spid="_x0000_s1480" style="position:absolute;left:18552;top:787;width:14374;height:14426;rotation:-163259fd;flip:x;visibility:visible;mso-wrap-style:square;v-text-anchor:top" coordsize="4099837,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" path="m4099837,l,,,4114800r4099837,l4099837,xe" stroked="f">
                    <v:fill r:id="rId130" o:title="" recolor="t" rotate="t" type="frame"/>
                    <v:path arrowok="t"/>
                  </v:shape>
                  <v:shape id="TextBox 50" o:spid="_x0000_s1481" type="#_x0000_t202" style="position:absolute;left:20153;top:4046;width:11170;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" filled="f" stroked="f">
                    <v:textbox style="mso-fit-shape-to-text:t" inset="0,0,0,0">
                      <w:txbxContent>
                        <w:p w14:paraId="2959121B"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اجعل قصصك شخصية وأصيلة</w:t>
                          </w:r>
                        </w:p>
                      </w:txbxContent>
                    </v:textbox>
                  </v:shape>
                </v:group>
                <v:group id="مجموعة 1050561365" o:spid="_x0000_s1482" style="position:absolute;width:14373;height:14425" coordsize="14373,1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">
                  <v:shape id="Freeform 5" o:spid="_x0000_s1483" style="position:absolute;width:14373;height:14425;flip:x;visibility:visible;mso-wrap-style:square;v-text-anchor:top" coordsize="4099837,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" path="m4099837,l,,,4114800r4099837,l4099837,xe" stroked="f">
                    <v:fill r:id="rId131" o:title="" recolor="t" rotate="t" type="frame"/>
                    <v:path arrowok="t"/>
                  </v:shape>
                  <v:shape id="TextBox 50" o:spid="_x0000_s1484" type="#_x0000_t202" style="position:absolute;left:468;top:2501;width:13639;height:11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" filled="f" stroked="f">
                    <v:textbox style="mso-fit-shape-to-text:t" inset="0,0,0,0">
                      <w:txbxContent>
                        <w:p w14:paraId="1749BE75"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استخدم بنية القصة الكلاسيكية (البداية، المشكلة، الحل، النتيجة)</w:t>
                          </w:r>
                        </w:p>
                      </w:txbxContent>
                    </v:textbox>
                  </v:shape>
                </v:group>
                <v:group id="مجموعة 405125649" o:spid="_x0000_s1485" style="position:absolute;left:18246;top:15912;width:14373;height:14425" coordorigin="18246,15912" coordsize="14373,1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">
                  <v:shape id="Freeform 6" o:spid="_x0000_s1486" style="position:absolute;left:18246;top:15912;width:14373;height:14425;rotation:195303fd;flip:x;visibility:visible;mso-wrap-style:square;v-text-anchor:top" coordsize="4099837,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" path="m4099837,l,,,4114800r4099837,l4099837,xe" stroked="f">
                    <v:fill r:id="rId131" o:title="" recolor="t" rotate="t" type="frame"/>
                    <v:path arrowok="t"/>
                  </v:shape>
                  <v:shape id="TextBox 50" o:spid="_x0000_s1487" type="#_x0000_t202" style="position:absolute;left:19802;top:19831;width:10872;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" filled="f" stroked="f">
                    <v:textbox style="mso-fit-shape-to-text:t" inset="0,0,0,0">
                      <w:txbxContent>
                        <w:p w14:paraId="6EF961E5"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اربط القصة بالنقطة التي تريد إيصالها</w:t>
                          </w:r>
                        </w:p>
                      </w:txbxContent>
                    </v:textbox>
                  </v:shape>
                </v:group>
                <v:group id="مجموعة 1068813210" o:spid="_x0000_s1488" style="position:absolute;top:15669;width:14373;height:14425" coordorigin=",15669" coordsize="14373,14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">
                  <v:shape id="Freeform 7" o:spid="_x0000_s1489" style="position:absolute;top:15669;width:14373;height:14425;rotation:-129242fd;flip:x;visibility:visible;mso-wrap-style:square;v-text-anchor:top" coordsize="4099837,4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" path="m4099837,l,,,4114800r4099837,l4099837,xe" stroked="f">
                    <v:fill r:id="rId130" o:title="" recolor="t" rotate="t" type="frame"/>
                    <v:path arrowok="t"/>
                  </v:shape>
                  <v:shape id="TextBox 50" o:spid="_x0000_s1490" type="#_x0000_t202" style="position:absolute;left:1528;top:19668;width:10154;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" filled="f" stroked="f">
                    <v:textbox style="mso-fit-shape-to-text:t" inset="0,0,0,0">
                      <w:txbxContent>
                        <w:p w14:paraId="1D1BD432" w14:textId="77777777" w:rsidR="002F5DE7" w:rsidRDefault="002F5DE7" w:rsidP="002F5DE7">
                          <w:pPr>
                            <w:bidi w:val="0"/>
                            <w:jc w:val="center"/>
                            <w:rPr>
                              <w:rFonts w:ascii="Adobe Arabic" w:eastAsia="29LT Azer" w:hAnsi="Adobe Arabic" w:cs="Adobe Arabic"/>
                              <w:b/>
                              <w:bCs/>
                              <w:color w:val="FFFFFF" w:themeColor="background1"/>
                              <w:kern w:val="24"/>
                              <w:sz w:val="36"/>
                              <w:szCs w:val="36"/>
                              <w:lang w:bidi="ar-AE"/>
                            </w:rPr>
                          </w:pPr>
                          <w:r>
                            <w:rPr>
                              <w:rFonts w:ascii="Adobe Arabic" w:eastAsia="29LT Azer" w:hAnsi="Adobe Arabic" w:cs="Adobe Arabic"/>
                              <w:b/>
                              <w:bCs/>
                              <w:color w:val="FFFFFF" w:themeColor="background1"/>
                              <w:kern w:val="24"/>
                              <w:sz w:val="36"/>
                              <w:szCs w:val="36"/>
                              <w:rtl/>
                              <w:lang w:bidi="ar-AE"/>
                            </w:rPr>
                            <w:t>ركّز على العنصر الإنساني والعاطفي</w:t>
                          </w:r>
                        </w:p>
                      </w:txbxContent>
                    </v:textbox>
                  </v:shape>
                </v:group>
                <w10:anchorlock/>
              </v:group>
            </w:pict>
          </mc:Fallback>
        </mc:AlternateContent>
      </w:r>
    </w:p>
    <w:p w14:paraId="2B656651" w14:textId="5C9C59DA" w:rsidR="00172289" w:rsidRDefault="00172289" w:rsidP="002F5DE7">
      <w:pPr>
        <w:keepNext/>
        <w:pageBreakBefore/>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5DEE7620" wp14:editId="0116DBA4">
                <wp:extent cx="5578240" cy="870789"/>
                <wp:effectExtent l="0" t="0" r="22860" b="24765"/>
                <wp:docPr id="81417860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246144775"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24060129" name="مجموعة 39"/>
                        <wpg:cNvGrpSpPr/>
                        <wpg:grpSpPr>
                          <a:xfrm>
                            <a:off x="1" y="0"/>
                            <a:ext cx="5731509" cy="895349"/>
                            <a:chOff x="0" y="0"/>
                            <a:chExt cx="5878196" cy="918845"/>
                          </a:xfrm>
                        </wpg:grpSpPr>
                        <wpg:grpSp>
                          <wpg:cNvPr id="1078575249" name="مجموعة 40"/>
                          <wpg:cNvGrpSpPr/>
                          <wpg:grpSpPr>
                            <a:xfrm>
                              <a:off x="0" y="0"/>
                              <a:ext cx="5878196" cy="918845"/>
                              <a:chOff x="0" y="0"/>
                              <a:chExt cx="6240348" cy="919070"/>
                            </a:xfrm>
                          </wpg:grpSpPr>
                          <wpg:grpSp>
                            <wpg:cNvPr id="686159758" name="مجموعة 41"/>
                            <wpg:cNvGrpSpPr/>
                            <wpg:grpSpPr>
                              <a:xfrm>
                                <a:off x="0" y="169208"/>
                                <a:ext cx="5433072" cy="580613"/>
                                <a:chOff x="0" y="169208"/>
                                <a:chExt cx="5433072" cy="580613"/>
                              </a:xfrm>
                            </wpg:grpSpPr>
                            <wps:wsp>
                              <wps:cNvPr id="7500734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100149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773539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45962538" name="مربع نص 41"/>
                          <wps:cNvSpPr txBox="1"/>
                          <wps:spPr>
                            <a:xfrm>
                              <a:off x="159679" y="256611"/>
                              <a:ext cx="4851305" cy="398676"/>
                            </a:xfrm>
                            <a:prstGeom prst="rect">
                              <a:avLst/>
                            </a:prstGeom>
                            <a:noFill/>
                          </wps:spPr>
                          <wps:txbx>
                            <w:txbxContent>
                              <w:p w14:paraId="32498789" w14:textId="37694582" w:rsidR="00172289" w:rsidRDefault="002F5DE7" w:rsidP="00172289">
                                <w:pPr>
                                  <w:rPr>
                                    <w:rFonts w:eastAsia="Calibri" w:hAnsi="Adobe Arabic" w:cs="Adobe Arabic"/>
                                    <w:b/>
                                    <w:bCs/>
                                    <w:color w:val="FFFFFF"/>
                                    <w:kern w:val="24"/>
                                    <w:sz w:val="36"/>
                                    <w:szCs w:val="36"/>
                                    <w:lang w:bidi="ar-EG"/>
                                  </w:rPr>
                                </w:pPr>
                                <w:r w:rsidRPr="002F5DE7">
                                  <w:rPr>
                                    <w:rFonts w:eastAsia="Calibri" w:hAnsi="Adobe Arabic" w:cs="Adobe Arabic"/>
                                    <w:b/>
                                    <w:bCs/>
                                    <w:color w:val="FFFFFF"/>
                                    <w:kern w:val="24"/>
                                    <w:sz w:val="36"/>
                                    <w:szCs w:val="36"/>
                                    <w:rtl/>
                                    <w:lang w:bidi="ar-EG"/>
                                  </w:rPr>
                                  <w:t>القواعد العشر للتأثير والإقناع</w:t>
                                </w:r>
                              </w:p>
                            </w:txbxContent>
                          </wps:txbx>
                          <wps:bodyPr wrap="square" rtlCol="1">
                            <a:spAutoFit/>
                          </wps:bodyPr>
                        </wps:wsp>
                      </wpg:grpSp>
                    </wpg:wgp>
                  </a:graphicData>
                </a:graphic>
              </wp:inline>
            </w:drawing>
          </mc:Choice>
          <mc:Fallback>
            <w:pict>
              <v:group w14:anchorId="5DEE7620" id="_x0000_s1491"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">
                <v:shape id="صورة 38" o:spid="_x0000_s14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">
                  <v:imagedata r:id="rId60" o:title=""/>
                </v:shape>
                <v:group id="مجموعة 39" o:spid="_x0000_s14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">
                  <v:group id="_x0000_s14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">
                    <v:group id="مجموعة 41" o:spid="_x0000_s14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">
                      <v:shape id="شكل حر 42" o:spid="_x0000_s14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" fillcolor="#168489" stroked="f" strokeweight="1pt">
                        <v:stroke joinstyle="miter"/>
                      </v:roundrect>
                    </v:group>
                    <v:oval id="شكل بيضاوي 44" o:spid="_x0000_s14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" filled="f" strokecolor="#a5a5a5 [2092]" strokeweight="1pt">
                      <v:stroke joinstyle="miter"/>
                    </v:oval>
                  </v:group>
                  <v:shape id="مربع نص 41" o:spid="_x0000_s1499"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" filled="f" stroked="f">
                    <v:textbox style="mso-fit-shape-to-text:t">
                      <w:txbxContent>
                        <w:p w14:paraId="32498789" w14:textId="37694582" w:rsidR="00172289" w:rsidRDefault="002F5DE7" w:rsidP="00172289">
                          <w:pPr>
                            <w:rPr>
                              <w:rFonts w:eastAsia="Calibri" w:hAnsi="Adobe Arabic" w:cs="Adobe Arabic"/>
                              <w:b/>
                              <w:bCs/>
                              <w:color w:val="FFFFFF"/>
                              <w:kern w:val="24"/>
                              <w:sz w:val="36"/>
                              <w:szCs w:val="36"/>
                              <w:lang w:bidi="ar-EG"/>
                            </w:rPr>
                          </w:pPr>
                          <w:r w:rsidRPr="002F5DE7">
                            <w:rPr>
                              <w:rFonts w:eastAsia="Calibri" w:hAnsi="Adobe Arabic" w:cs="Adobe Arabic"/>
                              <w:b/>
                              <w:bCs/>
                              <w:color w:val="FFFFFF"/>
                              <w:kern w:val="24"/>
                              <w:sz w:val="36"/>
                              <w:szCs w:val="36"/>
                              <w:rtl/>
                              <w:lang w:bidi="ar-EG"/>
                            </w:rPr>
                            <w:t>القواعد العشر للتأثير والإقناع</w:t>
                          </w:r>
                        </w:p>
                      </w:txbxContent>
                    </v:textbox>
                  </v:shape>
                </v:group>
                <w10:anchorlock/>
              </v:group>
            </w:pict>
          </mc:Fallback>
        </mc:AlternateContent>
      </w:r>
    </w:p>
    <w:p w14:paraId="3B82F321" w14:textId="1FA03713" w:rsidR="00C55658" w:rsidRDefault="007F307C" w:rsidP="005639EC">
      <w:pPr>
        <w:spacing w:line="259" w:lineRule="auto"/>
        <w:ind w:left="-188"/>
        <w:jc w:val="center"/>
        <w:rPr>
          <w:rFonts w:ascii="Sakkal Majalla" w:hAnsi="Sakkal Majalla"/>
          <w:b/>
          <w:bCs/>
          <w:sz w:val="32"/>
          <w:szCs w:val="32"/>
        </w:rPr>
      </w:pPr>
      <w:r w:rsidRPr="007F307C">
        <w:rPr>
          <w:rFonts w:ascii="Sakkal Majalla" w:hAnsi="Sakkal Majalla"/>
          <w:b/>
          <w:bCs/>
          <w:noProof/>
          <w:sz w:val="32"/>
          <w:szCs w:val="32"/>
        </w:rPr>
        <mc:AlternateContent>
          <mc:Choice Requires="wpg">
            <w:drawing>
              <wp:inline distT="0" distB="0" distL="0" distR="0" wp14:anchorId="606D95B0" wp14:editId="7BDDED19">
                <wp:extent cx="5899489" cy="3463173"/>
                <wp:effectExtent l="0" t="0" r="0" b="4445"/>
                <wp:docPr id="145" name="مجموعة 144">
                  <a:extLst xmlns:a="http://schemas.openxmlformats.org/drawingml/2006/main">
                    <a:ext uri="{FF2B5EF4-FFF2-40B4-BE49-F238E27FC236}">
                      <a16:creationId xmlns:a16="http://schemas.microsoft.com/office/drawing/2014/main" id="{8533779D-865D-3209-753E-E2243E03698B}"/>
                    </a:ext>
                  </a:extLst>
                </wp:docPr>
                <wp:cNvGraphicFramePr/>
                <a:graphic xmlns:a="http://schemas.openxmlformats.org/drawingml/2006/main">
                  <a:graphicData uri="http://schemas.microsoft.com/office/word/2010/wordprocessingGroup">
                    <wpg:wgp>
                      <wpg:cNvGrpSpPr/>
                      <wpg:grpSpPr>
                        <a:xfrm>
                          <a:off x="0" y="0"/>
                          <a:ext cx="5899489" cy="3463173"/>
                          <a:chOff x="0" y="0"/>
                          <a:chExt cx="5899489" cy="3463173"/>
                        </a:xfrm>
                      </wpg:grpSpPr>
                      <wpg:grpSp>
                        <wpg:cNvPr id="49221685" name="Group 98">
                          <a:extLst>
                            <a:ext uri="{FF2B5EF4-FFF2-40B4-BE49-F238E27FC236}">
                              <a16:creationId xmlns:a16="http://schemas.microsoft.com/office/drawing/2014/main" id="{2A75F50D-7A5B-C17B-C51A-A11DD0627AFE}"/>
                            </a:ext>
                          </a:extLst>
                        </wpg:cNvPr>
                        <wpg:cNvGrpSpPr/>
                        <wpg:grpSpPr>
                          <a:xfrm>
                            <a:off x="65626" y="1407901"/>
                            <a:ext cx="2752152" cy="658765"/>
                            <a:chOff x="65626" y="1407902"/>
                            <a:chExt cx="7517635" cy="1800200"/>
                          </a:xfrm>
                        </wpg:grpSpPr>
                        <wps:wsp>
                          <wps:cNvPr id="630710819" name="Rectangle: Rounded Corners 101">
                            <a:extLst>
                              <a:ext uri="{FF2B5EF4-FFF2-40B4-BE49-F238E27FC236}">
                                <a16:creationId xmlns:a16="http://schemas.microsoft.com/office/drawing/2014/main" id="{CA272E99-ABA5-A1A0-026B-E156662D668B}"/>
                              </a:ext>
                            </a:extLst>
                          </wps:cNvPr>
                          <wps:cNvSpPr/>
                          <wps:spPr>
                            <a:xfrm>
                              <a:off x="65626" y="1695934"/>
                              <a:ext cx="7157596"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0161573" name="Rectangle: Rounded Corners 2">
                            <a:extLst>
                              <a:ext uri="{FF2B5EF4-FFF2-40B4-BE49-F238E27FC236}">
                                <a16:creationId xmlns:a16="http://schemas.microsoft.com/office/drawing/2014/main" id="{5EEE6DFE-D027-E869-5B8B-73B5E5263B45}"/>
                              </a:ext>
                            </a:extLst>
                          </wps:cNvPr>
                          <wps:cNvSpPr/>
                          <wps:spPr>
                            <a:xfrm>
                              <a:off x="425665" y="1407902"/>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65079614" name="TextBox 18">
                          <a:extLst>
                            <a:ext uri="{FF2B5EF4-FFF2-40B4-BE49-F238E27FC236}">
                              <a16:creationId xmlns:a16="http://schemas.microsoft.com/office/drawing/2014/main" id="{5CD9506D-B5C1-385D-E861-29465A2934B2}"/>
                            </a:ext>
                          </a:extLst>
                        </wps:cNvPr>
                        <wps:cNvSpPr txBox="1"/>
                        <wps:spPr>
                          <a:xfrm>
                            <a:off x="648612" y="1497157"/>
                            <a:ext cx="1844671" cy="475155"/>
                          </a:xfrm>
                          <a:prstGeom prst="rect">
                            <a:avLst/>
                          </a:prstGeom>
                          <a:noFill/>
                        </wps:spPr>
                        <wps:txbx>
                          <w:txbxContent>
                            <w:p w14:paraId="531D236E"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الإثبات الاجتماعي</w:t>
                              </w:r>
                            </w:p>
                          </w:txbxContent>
                        </wps:txbx>
                        <wps:bodyPr wrap="square" rtlCol="0">
                          <a:noAutofit/>
                        </wps:bodyPr>
                      </wps:wsp>
                      <wps:wsp>
                        <wps:cNvPr id="122999716" name="TextBox 19">
                          <a:extLst>
                            <a:ext uri="{FF2B5EF4-FFF2-40B4-BE49-F238E27FC236}">
                              <a16:creationId xmlns:a16="http://schemas.microsoft.com/office/drawing/2014/main" id="{6E0C741D-8421-0EED-DAD9-6CCF4EE144A6}"/>
                            </a:ext>
                          </a:extLst>
                        </wps:cNvPr>
                        <wps:cNvSpPr txBox="1"/>
                        <wps:spPr>
                          <a:xfrm>
                            <a:off x="0" y="1662718"/>
                            <a:ext cx="475233" cy="404068"/>
                          </a:xfrm>
                          <a:prstGeom prst="rect">
                            <a:avLst/>
                          </a:prstGeom>
                          <a:noFill/>
                        </wps:spPr>
                        <wps:txbx>
                          <w:txbxContent>
                            <w:p w14:paraId="2FCD15CB"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06</w:t>
                              </w:r>
                            </w:p>
                          </w:txbxContent>
                        </wps:txbx>
                        <wps:bodyPr wrap="square" rtlCol="0">
                          <a:noAutofit/>
                        </wps:bodyPr>
                      </wps:wsp>
                      <wpg:grpSp>
                        <wpg:cNvPr id="1503963102" name="Group 93">
                          <a:extLst>
                            <a:ext uri="{FF2B5EF4-FFF2-40B4-BE49-F238E27FC236}">
                              <a16:creationId xmlns:a16="http://schemas.microsoft.com/office/drawing/2014/main" id="{11442132-90E1-A0B5-C1C6-68BF7C94477A}"/>
                            </a:ext>
                          </a:extLst>
                        </wpg:cNvPr>
                        <wpg:cNvGrpSpPr/>
                        <wpg:grpSpPr>
                          <a:xfrm flipH="1">
                            <a:off x="3039269" y="1407899"/>
                            <a:ext cx="2752152" cy="658767"/>
                            <a:chOff x="3039269" y="1407899"/>
                            <a:chExt cx="7517635" cy="1800201"/>
                          </a:xfrm>
                        </wpg:grpSpPr>
                        <wps:wsp>
                          <wps:cNvPr id="1605097443" name="Rectangle: Rounded Corners 96">
                            <a:extLst>
                              <a:ext uri="{FF2B5EF4-FFF2-40B4-BE49-F238E27FC236}">
                                <a16:creationId xmlns:a16="http://schemas.microsoft.com/office/drawing/2014/main" id="{F5FE2B13-D00E-8B21-1B02-D6A77494280C}"/>
                              </a:ext>
                            </a:extLst>
                          </wps:cNvPr>
                          <wps:cNvSpPr/>
                          <wps:spPr>
                            <a:xfrm>
                              <a:off x="3039269" y="16959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7093512" name="Rectangle: Rounded Corners 2">
                            <a:extLst>
                              <a:ext uri="{FF2B5EF4-FFF2-40B4-BE49-F238E27FC236}">
                                <a16:creationId xmlns:a16="http://schemas.microsoft.com/office/drawing/2014/main" id="{B0739A10-8E02-91FD-5F70-BE815A650AED}"/>
                              </a:ext>
                            </a:extLst>
                          </wps:cNvPr>
                          <wps:cNvSpPr/>
                          <wps:spPr>
                            <a:xfrm>
                              <a:off x="3399309" y="1407899"/>
                              <a:ext cx="7157595" cy="1543163"/>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2788674" name="TextBox 28">
                          <a:extLst>
                            <a:ext uri="{FF2B5EF4-FFF2-40B4-BE49-F238E27FC236}">
                              <a16:creationId xmlns:a16="http://schemas.microsoft.com/office/drawing/2014/main" id="{346CEE3B-6294-6E5C-6E51-DA4C900340CB}"/>
                            </a:ext>
                          </a:extLst>
                        </wps:cNvPr>
                        <wps:cNvSpPr txBox="1"/>
                        <wps:spPr>
                          <a:xfrm flipH="1">
                            <a:off x="3425064" y="1449084"/>
                            <a:ext cx="1953987" cy="404068"/>
                          </a:xfrm>
                          <a:prstGeom prst="rect">
                            <a:avLst/>
                          </a:prstGeom>
                        </wps:spPr>
                        <wps:txbx>
                          <w:txbxContent>
                            <w:p w14:paraId="018BBB13"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الإعجاب</w:t>
                              </w:r>
                            </w:p>
                          </w:txbxContent>
                        </wps:txbx>
                        <wps:bodyPr wrap="square" rtlCol="0">
                          <a:noAutofit/>
                        </wps:bodyPr>
                      </wps:wsp>
                      <wps:wsp>
                        <wps:cNvPr id="595432394" name="TextBox 29">
                          <a:extLst>
                            <a:ext uri="{FF2B5EF4-FFF2-40B4-BE49-F238E27FC236}">
                              <a16:creationId xmlns:a16="http://schemas.microsoft.com/office/drawing/2014/main" id="{C21C6A94-E6BB-BF96-E932-435E5E71223A}"/>
                            </a:ext>
                          </a:extLst>
                        </wps:cNvPr>
                        <wps:cNvSpPr txBox="1"/>
                        <wps:spPr>
                          <a:xfrm flipH="1">
                            <a:off x="5379068" y="1662386"/>
                            <a:ext cx="475233" cy="404068"/>
                          </a:xfrm>
                          <a:prstGeom prst="rect">
                            <a:avLst/>
                          </a:prstGeom>
                          <a:noFill/>
                        </wps:spPr>
                        <wps:txbx>
                          <w:txbxContent>
                            <w:p w14:paraId="21CFBB1D"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05</w:t>
                              </w:r>
                            </w:p>
                          </w:txbxContent>
                        </wps:txbx>
                        <wps:bodyPr wrap="square" rtlCol="0">
                          <a:noAutofit/>
                        </wps:bodyPr>
                      </wps:wsp>
                      <wpg:grpSp>
                        <wpg:cNvPr id="1968830536" name="Group 70">
                          <a:extLst>
                            <a:ext uri="{FF2B5EF4-FFF2-40B4-BE49-F238E27FC236}">
                              <a16:creationId xmlns:a16="http://schemas.microsoft.com/office/drawing/2014/main" id="{182DB892-CA0A-1869-5C92-B692692B92E5}"/>
                            </a:ext>
                          </a:extLst>
                        </wpg:cNvPr>
                        <wpg:cNvGrpSpPr/>
                        <wpg:grpSpPr>
                          <a:xfrm>
                            <a:off x="6865" y="0"/>
                            <a:ext cx="2810913" cy="659015"/>
                            <a:chOff x="6865" y="0"/>
                            <a:chExt cx="4853998" cy="1138489"/>
                          </a:xfrm>
                        </wpg:grpSpPr>
                        <wpg:grpSp>
                          <wpg:cNvPr id="98716345" name="Group 88">
                            <a:extLst>
                              <a:ext uri="{FF2B5EF4-FFF2-40B4-BE49-F238E27FC236}">
                                <a16:creationId xmlns:a16="http://schemas.microsoft.com/office/drawing/2014/main" id="{91477BAC-7C82-9D9A-3C03-071CF219E554}"/>
                              </a:ext>
                            </a:extLst>
                          </wpg:cNvPr>
                          <wpg:cNvGrpSpPr/>
                          <wpg:grpSpPr>
                            <a:xfrm>
                              <a:off x="108336" y="0"/>
                              <a:ext cx="4752527" cy="1138057"/>
                              <a:chOff x="108336" y="0"/>
                              <a:chExt cx="7517635" cy="1800198"/>
                            </a:xfrm>
                          </wpg:grpSpPr>
                          <wps:wsp>
                            <wps:cNvPr id="1661371772" name="Rectangle: Rounded Corners 91">
                              <a:extLst>
                                <a:ext uri="{FF2B5EF4-FFF2-40B4-BE49-F238E27FC236}">
                                  <a16:creationId xmlns:a16="http://schemas.microsoft.com/office/drawing/2014/main" id="{42B3CECD-8AE5-445E-DA6B-468C1018A708}"/>
                                </a:ext>
                              </a:extLst>
                            </wps:cNvPr>
                            <wps:cNvSpPr/>
                            <wps:spPr>
                              <a:xfrm>
                                <a:off x="108336" y="288031"/>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6371788" name="Rectangle: Rounded Corners 2">
                              <a:extLst>
                                <a:ext uri="{FF2B5EF4-FFF2-40B4-BE49-F238E27FC236}">
                                  <a16:creationId xmlns:a16="http://schemas.microsoft.com/office/drawing/2014/main" id="{B6E505C8-FBEE-614A-CC70-8E0FC039BA24}"/>
                                </a:ext>
                              </a:extLst>
                            </wps:cNvPr>
                            <wps:cNvSpPr/>
                            <wps:spPr>
                              <a:xfrm>
                                <a:off x="468376"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06663968" name="TextBox 6">
                            <a:extLst>
                              <a:ext uri="{FF2B5EF4-FFF2-40B4-BE49-F238E27FC236}">
                                <a16:creationId xmlns:a16="http://schemas.microsoft.com/office/drawing/2014/main" id="{88141390-ABCF-28D3-48F3-5CD5F3846338}"/>
                              </a:ext>
                            </a:extLst>
                          </wps:cNvPr>
                          <wps:cNvSpPr txBox="1"/>
                          <wps:spPr>
                            <a:xfrm>
                              <a:off x="1115110" y="166024"/>
                              <a:ext cx="3419268" cy="657289"/>
                            </a:xfrm>
                            <a:prstGeom prst="rect">
                              <a:avLst/>
                            </a:prstGeom>
                          </wps:spPr>
                          <wps:txbx>
                            <w:txbxContent>
                              <w:p w14:paraId="697C8DBD"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الندرة</w:t>
                                </w:r>
                              </w:p>
                            </w:txbxContent>
                          </wps:txbx>
                          <wps:bodyPr wrap="square" rtlCol="0">
                            <a:noAutofit/>
                          </wps:bodyPr>
                        </wps:wsp>
                        <wps:wsp>
                          <wps:cNvPr id="70987643" name="TextBox 8">
                            <a:extLst>
                              <a:ext uri="{FF2B5EF4-FFF2-40B4-BE49-F238E27FC236}">
                                <a16:creationId xmlns:a16="http://schemas.microsoft.com/office/drawing/2014/main" id="{5E0065F3-A683-7648-D60B-3D50687E15D6}"/>
                              </a:ext>
                            </a:extLst>
                          </wps:cNvPr>
                          <wps:cNvSpPr txBox="1"/>
                          <wps:spPr>
                            <a:xfrm>
                              <a:off x="6865" y="440437"/>
                              <a:ext cx="820652" cy="698052"/>
                            </a:xfrm>
                            <a:prstGeom prst="rect">
                              <a:avLst/>
                            </a:prstGeom>
                            <a:noFill/>
                          </wps:spPr>
                          <wps:txbx>
                            <w:txbxContent>
                              <w:p w14:paraId="11D69646"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02</w:t>
                                </w:r>
                              </w:p>
                            </w:txbxContent>
                          </wps:txbx>
                          <wps:bodyPr wrap="square" rtlCol="0">
                            <a:noAutofit/>
                          </wps:bodyPr>
                        </wps:wsp>
                      </wpg:grpSp>
                      <wpg:grpSp>
                        <wpg:cNvPr id="1231571498" name="Group 71">
                          <a:extLst>
                            <a:ext uri="{FF2B5EF4-FFF2-40B4-BE49-F238E27FC236}">
                              <a16:creationId xmlns:a16="http://schemas.microsoft.com/office/drawing/2014/main" id="{35492B37-33F9-C086-0213-4902ED68C613}"/>
                            </a:ext>
                          </a:extLst>
                        </wpg:cNvPr>
                        <wpg:cNvGrpSpPr/>
                        <wpg:grpSpPr>
                          <a:xfrm>
                            <a:off x="38824" y="690391"/>
                            <a:ext cx="2778954" cy="733142"/>
                            <a:chOff x="38824" y="690391"/>
                            <a:chExt cx="4798810" cy="1266550"/>
                          </a:xfrm>
                        </wpg:grpSpPr>
                        <wpg:grpSp>
                          <wpg:cNvPr id="1473772970" name="Group 83">
                            <a:extLst>
                              <a:ext uri="{FF2B5EF4-FFF2-40B4-BE49-F238E27FC236}">
                                <a16:creationId xmlns:a16="http://schemas.microsoft.com/office/drawing/2014/main" id="{8BAEB45F-C934-B770-25F2-8A99FF49F5C9}"/>
                              </a:ext>
                            </a:extLst>
                          </wpg:cNvPr>
                          <wpg:cNvGrpSpPr/>
                          <wpg:grpSpPr>
                            <a:xfrm>
                              <a:off x="85107" y="690391"/>
                              <a:ext cx="4752527" cy="1138058"/>
                              <a:chOff x="85107" y="690391"/>
                              <a:chExt cx="7517635" cy="1800200"/>
                            </a:xfrm>
                          </wpg:grpSpPr>
                          <wps:wsp>
                            <wps:cNvPr id="400148520" name="Rectangle: Rounded Corners 86">
                              <a:extLst>
                                <a:ext uri="{FF2B5EF4-FFF2-40B4-BE49-F238E27FC236}">
                                  <a16:creationId xmlns:a16="http://schemas.microsoft.com/office/drawing/2014/main" id="{2A3B00AE-0C54-9AF4-51B0-B2C18B766543}"/>
                                </a:ext>
                              </a:extLst>
                            </wps:cNvPr>
                            <wps:cNvSpPr/>
                            <wps:spPr>
                              <a:xfrm>
                                <a:off x="85107" y="978423"/>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66116013" name="Rectangle: Rounded Corners 2">
                              <a:extLst>
                                <a:ext uri="{FF2B5EF4-FFF2-40B4-BE49-F238E27FC236}">
                                  <a16:creationId xmlns:a16="http://schemas.microsoft.com/office/drawing/2014/main" id="{2F607EE7-A40D-3C6B-5195-F67F16AAA062}"/>
                                </a:ext>
                              </a:extLst>
                            </wps:cNvPr>
                            <wps:cNvSpPr/>
                            <wps:spPr>
                              <a:xfrm>
                                <a:off x="445146" y="690391"/>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48875043" name="TextBox 13">
                            <a:extLst>
                              <a:ext uri="{FF2B5EF4-FFF2-40B4-BE49-F238E27FC236}">
                                <a16:creationId xmlns:a16="http://schemas.microsoft.com/office/drawing/2014/main" id="{245DED8E-AF55-62DA-86DD-FB2D73B7C840}"/>
                              </a:ext>
                            </a:extLst>
                          </wps:cNvPr>
                          <wps:cNvSpPr txBox="1"/>
                          <wps:spPr>
                            <a:xfrm>
                              <a:off x="38824" y="1180326"/>
                              <a:ext cx="767327" cy="698054"/>
                            </a:xfrm>
                            <a:prstGeom prst="rect">
                              <a:avLst/>
                            </a:prstGeom>
                            <a:noFill/>
                          </wps:spPr>
                          <wps:txbx>
                            <w:txbxContent>
                              <w:p w14:paraId="3FAA6147"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04</w:t>
                                </w:r>
                              </w:p>
                            </w:txbxContent>
                          </wps:txbx>
                          <wps:bodyPr wrap="square" rtlCol="0">
                            <a:noAutofit/>
                          </wps:bodyPr>
                        </wps:wsp>
                        <wps:wsp>
                          <wps:cNvPr id="546225248" name="TextBox 12">
                            <a:extLst>
                              <a:ext uri="{FF2B5EF4-FFF2-40B4-BE49-F238E27FC236}">
                                <a16:creationId xmlns:a16="http://schemas.microsoft.com/office/drawing/2014/main" id="{A958AB77-A30F-2209-8E48-18A15A2CEB09}"/>
                              </a:ext>
                            </a:extLst>
                          </wps:cNvPr>
                          <wps:cNvSpPr txBox="1"/>
                          <wps:spPr>
                            <a:xfrm>
                              <a:off x="859500" y="795460"/>
                              <a:ext cx="3466428" cy="1161481"/>
                            </a:xfrm>
                            <a:prstGeom prst="rect">
                              <a:avLst/>
                            </a:prstGeom>
                            <a:noFill/>
                          </wps:spPr>
                          <wps:txbx>
                            <w:txbxContent>
                              <w:p w14:paraId="11F8490C"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الاتساق والالتزام</w:t>
                                </w:r>
                              </w:p>
                            </w:txbxContent>
                          </wps:txbx>
                          <wps:bodyPr wrap="square" rtlCol="0">
                            <a:noAutofit/>
                          </wps:bodyPr>
                        </wps:wsp>
                      </wpg:grpSp>
                      <wpg:grpSp>
                        <wpg:cNvPr id="360815371" name="Group 72">
                          <a:extLst>
                            <a:ext uri="{FF2B5EF4-FFF2-40B4-BE49-F238E27FC236}">
                              <a16:creationId xmlns:a16="http://schemas.microsoft.com/office/drawing/2014/main" id="{58A65CA8-C2E5-603E-7912-A7B51646E8BD}"/>
                            </a:ext>
                          </a:extLst>
                        </wpg:cNvPr>
                        <wpg:cNvGrpSpPr/>
                        <wpg:grpSpPr>
                          <a:xfrm flipH="1">
                            <a:off x="3039269" y="0"/>
                            <a:ext cx="2752152" cy="658765"/>
                            <a:chOff x="3039269" y="0"/>
                            <a:chExt cx="7517635" cy="1800200"/>
                          </a:xfrm>
                        </wpg:grpSpPr>
                        <wps:wsp>
                          <wps:cNvPr id="1265260307" name="Rectangle: Rounded Corners 81">
                            <a:extLst>
                              <a:ext uri="{FF2B5EF4-FFF2-40B4-BE49-F238E27FC236}">
                                <a16:creationId xmlns:a16="http://schemas.microsoft.com/office/drawing/2014/main" id="{8C097D86-06F4-5E97-31C9-4674B6AC770E}"/>
                              </a:ext>
                            </a:extLst>
                          </wps:cNvPr>
                          <wps:cNvSpPr/>
                          <wps:spPr>
                            <a:xfrm>
                              <a:off x="3039269" y="2880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3114468" name="Rectangle: Rounded Corners 2">
                            <a:extLst>
                              <a:ext uri="{FF2B5EF4-FFF2-40B4-BE49-F238E27FC236}">
                                <a16:creationId xmlns:a16="http://schemas.microsoft.com/office/drawing/2014/main" id="{E4716516-90D4-01AD-D6CA-9919BA2ACDE4}"/>
                              </a:ext>
                            </a:extLst>
                          </wps:cNvPr>
                          <wps:cNvSpPr/>
                          <wps:spPr>
                            <a:xfrm>
                              <a:off x="3399309"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98208864" name="TextBox 38">
                          <a:extLst>
                            <a:ext uri="{FF2B5EF4-FFF2-40B4-BE49-F238E27FC236}">
                              <a16:creationId xmlns:a16="http://schemas.microsoft.com/office/drawing/2014/main" id="{1AE8CD5A-01CF-6FCC-9CBA-F6C44716B2ED}"/>
                            </a:ext>
                          </a:extLst>
                        </wps:cNvPr>
                        <wps:cNvSpPr txBox="1"/>
                        <wps:spPr>
                          <a:xfrm flipH="1">
                            <a:off x="3319241" y="36432"/>
                            <a:ext cx="1957178" cy="485831"/>
                          </a:xfrm>
                          <a:prstGeom prst="rect">
                            <a:avLst/>
                          </a:prstGeom>
                          <a:noFill/>
                        </wps:spPr>
                        <wps:txbx>
                          <w:txbxContent>
                            <w:p w14:paraId="791580E8" w14:textId="77777777" w:rsidR="007F307C" w:rsidRDefault="007F307C" w:rsidP="007F307C">
                              <w:pPr>
                                <w:jc w:val="center"/>
                                <w:rPr>
                                  <w:rFonts w:hAnsi="Adobe Arabic" w:cs="Adobe Arabic"/>
                                  <w:b/>
                                  <w:bCs/>
                                  <w:kern w:val="24"/>
                                  <w:sz w:val="36"/>
                                  <w:szCs w:val="36"/>
                                  <w:lang w:bidi="ar-EG"/>
                                </w:rPr>
                              </w:pPr>
                              <w:r>
                                <w:rPr>
                                  <w:rFonts w:hAnsi="Adobe Arabic" w:cs="Adobe Arabic"/>
                                  <w:b/>
                                  <w:bCs/>
                                  <w:kern w:val="24"/>
                                  <w:sz w:val="36"/>
                                  <w:szCs w:val="36"/>
                                  <w:rtl/>
                                  <w:lang w:bidi="ar-EG"/>
                                </w:rPr>
                                <w:t>قاعدة المعاملة بالمثل</w:t>
                              </w:r>
                            </w:p>
                          </w:txbxContent>
                        </wps:txbx>
                        <wps:bodyPr wrap="square" rtlCol="0">
                          <a:noAutofit/>
                        </wps:bodyPr>
                      </wps:wsp>
                      <wps:wsp>
                        <wps:cNvPr id="472488147" name="TextBox 39">
                          <a:extLst>
                            <a:ext uri="{FF2B5EF4-FFF2-40B4-BE49-F238E27FC236}">
                              <a16:creationId xmlns:a16="http://schemas.microsoft.com/office/drawing/2014/main" id="{E36538D0-D032-BD62-4CFF-9C70F38AAB02}"/>
                            </a:ext>
                          </a:extLst>
                        </wps:cNvPr>
                        <wps:cNvSpPr txBox="1"/>
                        <wps:spPr>
                          <a:xfrm flipH="1">
                            <a:off x="5376842" y="283609"/>
                            <a:ext cx="442287" cy="404068"/>
                          </a:xfrm>
                          <a:prstGeom prst="rect">
                            <a:avLst/>
                          </a:prstGeom>
                          <a:noFill/>
                        </wps:spPr>
                        <wps:txbx>
                          <w:txbxContent>
                            <w:p w14:paraId="05A80724" w14:textId="77777777" w:rsidR="007F307C" w:rsidRDefault="007F307C" w:rsidP="007F307C">
                              <w:pPr>
                                <w:bidi w:val="0"/>
                                <w:jc w:val="center"/>
                                <w:rPr>
                                  <w:rFonts w:ascii="Adobe Arabic" w:hAnsi="Adobe Arabic"/>
                                  <w:color w:val="FFFFFF"/>
                                  <w:kern w:val="24"/>
                                  <w:sz w:val="40"/>
                                  <w:szCs w:val="40"/>
                                  <w:lang w:val="en-GB"/>
                                </w:rPr>
                              </w:pPr>
                              <w:r>
                                <w:rPr>
                                  <w:rFonts w:ascii="Adobe Arabic" w:hAnsi="Adobe Arabic"/>
                                  <w:color w:val="FFFFFF"/>
                                  <w:kern w:val="24"/>
                                  <w:sz w:val="40"/>
                                  <w:szCs w:val="40"/>
                                  <w:lang w:val="en-GB"/>
                                </w:rPr>
                                <w:t>01</w:t>
                              </w:r>
                            </w:p>
                          </w:txbxContent>
                        </wps:txbx>
                        <wps:bodyPr wrap="square" rtlCol="0">
                          <a:noAutofit/>
                        </wps:bodyPr>
                      </wps:wsp>
                      <wpg:grpSp>
                        <wpg:cNvPr id="1375749605" name="Group 75">
                          <a:extLst>
                            <a:ext uri="{FF2B5EF4-FFF2-40B4-BE49-F238E27FC236}">
                              <a16:creationId xmlns:a16="http://schemas.microsoft.com/office/drawing/2014/main" id="{E1E190BF-E779-48CF-78D1-090999AFE90F}"/>
                            </a:ext>
                          </a:extLst>
                        </wpg:cNvPr>
                        <wpg:cNvGrpSpPr/>
                        <wpg:grpSpPr>
                          <a:xfrm flipH="1">
                            <a:off x="3039269" y="690396"/>
                            <a:ext cx="2815032" cy="658766"/>
                            <a:chOff x="3039269" y="690396"/>
                            <a:chExt cx="4861110" cy="1138058"/>
                          </a:xfrm>
                        </wpg:grpSpPr>
                        <wpg:grpSp>
                          <wpg:cNvPr id="1682701457" name="Group 76">
                            <a:extLst>
                              <a:ext uri="{FF2B5EF4-FFF2-40B4-BE49-F238E27FC236}">
                                <a16:creationId xmlns:a16="http://schemas.microsoft.com/office/drawing/2014/main" id="{0AAE1E9D-BDF2-E4A2-F18F-FD105430E047}"/>
                              </a:ext>
                            </a:extLst>
                          </wpg:cNvPr>
                          <wpg:cNvGrpSpPr/>
                          <wpg:grpSpPr>
                            <a:xfrm>
                              <a:off x="3147852" y="690396"/>
                              <a:ext cx="4752527" cy="1138058"/>
                              <a:chOff x="3147852" y="690396"/>
                              <a:chExt cx="7517635" cy="1800199"/>
                            </a:xfrm>
                          </wpg:grpSpPr>
                          <wps:wsp>
                            <wps:cNvPr id="1410237953" name="Rectangle: Rounded Corners 79">
                              <a:extLst>
                                <a:ext uri="{FF2B5EF4-FFF2-40B4-BE49-F238E27FC236}">
                                  <a16:creationId xmlns:a16="http://schemas.microsoft.com/office/drawing/2014/main" id="{66A4A37F-3A56-8C2D-BDA7-93F915E6ABBB}"/>
                                </a:ext>
                              </a:extLst>
                            </wps:cNvPr>
                            <wps:cNvSpPr/>
                            <wps:spPr>
                              <a:xfrm>
                                <a:off x="3147852" y="978429"/>
                                <a:ext cx="7157595" cy="1512166"/>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6503529" name="Rectangle: Rounded Corners 2">
                              <a:extLst>
                                <a:ext uri="{FF2B5EF4-FFF2-40B4-BE49-F238E27FC236}">
                                  <a16:creationId xmlns:a16="http://schemas.microsoft.com/office/drawing/2014/main" id="{B4BCF976-032A-39CB-D6EA-281444FE0BD0}"/>
                                </a:ext>
                              </a:extLst>
                            </wps:cNvPr>
                            <wps:cNvSpPr/>
                            <wps:spPr>
                              <a:xfrm>
                                <a:off x="3507892" y="690396"/>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16220048" name="TextBox 33">
                            <a:extLst>
                              <a:ext uri="{FF2B5EF4-FFF2-40B4-BE49-F238E27FC236}">
                                <a16:creationId xmlns:a16="http://schemas.microsoft.com/office/drawing/2014/main" id="{084BB660-0536-8332-B343-AD3CBEA3448F}"/>
                              </a:ext>
                            </a:extLst>
                          </wps:cNvPr>
                          <wps:cNvSpPr txBox="1"/>
                          <wps:spPr>
                            <a:xfrm>
                              <a:off x="4021919" y="804951"/>
                              <a:ext cx="3255586" cy="982813"/>
                            </a:xfrm>
                            <a:prstGeom prst="rect">
                              <a:avLst/>
                            </a:prstGeom>
                            <a:noFill/>
                          </wps:spPr>
                          <wps:txbx>
                            <w:txbxContent>
                              <w:p w14:paraId="56747ABB"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السلطة</w:t>
                                </w:r>
                              </w:p>
                            </w:txbxContent>
                          </wps:txbx>
                          <wps:bodyPr wrap="square" rtlCol="0">
                            <a:noAutofit/>
                          </wps:bodyPr>
                        </wps:wsp>
                        <wps:wsp>
                          <wps:cNvPr id="206625488" name="TextBox 34">
                            <a:extLst>
                              <a:ext uri="{FF2B5EF4-FFF2-40B4-BE49-F238E27FC236}">
                                <a16:creationId xmlns:a16="http://schemas.microsoft.com/office/drawing/2014/main" id="{BA41248B-4B17-367F-88E2-586D48723DC3}"/>
                              </a:ext>
                            </a:extLst>
                          </wps:cNvPr>
                          <wps:cNvSpPr txBox="1"/>
                          <wps:spPr>
                            <a:xfrm>
                              <a:off x="3039269" y="1130392"/>
                              <a:ext cx="820651" cy="698054"/>
                            </a:xfrm>
                            <a:prstGeom prst="rect">
                              <a:avLst/>
                            </a:prstGeom>
                            <a:noFill/>
                          </wps:spPr>
                          <wps:txbx>
                            <w:txbxContent>
                              <w:p w14:paraId="7399FCF2"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03</w:t>
                                </w:r>
                              </w:p>
                            </w:txbxContent>
                          </wps:txbx>
                          <wps:bodyPr wrap="square" rtlCol="0">
                            <a:noAutofit/>
                          </wps:bodyPr>
                        </wps:wsp>
                      </wpg:grpSp>
                      <wps:wsp>
                        <wps:cNvPr id="2078978383" name="Rectangle: Rounded Corners 96">
                          <a:extLst>
                            <a:ext uri="{FF2B5EF4-FFF2-40B4-BE49-F238E27FC236}">
                              <a16:creationId xmlns:a16="http://schemas.microsoft.com/office/drawing/2014/main" id="{8584E410-C5E5-4E6E-7BC6-58303565C4E8}"/>
                            </a:ext>
                          </a:extLst>
                        </wps:cNvPr>
                        <wps:cNvSpPr/>
                        <wps:spPr>
                          <a:xfrm flipH="1">
                            <a:off x="3183215" y="2172456"/>
                            <a:ext cx="2620344" cy="553364"/>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996990" name="Rectangle: Rounded Corners 2">
                          <a:extLst>
                            <a:ext uri="{FF2B5EF4-FFF2-40B4-BE49-F238E27FC236}">
                              <a16:creationId xmlns:a16="http://schemas.microsoft.com/office/drawing/2014/main" id="{CB6F62AA-65D3-E25A-22A7-3A3956F442AF}"/>
                            </a:ext>
                          </a:extLst>
                        </wps:cNvPr>
                        <wps:cNvSpPr/>
                        <wps:spPr>
                          <a:xfrm flipH="1">
                            <a:off x="3051407" y="2067053"/>
                            <a:ext cx="2620344" cy="56470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8797510" name="TextBox 28">
                          <a:extLst>
                            <a:ext uri="{FF2B5EF4-FFF2-40B4-BE49-F238E27FC236}">
                              <a16:creationId xmlns:a16="http://schemas.microsoft.com/office/drawing/2014/main" id="{BB7AD88D-94E0-917B-E500-0B2EBC616BCB}"/>
                            </a:ext>
                          </a:extLst>
                        </wps:cNvPr>
                        <wps:cNvSpPr txBox="1"/>
                        <wps:spPr>
                          <a:xfrm flipH="1">
                            <a:off x="3399959" y="2189117"/>
                            <a:ext cx="1953987" cy="404068"/>
                          </a:xfrm>
                          <a:prstGeom prst="rect">
                            <a:avLst/>
                          </a:prstGeom>
                        </wps:spPr>
                        <wps:txbx>
                          <w:txbxContent>
                            <w:p w14:paraId="43667C32"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العاطفة والمنطق</w:t>
                              </w:r>
                            </w:p>
                          </w:txbxContent>
                        </wps:txbx>
                        <wps:bodyPr wrap="square" rtlCol="0">
                          <a:noAutofit/>
                        </wps:bodyPr>
                      </wps:wsp>
                      <wps:wsp>
                        <wps:cNvPr id="1071098360" name="TextBox 29">
                          <a:extLst>
                            <a:ext uri="{FF2B5EF4-FFF2-40B4-BE49-F238E27FC236}">
                              <a16:creationId xmlns:a16="http://schemas.microsoft.com/office/drawing/2014/main" id="{E409B863-5656-CF27-46B6-70E8E355A8B4}"/>
                            </a:ext>
                          </a:extLst>
                        </wps:cNvPr>
                        <wps:cNvSpPr txBox="1"/>
                        <wps:spPr>
                          <a:xfrm flipH="1">
                            <a:off x="5424256" y="2318054"/>
                            <a:ext cx="475233" cy="404068"/>
                          </a:xfrm>
                          <a:prstGeom prst="rect">
                            <a:avLst/>
                          </a:prstGeom>
                          <a:noFill/>
                        </wps:spPr>
                        <wps:txbx>
                          <w:txbxContent>
                            <w:p w14:paraId="0D2E66F0"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07</w:t>
                              </w:r>
                            </w:p>
                          </w:txbxContent>
                        </wps:txbx>
                        <wps:bodyPr wrap="square" rtlCol="0">
                          <a:noAutofit/>
                        </wps:bodyPr>
                      </wps:wsp>
                      <wps:wsp>
                        <wps:cNvPr id="910903429" name="Rectangle: Rounded Corners 96">
                          <a:extLst>
                            <a:ext uri="{FF2B5EF4-FFF2-40B4-BE49-F238E27FC236}">
                              <a16:creationId xmlns:a16="http://schemas.microsoft.com/office/drawing/2014/main" id="{9CF06015-116D-CAFF-EAC6-142E294E269C}"/>
                            </a:ext>
                          </a:extLst>
                        </wps:cNvPr>
                        <wps:cNvSpPr/>
                        <wps:spPr>
                          <a:xfrm flipH="1">
                            <a:off x="3183215" y="2882760"/>
                            <a:ext cx="2620344" cy="553364"/>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3009844" name="Rectangle: Rounded Corners 2">
                          <a:extLst>
                            <a:ext uri="{FF2B5EF4-FFF2-40B4-BE49-F238E27FC236}">
                              <a16:creationId xmlns:a16="http://schemas.microsoft.com/office/drawing/2014/main" id="{0092B452-78E9-9783-F4EC-77239AB80B2E}"/>
                            </a:ext>
                          </a:extLst>
                        </wps:cNvPr>
                        <wps:cNvSpPr/>
                        <wps:spPr>
                          <a:xfrm flipH="1">
                            <a:off x="3051407" y="2777357"/>
                            <a:ext cx="2620344" cy="56470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9241186" name="TextBox 28">
                          <a:extLst>
                            <a:ext uri="{FF2B5EF4-FFF2-40B4-BE49-F238E27FC236}">
                              <a16:creationId xmlns:a16="http://schemas.microsoft.com/office/drawing/2014/main" id="{4D5BC522-0D98-3BF8-4BCA-C39C5FEB1D48}"/>
                            </a:ext>
                          </a:extLst>
                        </wps:cNvPr>
                        <wps:cNvSpPr txBox="1"/>
                        <wps:spPr>
                          <a:xfrm flipH="1">
                            <a:off x="3425067" y="2867814"/>
                            <a:ext cx="1953987" cy="404068"/>
                          </a:xfrm>
                          <a:prstGeom prst="rect">
                            <a:avLst/>
                          </a:prstGeom>
                        </wps:spPr>
                        <wps:txbx>
                          <w:txbxContent>
                            <w:p w14:paraId="6BB4CD71"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البداية والنهاية</w:t>
                              </w:r>
                            </w:p>
                          </w:txbxContent>
                        </wps:txbx>
                        <wps:bodyPr wrap="square" rtlCol="0">
                          <a:noAutofit/>
                        </wps:bodyPr>
                      </wps:wsp>
                      <wps:wsp>
                        <wps:cNvPr id="813033069" name="TextBox 29">
                          <a:extLst>
                            <a:ext uri="{FF2B5EF4-FFF2-40B4-BE49-F238E27FC236}">
                              <a16:creationId xmlns:a16="http://schemas.microsoft.com/office/drawing/2014/main" id="{3055F46B-4AA8-865C-377A-C7AE8152B7AE}"/>
                            </a:ext>
                          </a:extLst>
                        </wps:cNvPr>
                        <wps:cNvSpPr txBox="1"/>
                        <wps:spPr>
                          <a:xfrm flipH="1">
                            <a:off x="5424256" y="3028358"/>
                            <a:ext cx="475233" cy="404068"/>
                          </a:xfrm>
                          <a:prstGeom prst="rect">
                            <a:avLst/>
                          </a:prstGeom>
                          <a:noFill/>
                        </wps:spPr>
                        <wps:txbx>
                          <w:txbxContent>
                            <w:p w14:paraId="642BE977"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09</w:t>
                              </w:r>
                            </w:p>
                          </w:txbxContent>
                        </wps:txbx>
                        <wps:bodyPr wrap="square" rtlCol="0">
                          <a:noAutofit/>
                        </wps:bodyPr>
                      </wps:wsp>
                      <wpg:grpSp>
                        <wpg:cNvPr id="1179408397" name="Group 70">
                          <a:extLst>
                            <a:ext uri="{FF2B5EF4-FFF2-40B4-BE49-F238E27FC236}">
                              <a16:creationId xmlns:a16="http://schemas.microsoft.com/office/drawing/2014/main" id="{4E3BC03F-CC52-F68C-1723-C645B4FAFC6A}"/>
                            </a:ext>
                          </a:extLst>
                        </wpg:cNvPr>
                        <wpg:cNvGrpSpPr/>
                        <wpg:grpSpPr>
                          <a:xfrm>
                            <a:off x="38824" y="2804158"/>
                            <a:ext cx="2810913" cy="659015"/>
                            <a:chOff x="38824" y="2804158"/>
                            <a:chExt cx="4853998" cy="1138489"/>
                          </a:xfrm>
                        </wpg:grpSpPr>
                        <wpg:grpSp>
                          <wpg:cNvPr id="666592555" name="Group 88">
                            <a:extLst>
                              <a:ext uri="{FF2B5EF4-FFF2-40B4-BE49-F238E27FC236}">
                                <a16:creationId xmlns:a16="http://schemas.microsoft.com/office/drawing/2014/main" id="{9BFE9025-DC9F-F8F1-BC4F-1B880D8D047A}"/>
                              </a:ext>
                            </a:extLst>
                          </wpg:cNvPr>
                          <wpg:cNvGrpSpPr/>
                          <wpg:grpSpPr>
                            <a:xfrm>
                              <a:off x="140295" y="2804158"/>
                              <a:ext cx="4752527" cy="1138057"/>
                              <a:chOff x="140295" y="2804158"/>
                              <a:chExt cx="7517635" cy="1800198"/>
                            </a:xfrm>
                          </wpg:grpSpPr>
                          <wps:wsp>
                            <wps:cNvPr id="1602957215" name="Rectangle: Rounded Corners 91">
                              <a:extLst>
                                <a:ext uri="{FF2B5EF4-FFF2-40B4-BE49-F238E27FC236}">
                                  <a16:creationId xmlns:a16="http://schemas.microsoft.com/office/drawing/2014/main" id="{A2DD70D4-72CA-2536-1699-6144F6ED0FAB}"/>
                                </a:ext>
                              </a:extLst>
                            </wps:cNvPr>
                            <wps:cNvSpPr/>
                            <wps:spPr>
                              <a:xfrm>
                                <a:off x="140295" y="3092189"/>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722326" name="Rectangle: Rounded Corners 2">
                              <a:extLst>
                                <a:ext uri="{FF2B5EF4-FFF2-40B4-BE49-F238E27FC236}">
                                  <a16:creationId xmlns:a16="http://schemas.microsoft.com/office/drawing/2014/main" id="{234EE91C-C772-7D9C-B356-782D4A2E0291}"/>
                                </a:ext>
                              </a:extLst>
                            </wps:cNvPr>
                            <wps:cNvSpPr/>
                            <wps:spPr>
                              <a:xfrm>
                                <a:off x="500335" y="2804158"/>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55823956" name="TextBox 6">
                            <a:extLst>
                              <a:ext uri="{FF2B5EF4-FFF2-40B4-BE49-F238E27FC236}">
                                <a16:creationId xmlns:a16="http://schemas.microsoft.com/office/drawing/2014/main" id="{CE16C0A2-9DAB-74A2-1B34-60AB8471FD38}"/>
                              </a:ext>
                            </a:extLst>
                          </wps:cNvPr>
                          <wps:cNvSpPr txBox="1"/>
                          <wps:spPr>
                            <a:xfrm>
                              <a:off x="993599" y="2958288"/>
                              <a:ext cx="3419268" cy="657289"/>
                            </a:xfrm>
                            <a:prstGeom prst="rect">
                              <a:avLst/>
                            </a:prstGeom>
                          </wps:spPr>
                          <wps:txbx>
                            <w:txbxContent>
                              <w:p w14:paraId="6CE19A5F"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التكرار الاستراتيجي</w:t>
                                </w:r>
                              </w:p>
                            </w:txbxContent>
                          </wps:txbx>
                          <wps:bodyPr wrap="square" rtlCol="0">
                            <a:noAutofit/>
                          </wps:bodyPr>
                        </wps:wsp>
                        <wps:wsp>
                          <wps:cNvPr id="1633848684" name="TextBox 8">
                            <a:extLst>
                              <a:ext uri="{FF2B5EF4-FFF2-40B4-BE49-F238E27FC236}">
                                <a16:creationId xmlns:a16="http://schemas.microsoft.com/office/drawing/2014/main" id="{C417338A-377A-47A5-D5EF-12E10E877EC3}"/>
                              </a:ext>
                            </a:extLst>
                          </wps:cNvPr>
                          <wps:cNvSpPr txBox="1"/>
                          <wps:spPr>
                            <a:xfrm>
                              <a:off x="38824" y="3244595"/>
                              <a:ext cx="820652" cy="698052"/>
                            </a:xfrm>
                            <a:prstGeom prst="rect">
                              <a:avLst/>
                            </a:prstGeom>
                            <a:noFill/>
                          </wps:spPr>
                          <wps:txbx>
                            <w:txbxContent>
                              <w:p w14:paraId="6DE075A5"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10</w:t>
                                </w:r>
                              </w:p>
                            </w:txbxContent>
                          </wps:txbx>
                          <wps:bodyPr wrap="square" rtlCol="0">
                            <a:noAutofit/>
                          </wps:bodyPr>
                        </wps:wsp>
                      </wpg:grpSp>
                      <wpg:grpSp>
                        <wpg:cNvPr id="235950437" name="Group 70">
                          <a:extLst>
                            <a:ext uri="{FF2B5EF4-FFF2-40B4-BE49-F238E27FC236}">
                              <a16:creationId xmlns:a16="http://schemas.microsoft.com/office/drawing/2014/main" id="{C0097FC9-B128-77B9-84EA-D4A1B5CA7228}"/>
                            </a:ext>
                          </a:extLst>
                        </wpg:cNvPr>
                        <wpg:cNvGrpSpPr/>
                        <wpg:grpSpPr>
                          <a:xfrm>
                            <a:off x="6865" y="2125465"/>
                            <a:ext cx="2810913" cy="659015"/>
                            <a:chOff x="6865" y="2125465"/>
                            <a:chExt cx="4853998" cy="1138489"/>
                          </a:xfrm>
                        </wpg:grpSpPr>
                        <wpg:grpSp>
                          <wpg:cNvPr id="1913506333" name="Group 88">
                            <a:extLst>
                              <a:ext uri="{FF2B5EF4-FFF2-40B4-BE49-F238E27FC236}">
                                <a16:creationId xmlns:a16="http://schemas.microsoft.com/office/drawing/2014/main" id="{A9D03D08-F86B-BB70-9920-F3137AF3B112}"/>
                              </a:ext>
                            </a:extLst>
                          </wpg:cNvPr>
                          <wpg:cNvGrpSpPr/>
                          <wpg:grpSpPr>
                            <a:xfrm>
                              <a:off x="108336" y="2125465"/>
                              <a:ext cx="4752527" cy="1138057"/>
                              <a:chOff x="108336" y="2125465"/>
                              <a:chExt cx="7517635" cy="1800198"/>
                            </a:xfrm>
                          </wpg:grpSpPr>
                          <wps:wsp>
                            <wps:cNvPr id="1430667510" name="Rectangle: Rounded Corners 91">
                              <a:extLst>
                                <a:ext uri="{FF2B5EF4-FFF2-40B4-BE49-F238E27FC236}">
                                  <a16:creationId xmlns:a16="http://schemas.microsoft.com/office/drawing/2014/main" id="{C5E2315A-26E5-1BA5-5BE2-0C325EAFDBFF}"/>
                                </a:ext>
                              </a:extLst>
                            </wps:cNvPr>
                            <wps:cNvSpPr/>
                            <wps:spPr>
                              <a:xfrm>
                                <a:off x="108336" y="2413496"/>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6670313" name="Rectangle: Rounded Corners 2">
                              <a:extLst>
                                <a:ext uri="{FF2B5EF4-FFF2-40B4-BE49-F238E27FC236}">
                                  <a16:creationId xmlns:a16="http://schemas.microsoft.com/office/drawing/2014/main" id="{214C6D3D-B472-57D0-FB4A-37C9A32A10D0}"/>
                                </a:ext>
                              </a:extLst>
                            </wps:cNvPr>
                            <wps:cNvSpPr/>
                            <wps:spPr>
                              <a:xfrm>
                                <a:off x="468376" y="2125465"/>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41153305" name="TextBox 6">
                            <a:extLst>
                              <a:ext uri="{FF2B5EF4-FFF2-40B4-BE49-F238E27FC236}">
                                <a16:creationId xmlns:a16="http://schemas.microsoft.com/office/drawing/2014/main" id="{9FA4B3C8-45C6-8324-8C29-3E4FCDF325BE}"/>
                              </a:ext>
                            </a:extLst>
                          </wps:cNvPr>
                          <wps:cNvSpPr txBox="1"/>
                          <wps:spPr>
                            <a:xfrm>
                              <a:off x="929918" y="2284416"/>
                              <a:ext cx="3419268" cy="657289"/>
                            </a:xfrm>
                            <a:prstGeom prst="rect">
                              <a:avLst/>
                            </a:prstGeom>
                          </wps:spPr>
                          <wps:txbx>
                            <w:txbxContent>
                              <w:p w14:paraId="56E8F8CE"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التأطير</w:t>
                                </w:r>
                              </w:p>
                            </w:txbxContent>
                          </wps:txbx>
                          <wps:bodyPr wrap="square" rtlCol="0">
                            <a:noAutofit/>
                          </wps:bodyPr>
                        </wps:wsp>
                        <wps:wsp>
                          <wps:cNvPr id="1661465000" name="TextBox 8">
                            <a:extLst>
                              <a:ext uri="{FF2B5EF4-FFF2-40B4-BE49-F238E27FC236}">
                                <a16:creationId xmlns:a16="http://schemas.microsoft.com/office/drawing/2014/main" id="{AF5BC4BD-60A9-2A98-95AD-21F42433799B}"/>
                              </a:ext>
                            </a:extLst>
                          </wps:cNvPr>
                          <wps:cNvSpPr txBox="1"/>
                          <wps:spPr>
                            <a:xfrm>
                              <a:off x="6865" y="2565902"/>
                              <a:ext cx="820652" cy="698052"/>
                            </a:xfrm>
                            <a:prstGeom prst="rect">
                              <a:avLst/>
                            </a:prstGeom>
                            <a:noFill/>
                          </wps:spPr>
                          <wps:txbx>
                            <w:txbxContent>
                              <w:p w14:paraId="3FCABB70"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w:t>
                                </w:r>
                                <w:r>
                                  <w:rPr>
                                    <w:rFonts w:ascii="Adobe Arabic" w:eastAsia="Calibri" w:hAnsi="Adobe Arabic"/>
                                    <w:color w:val="FFFFFF"/>
                                    <w:kern w:val="24"/>
                                    <w:sz w:val="40"/>
                                    <w:szCs w:val="40"/>
                                  </w:rPr>
                                  <w:t>8</w:t>
                                </w:r>
                              </w:p>
                            </w:txbxContent>
                          </wps:txbx>
                          <wps:bodyPr wrap="square" rtlCol="0">
                            <a:noAutofit/>
                          </wps:bodyPr>
                        </wps:wsp>
                      </wpg:grpSp>
                    </wpg:wgp>
                  </a:graphicData>
                </a:graphic>
              </wp:inline>
            </w:drawing>
          </mc:Choice>
          <mc:Fallback>
            <w:pict>
              <v:group w14:anchorId="606D95B0" id="مجموعة 144" o:spid="_x0000_s1500" style="width:464.55pt;height:272.7pt;mso-position-horizontal-relative:char;mso-position-vertical-relative:line" coordsize="58994,34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">
                <v:group id="Group 98" o:spid="_x0000_s1501" style="position:absolute;left:656;top:14079;width:27521;height:6587" coordorigin="656,14079"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">
                  <v:roundrect id="Rectangle: Rounded Corners 101" o:spid="_x0000_s1502" style="position:absolute;left:656;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" fillcolor="#a0c9ca" stroked="f" strokeweight="1pt">
                    <v:stroke joinstyle="miter"/>
                  </v:roundrect>
                  <v:shape id="Rectangle: Rounded Corners 2" o:spid="_x0000_s1503" style="position:absolute;left:4256;top:14079;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8" o:spid="_x0000_s1504" type="#_x0000_t202" style="position:absolute;left:6486;top:14971;width:18446;height:4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" filled="f" stroked="f">
                  <v:textbox>
                    <w:txbxContent>
                      <w:p w14:paraId="531D236E"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الإثبات الاجتماعي</w:t>
                        </w:r>
                      </w:p>
                    </w:txbxContent>
                  </v:textbox>
                </v:shape>
                <v:shape id="TextBox 19" o:spid="_x0000_s1505" type="#_x0000_t202" style="position:absolute;top:16627;width:4752;height:4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" filled="f" stroked="f">
                  <v:textbox>
                    <w:txbxContent>
                      <w:p w14:paraId="2FCD15CB"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06</w:t>
                        </w:r>
                      </w:p>
                    </w:txbxContent>
                  </v:textbox>
                </v:shape>
                <v:group id="Group 93" o:spid="_x0000_s1506" style="position:absolute;left:30392;top:14078;width:27522;height:6588;flip:x" coordorigin="30392,14078"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">
                  <v:roundrect id="Rectangle: Rounded Corners 96" o:spid="_x0000_s1507" style="position:absolute;left:30392;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" fillcolor="#a0c9ca" stroked="f" strokeweight="1pt">
                    <v:stroke joinstyle="miter"/>
                  </v:roundrect>
                  <v:shape id="Rectangle: Rounded Corners 2" o:spid="_x0000_s1508" style="position:absolute;left:33993;top:14078;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3;6905562,1512166;1135437,1543163;557939,1182642;0,252033" o:connectangles="0,0,0,0,0,0,0,0,0"/>
                  </v:shape>
                </v:group>
                <v:shape id="TextBox 28" o:spid="_x0000_s1509" type="#_x0000_t202" style="position:absolute;left:34250;top:14490;width:19540;height:40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" filled="f" stroked="f">
                  <v:textbox>
                    <w:txbxContent>
                      <w:p w14:paraId="018BBB13"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الإعجاب</w:t>
                        </w:r>
                      </w:p>
                    </w:txbxContent>
                  </v:textbox>
                </v:shape>
                <v:shape id="TextBox 29" o:spid="_x0000_s1510" type="#_x0000_t202" style="position:absolute;left:53790;top:16623;width:4753;height:40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" filled="f" stroked="f">
                  <v:textbox>
                    <w:txbxContent>
                      <w:p w14:paraId="21CFBB1D"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05</w:t>
                        </w:r>
                      </w:p>
                    </w:txbxContent>
                  </v:textbox>
                </v:shape>
                <v:group id="Group 70" o:spid="_x0000_s1511" style="position:absolute;left:68;width:28109;height:6590" coordorigin="68"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">
                  <v:group id="Group 88" o:spid="_x0000_s1512" style="position:absolute;left:1083;width:47525;height:11380" coordorigin="1083"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">
                    <v:roundrect id="Rectangle: Rounded Corners 91" o:spid="_x0000_s1513" style="position:absolute;left:1083;top:2880;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" fillcolor="#a0c9ca" stroked="f" strokeweight="1pt">
                      <v:stroke joinstyle="miter"/>
                    </v:roundrect>
                    <v:shape id="Rectangle: Rounded Corners 2" o:spid="_x0000_s1514" style="position:absolute;left:468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1515" type="#_x0000_t202" style="position:absolute;left:11151;top:1660;width:34192;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" filled="f" stroked="f">
                    <v:textbox>
                      <w:txbxContent>
                        <w:p w14:paraId="697C8DBD"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الندرة</w:t>
                          </w:r>
                        </w:p>
                      </w:txbxContent>
                    </v:textbox>
                  </v:shape>
                  <v:shape id="TextBox 8" o:spid="_x0000_s1516" type="#_x0000_t202" style="position:absolute;left:68;top:4404;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" filled="f" stroked="f">
                    <v:textbox>
                      <w:txbxContent>
                        <w:p w14:paraId="11D69646"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02</w:t>
                          </w:r>
                        </w:p>
                      </w:txbxContent>
                    </v:textbox>
                  </v:shape>
                </v:group>
                <v:group id="Group 71" o:spid="_x0000_s1517" style="position:absolute;left:388;top:6903;width:27789;height:7332" coordorigin="388,6903" coordsize="47988,1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">
                  <v:group id="Group 83" o:spid="_x0000_s1518" style="position:absolute;left:851;top:6903;width:47525;height:11381" coordorigin="851,6903"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">
                    <v:roundrect id="Rectangle: Rounded Corners 86" o:spid="_x0000_s1519" style="position:absolute;left:851;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" fillcolor="#a0c9ca" stroked="f" strokeweight="1pt">
                      <v:stroke joinstyle="miter"/>
                    </v:roundrect>
                    <v:shape id="Rectangle: Rounded Corners 2" o:spid="_x0000_s1520" style="position:absolute;left:4451;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3" o:spid="_x0000_s1521" type="#_x0000_t202" style="position:absolute;left:388;top:11803;width:7673;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" filled="f" stroked="f">
                    <v:textbox>
                      <w:txbxContent>
                        <w:p w14:paraId="3FAA6147"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04</w:t>
                          </w:r>
                        </w:p>
                      </w:txbxContent>
                    </v:textbox>
                  </v:shape>
                  <v:shape id="TextBox 12" o:spid="_x0000_s1522" type="#_x0000_t202" style="position:absolute;left:8595;top:7954;width:34664;height:11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" filled="f" stroked="f">
                    <v:textbox>
                      <w:txbxContent>
                        <w:p w14:paraId="11F8490C"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الاتساق والالتزام</w:t>
                          </w:r>
                        </w:p>
                      </w:txbxContent>
                    </v:textbox>
                  </v:shape>
                </v:group>
                <v:group id="Group 72" o:spid="_x0000_s1523" style="position:absolute;left:30392;width:27522;height:6587;flip:x" coordorigin="30392"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">
                  <v:roundrect id="Rectangle: Rounded Corners 81" o:spid="_x0000_s1524" style="position:absolute;left:30392;top:2880;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" fillcolor="#a0c9ca" stroked="f" strokeweight="1pt">
                    <v:stroke joinstyle="miter"/>
                  </v:roundrect>
                  <v:shape id="Rectangle: Rounded Corners 2" o:spid="_x0000_s1525" style="position:absolute;left:3399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8" o:spid="_x0000_s1526" type="#_x0000_t202" style="position:absolute;left:33192;top:364;width:19572;height:485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" filled="f" stroked="f">
                  <v:textbox>
                    <w:txbxContent>
                      <w:p w14:paraId="791580E8" w14:textId="77777777" w:rsidR="007F307C" w:rsidRDefault="007F307C" w:rsidP="007F307C">
                        <w:pPr>
                          <w:jc w:val="center"/>
                          <w:rPr>
                            <w:rFonts w:hAnsi="Adobe Arabic" w:cs="Adobe Arabic"/>
                            <w:b/>
                            <w:bCs/>
                            <w:kern w:val="24"/>
                            <w:sz w:val="36"/>
                            <w:szCs w:val="36"/>
                            <w:lang w:bidi="ar-EG"/>
                          </w:rPr>
                        </w:pPr>
                        <w:r>
                          <w:rPr>
                            <w:rFonts w:hAnsi="Adobe Arabic" w:cs="Adobe Arabic"/>
                            <w:b/>
                            <w:bCs/>
                            <w:kern w:val="24"/>
                            <w:sz w:val="36"/>
                            <w:szCs w:val="36"/>
                            <w:rtl/>
                            <w:lang w:bidi="ar-EG"/>
                          </w:rPr>
                          <w:t>قاعدة المعاملة بالمثل</w:t>
                        </w:r>
                      </w:p>
                    </w:txbxContent>
                  </v:textbox>
                </v:shape>
                <v:shape id="TextBox 39" o:spid="_x0000_s1527" type="#_x0000_t202" style="position:absolute;left:53768;top:2836;width:4423;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" filled="f" stroked="f">
                  <v:textbox>
                    <w:txbxContent>
                      <w:p w14:paraId="05A80724" w14:textId="77777777" w:rsidR="007F307C" w:rsidRDefault="007F307C" w:rsidP="007F307C">
                        <w:pPr>
                          <w:bidi w:val="0"/>
                          <w:jc w:val="center"/>
                          <w:rPr>
                            <w:rFonts w:ascii="Adobe Arabic" w:hAnsi="Adobe Arabic"/>
                            <w:color w:val="FFFFFF"/>
                            <w:kern w:val="24"/>
                            <w:sz w:val="40"/>
                            <w:szCs w:val="40"/>
                            <w:lang w:val="en-GB"/>
                          </w:rPr>
                        </w:pPr>
                        <w:r>
                          <w:rPr>
                            <w:rFonts w:ascii="Adobe Arabic" w:hAnsi="Adobe Arabic"/>
                            <w:color w:val="FFFFFF"/>
                            <w:kern w:val="24"/>
                            <w:sz w:val="40"/>
                            <w:szCs w:val="40"/>
                            <w:lang w:val="en-GB"/>
                          </w:rPr>
                          <w:t>01</w:t>
                        </w:r>
                      </w:p>
                    </w:txbxContent>
                  </v:textbox>
                </v:shape>
                <v:group id="Group 75" o:spid="_x0000_s1528" style="position:absolute;left:30392;top:6903;width:28151;height:6588;flip:x" coordorigin="30392,6903" coordsize="48611,1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">
                  <v:group id="Group 76" o:spid="_x0000_s1529" style="position:absolute;left:31478;top:6903;width:47525;height:11381" coordorigin="31478,6903"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">
                    <v:roundrect id="Rectangle: Rounded Corners 79" o:spid="_x0000_s1530" style="position:absolute;left:31478;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" fillcolor="#a0c9ca" stroked="f" strokeweight="1pt">
                      <v:stroke joinstyle="miter"/>
                    </v:roundrect>
                    <v:shape id="Rectangle: Rounded Corners 2" o:spid="_x0000_s1531" style="position:absolute;left:35078;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3" o:spid="_x0000_s1532" type="#_x0000_t202" style="position:absolute;left:40219;top:8049;width:32556;height:9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" filled="f" stroked="f">
                    <v:textbox>
                      <w:txbxContent>
                        <w:p w14:paraId="56747ABB"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السلطة</w:t>
                          </w:r>
                        </w:p>
                      </w:txbxContent>
                    </v:textbox>
                  </v:shape>
                  <v:shape id="TextBox 34" o:spid="_x0000_s1533" type="#_x0000_t202" style="position:absolute;left:30392;top:11303;width:8207;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" filled="f" stroked="f">
                    <v:textbox>
                      <w:txbxContent>
                        <w:p w14:paraId="7399FCF2"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03</w:t>
                          </w:r>
                        </w:p>
                      </w:txbxContent>
                    </v:textbox>
                  </v:shape>
                </v:group>
                <v:roundrect id="Rectangle: Rounded Corners 96" o:spid="_x0000_s1534" style="position:absolute;left:31832;top:21724;width:26203;height:5534;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" fillcolor="#a0c9ca" stroked="f" strokeweight="1pt">
                  <v:stroke joinstyle="miter"/>
                </v:roundrect>
                <v:shape id="Rectangle: Rounded Corners 2" o:spid="_x0000_s1535" style="position:absolute;left:30514;top:20670;width:26203;height:5647;flip:x;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92229;92267,0;2528077,0;2620344,92229;2620344,461134;2528077,553363;415675,564706;204257,432777;0,92229" o:connectangles="0,0,0,0,0,0,0,0,0"/>
                </v:shape>
                <v:shape id="TextBox 28" o:spid="_x0000_s1536" type="#_x0000_t202" style="position:absolute;left:33999;top:21891;width:19540;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" filled="f" stroked="f">
                  <v:textbox>
                    <w:txbxContent>
                      <w:p w14:paraId="43667C32"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العاطفة والمنطق</w:t>
                        </w:r>
                      </w:p>
                    </w:txbxContent>
                  </v:textbox>
                </v:shape>
                <v:shape id="TextBox 29" o:spid="_x0000_s1537" type="#_x0000_t202" style="position:absolute;left:54242;top:23180;width:4752;height:40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" filled="f" stroked="f">
                  <v:textbox>
                    <w:txbxContent>
                      <w:p w14:paraId="0D2E66F0"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07</w:t>
                        </w:r>
                      </w:p>
                    </w:txbxContent>
                  </v:textbox>
                </v:shape>
                <v:roundrect id="Rectangle: Rounded Corners 96" o:spid="_x0000_s1538" style="position:absolute;left:31832;top:28827;width:26203;height:5534;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" fillcolor="#a0c9ca" stroked="f" strokeweight="1pt">
                  <v:stroke joinstyle="miter"/>
                </v:roundrect>
                <v:shape id="Rectangle: Rounded Corners 2" o:spid="_x0000_s1539" style="position:absolute;left:30514;top:27773;width:26203;height:5647;flip:x;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92229;92267,0;2528077,0;2620344,92229;2620344,461134;2528077,553363;415675,564706;204257,432777;0,92229" o:connectangles="0,0,0,0,0,0,0,0,0"/>
                </v:shape>
                <v:shape id="TextBox 28" o:spid="_x0000_s1540" type="#_x0000_t202" style="position:absolute;left:34250;top:28678;width:19540;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" filled="f" stroked="f">
                  <v:textbox>
                    <w:txbxContent>
                      <w:p w14:paraId="6BB4CD71"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البداية والنهاية</w:t>
                        </w:r>
                      </w:p>
                    </w:txbxContent>
                  </v:textbox>
                </v:shape>
                <v:shape id="TextBox 29" o:spid="_x0000_s1541" type="#_x0000_t202" style="position:absolute;left:54242;top:30283;width:4752;height:40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" filled="f" stroked="f">
                  <v:textbox>
                    <w:txbxContent>
                      <w:p w14:paraId="642BE977" w14:textId="77777777" w:rsidR="007F307C" w:rsidRDefault="007F307C" w:rsidP="007F307C">
                        <w:pPr>
                          <w:jc w:val="center"/>
                          <w:rPr>
                            <w:rFonts w:ascii="Adobe Arabic" w:hAnsi="Adobe Arabic"/>
                            <w:color w:val="FFFFFF"/>
                            <w:kern w:val="24"/>
                            <w:sz w:val="40"/>
                            <w:szCs w:val="40"/>
                            <w:lang w:val="en-GB"/>
                          </w:rPr>
                        </w:pPr>
                        <w:r>
                          <w:rPr>
                            <w:rFonts w:ascii="Adobe Arabic" w:hAnsi="Adobe Arabic"/>
                            <w:color w:val="FFFFFF"/>
                            <w:kern w:val="24"/>
                            <w:sz w:val="40"/>
                            <w:szCs w:val="40"/>
                            <w:lang w:val="en-GB"/>
                          </w:rPr>
                          <w:t>09</w:t>
                        </w:r>
                      </w:p>
                    </w:txbxContent>
                  </v:textbox>
                </v:shape>
                <v:group id="Group 70" o:spid="_x0000_s1542" style="position:absolute;left:388;top:28041;width:28109;height:6590" coordorigin="388,28041"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">
                  <v:group id="Group 88" o:spid="_x0000_s1543" style="position:absolute;left:1402;top:28041;width:47526;height:11381" coordorigin="1402,28041"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">
                    <v:roundrect id="Rectangle: Rounded Corners 91" o:spid="_x0000_s1544" style="position:absolute;left:1402;top:30921;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" fillcolor="#a0c9ca" stroked="f" strokeweight="1pt">
                      <v:stroke joinstyle="miter"/>
                    </v:roundrect>
                    <v:shape id="Rectangle: Rounded Corners 2" o:spid="_x0000_s1545" style="position:absolute;left:5003;top:28041;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1546" type="#_x0000_t202" style="position:absolute;left:9935;top:29582;width:34193;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" filled="f" stroked="f">
                    <v:textbox>
                      <w:txbxContent>
                        <w:p w14:paraId="6CE19A5F"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التكرار الاستراتيجي</w:t>
                          </w:r>
                        </w:p>
                      </w:txbxContent>
                    </v:textbox>
                  </v:shape>
                  <v:shape id="TextBox 8" o:spid="_x0000_s1547" type="#_x0000_t202" style="position:absolute;left:388;top:32445;width:8206;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" filled="f" stroked="f">
                    <v:textbox>
                      <w:txbxContent>
                        <w:p w14:paraId="6DE075A5"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10</w:t>
                          </w:r>
                        </w:p>
                      </w:txbxContent>
                    </v:textbox>
                  </v:shape>
                </v:group>
                <v:group id="Group 70" o:spid="_x0000_s1548" style="position:absolute;left:68;top:21254;width:28109;height:6590" coordorigin="68,21254"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">
                  <v:group id="Group 88" o:spid="_x0000_s1549" style="position:absolute;left:1083;top:21254;width:47525;height:11381" coordorigin="1083,21254"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">
                    <v:roundrect id="Rectangle: Rounded Corners 91" o:spid="_x0000_s1550" style="position:absolute;left:1083;top:24134;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" fillcolor="#a0c9ca" stroked="f" strokeweight="1pt">
                      <v:stroke joinstyle="miter"/>
                    </v:roundrect>
                    <v:shape id="Rectangle: Rounded Corners 2" o:spid="_x0000_s1551" style="position:absolute;left:4683;top:21254;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1552" type="#_x0000_t202" style="position:absolute;left:9299;top:22844;width:34192;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" filled="f" stroked="f">
                    <v:textbox>
                      <w:txbxContent>
                        <w:p w14:paraId="56E8F8CE" w14:textId="77777777" w:rsidR="007F307C" w:rsidRDefault="007F307C" w:rsidP="007F307C">
                          <w:pPr>
                            <w:bidi w:val="0"/>
                            <w:jc w:val="center"/>
                            <w:rPr>
                              <w:rFonts w:hAnsi="Adobe Arabic" w:cs="Adobe Arabic"/>
                              <w:b/>
                              <w:bCs/>
                              <w:kern w:val="24"/>
                              <w:sz w:val="36"/>
                              <w:szCs w:val="36"/>
                              <w:lang w:bidi="ar-EG"/>
                            </w:rPr>
                          </w:pPr>
                          <w:r>
                            <w:rPr>
                              <w:rFonts w:hAnsi="Adobe Arabic" w:cs="Adobe Arabic"/>
                              <w:b/>
                              <w:bCs/>
                              <w:kern w:val="24"/>
                              <w:sz w:val="36"/>
                              <w:szCs w:val="36"/>
                              <w:rtl/>
                              <w:lang w:bidi="ar-EG"/>
                            </w:rPr>
                            <w:t>قاعدة التأطير</w:t>
                          </w:r>
                        </w:p>
                      </w:txbxContent>
                    </v:textbox>
                  </v:shape>
                  <v:shape id="TextBox 8" o:spid="_x0000_s1553" type="#_x0000_t202" style="position:absolute;left:68;top:25659;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" filled="f" stroked="f">
                    <v:textbox>
                      <w:txbxContent>
                        <w:p w14:paraId="3FCABB70" w14:textId="77777777" w:rsidR="007F307C" w:rsidRDefault="007F307C" w:rsidP="007F307C">
                          <w:pPr>
                            <w:jc w:val="center"/>
                            <w:rPr>
                              <w:rFonts w:ascii="Adobe Arabic" w:eastAsia="Calibri" w:hAnsi="Adobe Arabic"/>
                              <w:color w:val="FFFFFF"/>
                              <w:kern w:val="24"/>
                              <w:sz w:val="40"/>
                              <w:szCs w:val="40"/>
                              <w:lang w:val="en-GB"/>
                            </w:rPr>
                          </w:pPr>
                          <w:r>
                            <w:rPr>
                              <w:rFonts w:ascii="Adobe Arabic" w:eastAsia="Calibri" w:hAnsi="Adobe Arabic"/>
                              <w:color w:val="FFFFFF"/>
                              <w:kern w:val="24"/>
                              <w:sz w:val="40"/>
                              <w:szCs w:val="40"/>
                              <w:lang w:val="en-GB"/>
                            </w:rPr>
                            <w:t>0</w:t>
                          </w:r>
                          <w:r>
                            <w:rPr>
                              <w:rFonts w:ascii="Adobe Arabic" w:eastAsia="Calibri" w:hAnsi="Adobe Arabic"/>
                              <w:color w:val="FFFFFF"/>
                              <w:kern w:val="24"/>
                              <w:sz w:val="40"/>
                              <w:szCs w:val="40"/>
                            </w:rPr>
                            <w:t>8</w:t>
                          </w:r>
                        </w:p>
                      </w:txbxContent>
                    </v:textbox>
                  </v:shape>
                </v:group>
                <w10:anchorlock/>
              </v:group>
            </w:pict>
          </mc:Fallback>
        </mc:AlternateContent>
      </w:r>
    </w:p>
    <w:p w14:paraId="48538851" w14:textId="77777777" w:rsidR="00C55658" w:rsidRDefault="00C55658" w:rsidP="00172289">
      <w:pPr>
        <w:spacing w:line="259" w:lineRule="auto"/>
        <w:rPr>
          <w:rFonts w:ascii="Sakkal Majalla" w:hAnsi="Sakkal Majalla"/>
          <w:b/>
          <w:bCs/>
          <w:sz w:val="32"/>
          <w:szCs w:val="32"/>
        </w:rPr>
      </w:pPr>
    </w:p>
    <w:p w14:paraId="1796BDC8" w14:textId="0842D5D7" w:rsidR="00C55658" w:rsidRDefault="00C55658" w:rsidP="00172289">
      <w:pPr>
        <w:spacing w:line="259" w:lineRule="auto"/>
        <w:rPr>
          <w:rFonts w:ascii="Sakkal Majalla" w:hAnsi="Sakkal Majalla"/>
          <w:b/>
          <w:bCs/>
          <w:sz w:val="32"/>
          <w:szCs w:val="32"/>
        </w:rPr>
      </w:pPr>
      <w:r w:rsidRPr="002A078C">
        <w:rPr>
          <w:rFonts w:ascii="Sakkal Majalla" w:hAnsi="Sakkal Majalla"/>
          <w:noProof/>
          <w:sz w:val="34"/>
          <w:lang w:bidi="ar-EG"/>
        </w:rPr>
        <mc:AlternateContent>
          <mc:Choice Requires="wpg">
            <w:drawing>
              <wp:inline distT="0" distB="0" distL="0" distR="0" wp14:anchorId="07124A56" wp14:editId="3A4E1C9E">
                <wp:extent cx="5731510" cy="891540"/>
                <wp:effectExtent l="0" t="0" r="2540" b="22860"/>
                <wp:docPr id="10483934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2367757" name="مجموعة 47"/>
                        <wpg:cNvGrpSpPr/>
                        <wpg:grpSpPr>
                          <a:xfrm>
                            <a:off x="0" y="0"/>
                            <a:ext cx="5731510" cy="895351"/>
                            <a:chOff x="0" y="0"/>
                            <a:chExt cx="5878196" cy="918845"/>
                          </a:xfrm>
                        </wpg:grpSpPr>
                        <wpg:grpSp>
                          <wpg:cNvPr id="935780268" name="مجموعة 48"/>
                          <wpg:cNvGrpSpPr/>
                          <wpg:grpSpPr>
                            <a:xfrm>
                              <a:off x="0" y="0"/>
                              <a:ext cx="5878196" cy="918845"/>
                              <a:chOff x="0" y="0"/>
                              <a:chExt cx="6240348" cy="919070"/>
                            </a:xfrm>
                          </wpg:grpSpPr>
                          <wpg:grpSp>
                            <wpg:cNvPr id="466229331" name="مجموعة 49"/>
                            <wpg:cNvGrpSpPr/>
                            <wpg:grpSpPr>
                              <a:xfrm>
                                <a:off x="0" y="169208"/>
                                <a:ext cx="5433072" cy="580613"/>
                                <a:chOff x="0" y="169208"/>
                                <a:chExt cx="5433072" cy="580613"/>
                              </a:xfrm>
                            </wpg:grpSpPr>
                            <wps:wsp>
                              <wps:cNvPr id="15807198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083376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66222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4527014" name="مربع نص 41"/>
                          <wps:cNvSpPr txBox="1"/>
                          <wps:spPr>
                            <a:xfrm>
                              <a:off x="204466" y="257055"/>
                              <a:ext cx="4615440" cy="389397"/>
                            </a:xfrm>
                            <a:prstGeom prst="rect">
                              <a:avLst/>
                            </a:prstGeom>
                            <a:noFill/>
                          </wps:spPr>
                          <wps:txbx>
                            <w:txbxContent>
                              <w:p w14:paraId="0CFB5702" w14:textId="66992E80"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المعاملة بالمثل</w:t>
                                </w:r>
                              </w:p>
                            </w:txbxContent>
                          </wps:txbx>
                          <wps:bodyPr wrap="square" rtlCol="1">
                            <a:spAutoFit/>
                          </wps:bodyPr>
                        </wps:wsp>
                      </wpg:grpSp>
                      <pic:pic xmlns:pic="http://schemas.openxmlformats.org/drawingml/2006/picture">
                        <pic:nvPicPr>
                          <pic:cNvPr id="1021535391"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124A56" id="_x0000_s15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9rpcIp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5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">
                  <v:group id="مجموعة 48" o:spid="_x0000_s15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">
                    <v:group id="مجموعة 49" o:spid="_x0000_s15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">
                      <v:shape id="شكل حر 50" o:spid="_x0000_s15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" fillcolor="#a5a5a5 [2092]" stroked="f" strokeweight="1pt">
                        <v:stroke joinstyle="miter"/>
                      </v:roundrect>
                    </v:group>
                    <v:oval id="شكل بيضاوي 52" o:spid="_x0000_s15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" filled="f" strokecolor="#168489" strokeweight="1pt">
                      <v:stroke joinstyle="miter"/>
                    </v:oval>
                  </v:group>
                  <v:shape id="مربع نص 41" o:spid="_x0000_s156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" filled="f" stroked="f">
                    <v:textbox style="mso-fit-shape-to-text:t">
                      <w:txbxContent>
                        <w:p w14:paraId="0CFB5702" w14:textId="66992E80"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المعاملة بالمثل</w:t>
                          </w:r>
                        </w:p>
                      </w:txbxContent>
                    </v:textbox>
                  </v:shape>
                </v:group>
                <v:shape id="صورة 54" o:spid="_x0000_s15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">
                  <v:imagedata r:id="rId99" o:title=""/>
                </v:shape>
                <w10:anchorlock/>
              </v:group>
            </w:pict>
          </mc:Fallback>
        </mc:AlternateContent>
      </w:r>
    </w:p>
    <w:p w14:paraId="2EEC60AC"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تشير الأبحاث النفسية إلى أن البشر يميلون بقوة للرد بالمثل على الأفعال الإيجابية. عندما نقدم شيئاً ذا قيمة للآخرين، يشعرون بالالتزام للرد بالمثل.</w:t>
      </w:r>
    </w:p>
    <w:p w14:paraId="3D457FB9"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2E41C2DC"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قد</w:t>
      </w:r>
      <w:r w:rsidRPr="00C55658">
        <w:rPr>
          <w:rFonts w:ascii="Sakkal Majalla" w:hAnsi="Sakkal Majalla" w:hint="cs"/>
          <w:sz w:val="34"/>
          <w:rtl/>
        </w:rPr>
        <w:t>ّ</w:t>
      </w:r>
      <w:r w:rsidRPr="00C55658">
        <w:rPr>
          <w:rFonts w:ascii="Sakkal Majalla" w:hAnsi="Sakkal Majalla"/>
          <w:sz w:val="34"/>
          <w:rtl/>
        </w:rPr>
        <w:t>م معلومات قيّمة إضافية لم يتوقعها المتدربون.</w:t>
      </w:r>
    </w:p>
    <w:p w14:paraId="2BDD45EB"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خصص وقتاً إضافياً للإجابة على أسئلتهم خارج أوقات التدريب.</w:t>
      </w:r>
    </w:p>
    <w:p w14:paraId="62D01399" w14:textId="77777777" w:rsidR="00172289" w:rsidRPr="00C55658" w:rsidRDefault="00172289" w:rsidP="00172289">
      <w:pPr>
        <w:spacing w:line="259" w:lineRule="auto"/>
        <w:rPr>
          <w:rFonts w:ascii="Sakkal Majalla" w:hAnsi="Sakkal Majalla"/>
          <w:sz w:val="34"/>
        </w:rPr>
      </w:pPr>
      <w:r w:rsidRPr="00C55658">
        <w:rPr>
          <w:rFonts w:ascii="Sakkal Majalla" w:hAnsi="Sakkal Majalla"/>
          <w:sz w:val="34"/>
          <w:rtl/>
        </w:rPr>
        <w:t>- اهتم بمشاكلهم الفردية وقدم حلولاً مخصصة.</w:t>
      </w:r>
    </w:p>
    <w:p w14:paraId="638CBC81" w14:textId="0B4CF5D5" w:rsidR="00172289" w:rsidRPr="00C55658" w:rsidRDefault="00C55658" w:rsidP="007F307C">
      <w:pPr>
        <w:keepNext/>
        <w:pageBreakBefore/>
        <w:spacing w:line="259" w:lineRule="auto"/>
        <w:rPr>
          <w:rFonts w:ascii="Sakkal Majalla" w:hAnsi="Sakkal Majalla"/>
          <w:sz w:val="32"/>
          <w:szCs w:val="32"/>
        </w:rPr>
      </w:pPr>
      <w:r w:rsidRPr="002A078C">
        <w:rPr>
          <w:rFonts w:ascii="Sakkal Majalla" w:hAnsi="Sakkal Majalla"/>
          <w:noProof/>
          <w:sz w:val="34"/>
          <w:lang w:bidi="ar-EG"/>
        </w:rPr>
        <w:lastRenderedPageBreak/>
        <mc:AlternateContent>
          <mc:Choice Requires="wpg">
            <w:drawing>
              <wp:inline distT="0" distB="0" distL="0" distR="0" wp14:anchorId="54E3500C" wp14:editId="438D52D4">
                <wp:extent cx="5731510" cy="891540"/>
                <wp:effectExtent l="0" t="0" r="2540" b="22860"/>
                <wp:docPr id="19322752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9333130" name="مجموعة 47"/>
                        <wpg:cNvGrpSpPr/>
                        <wpg:grpSpPr>
                          <a:xfrm>
                            <a:off x="0" y="0"/>
                            <a:ext cx="5731510" cy="895351"/>
                            <a:chOff x="0" y="0"/>
                            <a:chExt cx="5878196" cy="918845"/>
                          </a:xfrm>
                        </wpg:grpSpPr>
                        <wpg:grpSp>
                          <wpg:cNvPr id="1750479870" name="مجموعة 48"/>
                          <wpg:cNvGrpSpPr/>
                          <wpg:grpSpPr>
                            <a:xfrm>
                              <a:off x="0" y="0"/>
                              <a:ext cx="5878196" cy="918845"/>
                              <a:chOff x="0" y="0"/>
                              <a:chExt cx="6240348" cy="919070"/>
                            </a:xfrm>
                          </wpg:grpSpPr>
                          <wpg:grpSp>
                            <wpg:cNvPr id="1673410795" name="مجموعة 49"/>
                            <wpg:cNvGrpSpPr/>
                            <wpg:grpSpPr>
                              <a:xfrm>
                                <a:off x="0" y="169208"/>
                                <a:ext cx="5433072" cy="580613"/>
                                <a:chOff x="0" y="169208"/>
                                <a:chExt cx="5433072" cy="580613"/>
                              </a:xfrm>
                            </wpg:grpSpPr>
                            <wps:wsp>
                              <wps:cNvPr id="1634632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19622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85231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4118797" name="مربع نص 41"/>
                          <wps:cNvSpPr txBox="1"/>
                          <wps:spPr>
                            <a:xfrm>
                              <a:off x="204466" y="257055"/>
                              <a:ext cx="4615440" cy="389397"/>
                            </a:xfrm>
                            <a:prstGeom prst="rect">
                              <a:avLst/>
                            </a:prstGeom>
                            <a:noFill/>
                          </wps:spPr>
                          <wps:txbx>
                            <w:txbxContent>
                              <w:p w14:paraId="2F132426" w14:textId="2368F84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الندرة</w:t>
                                </w:r>
                              </w:p>
                            </w:txbxContent>
                          </wps:txbx>
                          <wps:bodyPr wrap="square" rtlCol="1">
                            <a:spAutoFit/>
                          </wps:bodyPr>
                        </wps:wsp>
                      </wpg:grpSp>
                      <pic:pic xmlns:pic="http://schemas.openxmlformats.org/drawingml/2006/picture">
                        <pic:nvPicPr>
                          <pic:cNvPr id="108174998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4E3500C" id="_x0000_s15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x6bOGTBwAA+x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15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">
                  <v:group id="مجموعة 48" o:spid="_x0000_s15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">
                    <v:group id="مجموعة 49" o:spid="_x0000_s15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">
                      <v:shape id="شكل حر 50" o:spid="_x0000_s15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" fillcolor="#a5a5a5 [2092]" stroked="f" strokeweight="1pt">
                        <v:stroke joinstyle="miter"/>
                      </v:roundrect>
                    </v:group>
                    <v:oval id="شكل بيضاوي 52" o:spid="_x0000_s15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" filled="f" strokecolor="#168489" strokeweight="1pt">
                      <v:stroke joinstyle="miter"/>
                    </v:oval>
                  </v:group>
                  <v:shape id="مربع نص 41" o:spid="_x0000_s157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" filled="f" stroked="f">
                    <v:textbox style="mso-fit-shape-to-text:t">
                      <w:txbxContent>
                        <w:p w14:paraId="2F132426" w14:textId="2368F84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الندرة</w:t>
                          </w:r>
                        </w:p>
                      </w:txbxContent>
                    </v:textbox>
                  </v:shape>
                </v:group>
                <v:shape id="صورة 54" o:spid="_x0000_s15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">
                  <v:imagedata r:id="rId99" o:title=""/>
                </v:shape>
                <w10:anchorlock/>
              </v:group>
            </w:pict>
          </mc:Fallback>
        </mc:AlternateContent>
      </w:r>
    </w:p>
    <w:p w14:paraId="29289E9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ما هو نادر يكون أكثر قيمة في نظر الناس. أظهرت دراسة اجتماعية شهيرة أن المشاركين قيّموا البسكويت في وعاء شبه فارغ بشكل أعلى من نفس البسكويت في وعاء ممتلئ.</w:t>
      </w:r>
    </w:p>
    <w:p w14:paraId="1658FF1E"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6F3FE9D4"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سلط الضوء على الفرص المحدودة للتعلم.</w:t>
      </w:r>
    </w:p>
    <w:p w14:paraId="01FA523F"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شارك معلومات خاصة وغير متاحة للجميع.</w:t>
      </w:r>
    </w:p>
    <w:p w14:paraId="7B31E179" w14:textId="77777777" w:rsidR="00172289" w:rsidRDefault="00172289" w:rsidP="00172289">
      <w:pPr>
        <w:spacing w:line="259" w:lineRule="auto"/>
        <w:rPr>
          <w:rFonts w:ascii="Sakkal Majalla" w:hAnsi="Sakkal Majalla"/>
          <w:sz w:val="34"/>
        </w:rPr>
      </w:pPr>
      <w:r w:rsidRPr="00C55658">
        <w:rPr>
          <w:rFonts w:ascii="Sakkal Majalla" w:hAnsi="Sakkal Majalla"/>
          <w:sz w:val="34"/>
          <w:rtl/>
        </w:rPr>
        <w:t>- حدد مدة زمنية لتنفيذ بعض التمارين لخلق شعور بالإلحاح.</w:t>
      </w:r>
    </w:p>
    <w:p w14:paraId="7E174EC6" w14:textId="6E6A0C56" w:rsidR="00172289" w:rsidRPr="00C55658" w:rsidRDefault="00C55658" w:rsidP="007F307C">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EAFDBA1" wp14:editId="7A7D3164">
                <wp:extent cx="5731510" cy="891540"/>
                <wp:effectExtent l="0" t="0" r="2540" b="22860"/>
                <wp:docPr id="17082951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77537625" name="مجموعة 47"/>
                        <wpg:cNvGrpSpPr/>
                        <wpg:grpSpPr>
                          <a:xfrm>
                            <a:off x="0" y="0"/>
                            <a:ext cx="5731510" cy="895351"/>
                            <a:chOff x="0" y="0"/>
                            <a:chExt cx="5878196" cy="918845"/>
                          </a:xfrm>
                        </wpg:grpSpPr>
                        <wpg:grpSp>
                          <wpg:cNvPr id="844410951" name="مجموعة 48"/>
                          <wpg:cNvGrpSpPr/>
                          <wpg:grpSpPr>
                            <a:xfrm>
                              <a:off x="0" y="0"/>
                              <a:ext cx="5878196" cy="918845"/>
                              <a:chOff x="0" y="0"/>
                              <a:chExt cx="6240348" cy="919070"/>
                            </a:xfrm>
                          </wpg:grpSpPr>
                          <wpg:grpSp>
                            <wpg:cNvPr id="1434289671" name="مجموعة 49"/>
                            <wpg:cNvGrpSpPr/>
                            <wpg:grpSpPr>
                              <a:xfrm>
                                <a:off x="0" y="169208"/>
                                <a:ext cx="5433072" cy="580613"/>
                                <a:chOff x="0" y="169208"/>
                                <a:chExt cx="5433072" cy="580613"/>
                              </a:xfrm>
                            </wpg:grpSpPr>
                            <wps:wsp>
                              <wps:cNvPr id="18527394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02837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26930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8210093" name="مربع نص 41"/>
                          <wps:cNvSpPr txBox="1"/>
                          <wps:spPr>
                            <a:xfrm>
                              <a:off x="204466" y="257055"/>
                              <a:ext cx="4615440" cy="389397"/>
                            </a:xfrm>
                            <a:prstGeom prst="rect">
                              <a:avLst/>
                            </a:prstGeom>
                            <a:noFill/>
                          </wps:spPr>
                          <wps:txbx>
                            <w:txbxContent>
                              <w:p w14:paraId="700DBE02" w14:textId="268599CD"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السلطة</w:t>
                                </w:r>
                              </w:p>
                            </w:txbxContent>
                          </wps:txbx>
                          <wps:bodyPr wrap="square" rtlCol="1">
                            <a:spAutoFit/>
                          </wps:bodyPr>
                        </wps:wsp>
                      </wpg:grpSp>
                      <pic:pic xmlns:pic="http://schemas.openxmlformats.org/drawingml/2006/picture">
                        <pic:nvPicPr>
                          <pic:cNvPr id="1732170978"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AFDBA1" id="_x0000_s15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to9jJsHAAD6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5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">
                  <v:group id="مجموعة 48" o:spid="_x0000_s15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">
                    <v:group id="مجموعة 49" o:spid="_x0000_s15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">
                      <v:shape id="شكل حر 50" o:spid="_x0000_s15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" fillcolor="#a5a5a5 [2092]" stroked="f" strokeweight="1pt">
                        <v:stroke joinstyle="miter"/>
                      </v:roundrect>
                    </v:group>
                    <v:oval id="شكل بيضاوي 52" o:spid="_x0000_s15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" filled="f" strokecolor="#168489" strokeweight="1pt">
                      <v:stroke joinstyle="miter"/>
                    </v:oval>
                  </v:group>
                  <v:shape id="مربع نص 41" o:spid="_x0000_s157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" filled="f" stroked="f">
                    <v:textbox style="mso-fit-shape-to-text:t">
                      <w:txbxContent>
                        <w:p w14:paraId="700DBE02" w14:textId="268599CD"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السلطة</w:t>
                          </w:r>
                        </w:p>
                      </w:txbxContent>
                    </v:textbox>
                  </v:shape>
                </v:group>
                <v:shape id="صورة 54" o:spid="_x0000_s15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">
                  <v:imagedata r:id="rId99" o:title=""/>
                </v:shape>
                <w10:anchorlock/>
              </v:group>
            </w:pict>
          </mc:Fallback>
        </mc:AlternateContent>
      </w:r>
      <w:r w:rsidR="00172289" w:rsidRPr="00C55658">
        <w:rPr>
          <w:rFonts w:ascii="Sakkal Majalla" w:hAnsi="Sakkal Majalla"/>
          <w:sz w:val="34"/>
          <w:rtl/>
        </w:rPr>
        <w:t xml:space="preserve">يميل الناس للانصياع للمصادر الموثوقة والمعترف بها. </w:t>
      </w:r>
      <w:r w:rsidR="00172289" w:rsidRPr="00C55658">
        <w:rPr>
          <w:rFonts w:ascii="Sakkal Majalla" w:hAnsi="Sakkal Majalla"/>
          <w:sz w:val="34"/>
          <w:highlight w:val="lightGray"/>
          <w:rtl/>
        </w:rPr>
        <w:t>قال الله تعالى: "فَاسْأَلُوا أَهْلَ الذِّكْرِ إِن كُنتُمْ لَا تَعْلَمُونَ" (النحل: 43).</w:t>
      </w:r>
    </w:p>
    <w:p w14:paraId="5F3600B5"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35C6067B"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أبرز خبراتك وشهاداتك بشكل مناسب.</w:t>
      </w:r>
    </w:p>
    <w:p w14:paraId="08F377A6"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استشهد بخبراء ومصادر موثوقة.</w:t>
      </w:r>
    </w:p>
    <w:p w14:paraId="7F41E268" w14:textId="77777777" w:rsidR="00172289" w:rsidRDefault="00172289" w:rsidP="00172289">
      <w:pPr>
        <w:spacing w:line="259" w:lineRule="auto"/>
        <w:rPr>
          <w:rFonts w:ascii="Sakkal Majalla" w:hAnsi="Sakkal Majalla"/>
          <w:sz w:val="34"/>
        </w:rPr>
      </w:pPr>
      <w:r w:rsidRPr="00C55658">
        <w:rPr>
          <w:rFonts w:ascii="Sakkal Majalla" w:hAnsi="Sakkal Majalla"/>
          <w:sz w:val="34"/>
          <w:rtl/>
        </w:rPr>
        <w:t>- اظهر بمظهر مهني واثق.</w:t>
      </w:r>
    </w:p>
    <w:p w14:paraId="7BCE9634" w14:textId="5E1C6675" w:rsidR="00C55658" w:rsidRPr="00C55658" w:rsidRDefault="00C55658" w:rsidP="00172289">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2937824" wp14:editId="5BB0C3D8">
                <wp:extent cx="5731510" cy="891540"/>
                <wp:effectExtent l="0" t="0" r="2540" b="22860"/>
                <wp:docPr id="13080106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82126547" name="مجموعة 47"/>
                        <wpg:cNvGrpSpPr/>
                        <wpg:grpSpPr>
                          <a:xfrm>
                            <a:off x="0" y="0"/>
                            <a:ext cx="5731510" cy="895351"/>
                            <a:chOff x="0" y="0"/>
                            <a:chExt cx="5878196" cy="918845"/>
                          </a:xfrm>
                        </wpg:grpSpPr>
                        <wpg:grpSp>
                          <wpg:cNvPr id="1983769711" name="مجموعة 48"/>
                          <wpg:cNvGrpSpPr/>
                          <wpg:grpSpPr>
                            <a:xfrm>
                              <a:off x="0" y="0"/>
                              <a:ext cx="5878196" cy="918845"/>
                              <a:chOff x="0" y="0"/>
                              <a:chExt cx="6240348" cy="919070"/>
                            </a:xfrm>
                          </wpg:grpSpPr>
                          <wpg:grpSp>
                            <wpg:cNvPr id="1605996981" name="مجموعة 49"/>
                            <wpg:cNvGrpSpPr/>
                            <wpg:grpSpPr>
                              <a:xfrm>
                                <a:off x="0" y="169208"/>
                                <a:ext cx="5433072" cy="580613"/>
                                <a:chOff x="0" y="169208"/>
                                <a:chExt cx="5433072" cy="580613"/>
                              </a:xfrm>
                            </wpg:grpSpPr>
                            <wps:wsp>
                              <wps:cNvPr id="9601057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75802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103700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6030256" name="مربع نص 41"/>
                          <wps:cNvSpPr txBox="1"/>
                          <wps:spPr>
                            <a:xfrm>
                              <a:off x="204466" y="257055"/>
                              <a:ext cx="4615440" cy="389397"/>
                            </a:xfrm>
                            <a:prstGeom prst="rect">
                              <a:avLst/>
                            </a:prstGeom>
                            <a:noFill/>
                          </wps:spPr>
                          <wps:txbx>
                            <w:txbxContent>
                              <w:p w14:paraId="3F65520C" w14:textId="3C0B1EEF"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الاتساق والالتزام</w:t>
                                </w:r>
                              </w:p>
                            </w:txbxContent>
                          </wps:txbx>
                          <wps:bodyPr wrap="square" rtlCol="1">
                            <a:spAutoFit/>
                          </wps:bodyPr>
                        </wps:wsp>
                      </wpg:grpSp>
                      <pic:pic xmlns:pic="http://schemas.openxmlformats.org/drawingml/2006/picture">
                        <pic:nvPicPr>
                          <pic:cNvPr id="43247220"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937824" id="_x0000_s15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xSmAcAAPk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wbsU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5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">
                  <v:group id="مجموعة 48" o:spid="_x0000_s15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">
                    <v:group id="مجموعة 49" o:spid="_x0000_s15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">
                      <v:shape id="شكل حر 50" o:spid="_x0000_s15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" fillcolor="#a5a5a5 [2092]" stroked="f" strokeweight="1pt">
                        <v:stroke joinstyle="miter"/>
                      </v:roundrect>
                    </v:group>
                    <v:oval id="شكل بيضاوي 52" o:spid="_x0000_s15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" filled="f" strokecolor="#168489" strokeweight="1pt">
                      <v:stroke joinstyle="miter"/>
                    </v:oval>
                  </v:group>
                  <v:shape id="مربع نص 41" o:spid="_x0000_s158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" filled="f" stroked="f">
                    <v:textbox style="mso-fit-shape-to-text:t">
                      <w:txbxContent>
                        <w:p w14:paraId="3F65520C" w14:textId="3C0B1EEF"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الاتساق والالتزام</w:t>
                          </w:r>
                        </w:p>
                      </w:txbxContent>
                    </v:textbox>
                  </v:shape>
                </v:group>
                <v:shape id="صورة 54" o:spid="_x0000_s15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">
                  <v:imagedata r:id="rId99" o:title=""/>
                </v:shape>
                <w10:anchorlock/>
              </v:group>
            </w:pict>
          </mc:Fallback>
        </mc:AlternateContent>
      </w:r>
    </w:p>
    <w:p w14:paraId="6171EF42"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عندما يلتزم الأشخاص علناً بموقف أو فكرة، يزداد احتمال تمسكهم بها. أظهرت دراسات روبرت تشالديني أن الالتزامات الصغيرة تؤدي إلى التزامات أكبر فيما بعد.</w:t>
      </w:r>
    </w:p>
    <w:p w14:paraId="6AF49AA1"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44DD02A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اطلب من المتدربين تدوين أهدافهم.</w:t>
      </w:r>
    </w:p>
    <w:p w14:paraId="6DBBBDB9"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شجع على المشاركة العلنية والتعهدات الجماعية.</w:t>
      </w:r>
    </w:p>
    <w:p w14:paraId="566A421D" w14:textId="77777777" w:rsidR="00172289" w:rsidRDefault="00172289" w:rsidP="00172289">
      <w:pPr>
        <w:spacing w:line="259" w:lineRule="auto"/>
        <w:rPr>
          <w:rFonts w:ascii="Sakkal Majalla" w:hAnsi="Sakkal Majalla"/>
          <w:sz w:val="34"/>
        </w:rPr>
      </w:pPr>
      <w:r w:rsidRPr="00C55658">
        <w:rPr>
          <w:rFonts w:ascii="Sakkal Majalla" w:hAnsi="Sakkal Majalla"/>
          <w:sz w:val="34"/>
          <w:rtl/>
        </w:rPr>
        <w:t>- ابدأ بطلبات صغيرة ثم انتقل للطلبات الأكبر تدريجياً.</w:t>
      </w:r>
    </w:p>
    <w:p w14:paraId="7D07A338" w14:textId="16937566" w:rsidR="00C55658" w:rsidRPr="00C55658" w:rsidRDefault="00C55658" w:rsidP="00172289">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320B7836" wp14:editId="370C34C6">
                <wp:extent cx="5731510" cy="891540"/>
                <wp:effectExtent l="0" t="0" r="2540" b="22860"/>
                <wp:docPr id="1855863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08626321" name="مجموعة 47"/>
                        <wpg:cNvGrpSpPr/>
                        <wpg:grpSpPr>
                          <a:xfrm>
                            <a:off x="0" y="0"/>
                            <a:ext cx="5731510" cy="895351"/>
                            <a:chOff x="0" y="0"/>
                            <a:chExt cx="5878196" cy="918845"/>
                          </a:xfrm>
                        </wpg:grpSpPr>
                        <wpg:grpSp>
                          <wpg:cNvPr id="1619933493" name="مجموعة 48"/>
                          <wpg:cNvGrpSpPr/>
                          <wpg:grpSpPr>
                            <a:xfrm>
                              <a:off x="0" y="0"/>
                              <a:ext cx="5878196" cy="918845"/>
                              <a:chOff x="0" y="0"/>
                              <a:chExt cx="6240348" cy="919070"/>
                            </a:xfrm>
                          </wpg:grpSpPr>
                          <wpg:grpSp>
                            <wpg:cNvPr id="1470228292" name="مجموعة 49"/>
                            <wpg:cNvGrpSpPr/>
                            <wpg:grpSpPr>
                              <a:xfrm>
                                <a:off x="0" y="169208"/>
                                <a:ext cx="5433072" cy="580613"/>
                                <a:chOff x="0" y="169208"/>
                                <a:chExt cx="5433072" cy="580613"/>
                              </a:xfrm>
                            </wpg:grpSpPr>
                            <wps:wsp>
                              <wps:cNvPr id="20664888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54988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19784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5427058" name="مربع نص 41"/>
                          <wps:cNvSpPr txBox="1"/>
                          <wps:spPr>
                            <a:xfrm>
                              <a:off x="204466" y="257055"/>
                              <a:ext cx="4615440" cy="389397"/>
                            </a:xfrm>
                            <a:prstGeom prst="rect">
                              <a:avLst/>
                            </a:prstGeom>
                            <a:noFill/>
                          </wps:spPr>
                          <wps:txbx>
                            <w:txbxContent>
                              <w:p w14:paraId="6624385F" w14:textId="316ABC70"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الإعجاب</w:t>
                                </w:r>
                              </w:p>
                            </w:txbxContent>
                          </wps:txbx>
                          <wps:bodyPr wrap="square" rtlCol="1">
                            <a:spAutoFit/>
                          </wps:bodyPr>
                        </wps:wsp>
                      </wpg:grpSp>
                      <pic:pic xmlns:pic="http://schemas.openxmlformats.org/drawingml/2006/picture">
                        <pic:nvPicPr>
                          <pic:cNvPr id="1763600295"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0B7836" id="_x0000_s15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LUj/unQcAAPs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5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">
                  <v:group id="مجموعة 48" o:spid="_x0000_s15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">
                    <v:group id="مجموعة 49" o:spid="_x0000_s15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">
                      <v:shape id="شكل حر 50" o:spid="_x0000_s15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" fillcolor="#a5a5a5 [2092]" stroked="f" strokeweight="1pt">
                        <v:stroke joinstyle="miter"/>
                      </v:roundrect>
                    </v:group>
                    <v:oval id="شكل بيضاوي 52" o:spid="_x0000_s15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" filled="f" strokecolor="#168489" strokeweight="1pt">
                      <v:stroke joinstyle="miter"/>
                    </v:oval>
                  </v:group>
                  <v:shape id="مربع نص 41" o:spid="_x0000_s159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" filled="f" stroked="f">
                    <v:textbox style="mso-fit-shape-to-text:t">
                      <w:txbxContent>
                        <w:p w14:paraId="6624385F" w14:textId="316ABC70"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الإعجاب</w:t>
                          </w:r>
                        </w:p>
                      </w:txbxContent>
                    </v:textbox>
                  </v:shape>
                </v:group>
                <v:shape id="صورة 54" o:spid="_x0000_s15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">
                  <v:imagedata r:id="rId99" o:title=""/>
                </v:shape>
                <w10:anchorlock/>
              </v:group>
            </w:pict>
          </mc:Fallback>
        </mc:AlternateContent>
      </w:r>
    </w:p>
    <w:p w14:paraId="0ACE0F71"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نميل للموافقة على طلبات الأشخاص الذين نعجب بهم. يتأثر الإعجاب بعوامل مثل التشابه، المجاملات، والتعاون.</w:t>
      </w:r>
    </w:p>
    <w:p w14:paraId="1E332843"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2B9C4D63"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ابحث عن نقاط مشتركة مع المتدربين.</w:t>
      </w:r>
    </w:p>
    <w:p w14:paraId="2651878A"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المديح الصادق والبناء.</w:t>
      </w:r>
    </w:p>
    <w:p w14:paraId="20C971EE"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كن ودوداً وابتسم.</w:t>
      </w:r>
    </w:p>
    <w:p w14:paraId="6B248529" w14:textId="04373340" w:rsidR="00172289" w:rsidRPr="00C55658" w:rsidRDefault="00C55658" w:rsidP="00172289">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21B69391" wp14:editId="2E937108">
                <wp:extent cx="5731510" cy="891540"/>
                <wp:effectExtent l="0" t="0" r="2540" b="22860"/>
                <wp:docPr id="3331638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00199464" name="مجموعة 47"/>
                        <wpg:cNvGrpSpPr/>
                        <wpg:grpSpPr>
                          <a:xfrm>
                            <a:off x="0" y="0"/>
                            <a:ext cx="5731510" cy="895351"/>
                            <a:chOff x="0" y="0"/>
                            <a:chExt cx="5878196" cy="918845"/>
                          </a:xfrm>
                        </wpg:grpSpPr>
                        <wpg:grpSp>
                          <wpg:cNvPr id="1290754801" name="مجموعة 48"/>
                          <wpg:cNvGrpSpPr/>
                          <wpg:grpSpPr>
                            <a:xfrm>
                              <a:off x="0" y="0"/>
                              <a:ext cx="5878196" cy="918845"/>
                              <a:chOff x="0" y="0"/>
                              <a:chExt cx="6240348" cy="919070"/>
                            </a:xfrm>
                          </wpg:grpSpPr>
                          <wpg:grpSp>
                            <wpg:cNvPr id="86798153" name="مجموعة 49"/>
                            <wpg:cNvGrpSpPr/>
                            <wpg:grpSpPr>
                              <a:xfrm>
                                <a:off x="0" y="169208"/>
                                <a:ext cx="5433072" cy="580613"/>
                                <a:chOff x="0" y="169208"/>
                                <a:chExt cx="5433072" cy="580613"/>
                              </a:xfrm>
                            </wpg:grpSpPr>
                            <wps:wsp>
                              <wps:cNvPr id="1735098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06529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48131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0749497" name="مربع نص 41"/>
                          <wps:cNvSpPr txBox="1"/>
                          <wps:spPr>
                            <a:xfrm>
                              <a:off x="204466" y="257055"/>
                              <a:ext cx="4615440" cy="389397"/>
                            </a:xfrm>
                            <a:prstGeom prst="rect">
                              <a:avLst/>
                            </a:prstGeom>
                            <a:noFill/>
                          </wps:spPr>
                          <wps:txbx>
                            <w:txbxContent>
                              <w:p w14:paraId="49B50D0B" w14:textId="6B34B12E"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الإثبات الاجتماعي</w:t>
                                </w:r>
                              </w:p>
                            </w:txbxContent>
                          </wps:txbx>
                          <wps:bodyPr wrap="square" rtlCol="1">
                            <a:spAutoFit/>
                          </wps:bodyPr>
                        </wps:wsp>
                      </wpg:grpSp>
                      <pic:pic xmlns:pic="http://schemas.openxmlformats.org/drawingml/2006/picture">
                        <pic:nvPicPr>
                          <pic:cNvPr id="229250876"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1B69391" id="_x0000_s15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3XkxIlwcAAPc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6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">
                  <v:group id="مجموعة 48" o:spid="_x0000_s16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">
                    <v:group id="مجموعة 49" o:spid="_x0000_s16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">
                      <v:shape id="شكل حر 50" o:spid="_x0000_s16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" fillcolor="#a5a5a5 [2092]" stroked="f" strokeweight="1pt">
                        <v:stroke joinstyle="miter"/>
                      </v:roundrect>
                    </v:group>
                    <v:oval id="شكل بيضاوي 52" o:spid="_x0000_s16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" filled="f" strokecolor="#168489" strokeweight="1pt">
                      <v:stroke joinstyle="miter"/>
                    </v:oval>
                  </v:group>
                  <v:shape id="مربع نص 41" o:spid="_x0000_s160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" filled="f" stroked="f">
                    <v:textbox style="mso-fit-shape-to-text:t">
                      <w:txbxContent>
                        <w:p w14:paraId="49B50D0B" w14:textId="6B34B12E"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الإثبات الاجتماعي</w:t>
                          </w:r>
                        </w:p>
                      </w:txbxContent>
                    </v:textbox>
                  </v:shape>
                </v:group>
                <v:shape id="صورة 54" o:spid="_x0000_s16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">
                  <v:imagedata r:id="rId99" o:title=""/>
                </v:shape>
                <w10:anchorlock/>
              </v:group>
            </w:pict>
          </mc:Fallback>
        </mc:AlternateContent>
      </w:r>
      <w:r w:rsidR="00172289" w:rsidRPr="00C55658">
        <w:rPr>
          <w:rFonts w:ascii="Sakkal Majalla" w:hAnsi="Sakkal Majalla"/>
          <w:b/>
          <w:bCs/>
          <w:sz w:val="34"/>
          <w:rtl/>
        </w:rPr>
        <w:t xml:space="preserve"> </w:t>
      </w:r>
    </w:p>
    <w:p w14:paraId="73155D9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غالباً ما نحدد ما هو صحيح من خلال ما يعتقده الآخرون أنه صحيح. نتأثر بشدة بأفعال من حولنا.</w:t>
      </w:r>
    </w:p>
    <w:p w14:paraId="15B4790C"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47947955"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شارك قصص نجاح سابقة لمتدربين.</w:t>
      </w:r>
    </w:p>
    <w:p w14:paraId="25FF7FA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شهادات وتوصيات من متدربين سابقين.</w:t>
      </w:r>
    </w:p>
    <w:p w14:paraId="55D11856"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شجع المشاركين الأكثر تفاعلاً على مشاركة تجاربهم.</w:t>
      </w:r>
    </w:p>
    <w:p w14:paraId="519F7FF2" w14:textId="30C5F0D8" w:rsidR="00172289" w:rsidRPr="00C55658" w:rsidRDefault="00C55658" w:rsidP="00172289">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2D09F9F4" wp14:editId="0A941CEC">
                <wp:extent cx="5731510" cy="891540"/>
                <wp:effectExtent l="0" t="0" r="2540" b="22860"/>
                <wp:docPr id="5451561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93580249" name="مجموعة 47"/>
                        <wpg:cNvGrpSpPr/>
                        <wpg:grpSpPr>
                          <a:xfrm>
                            <a:off x="0" y="0"/>
                            <a:ext cx="5731510" cy="895351"/>
                            <a:chOff x="0" y="0"/>
                            <a:chExt cx="5878196" cy="918845"/>
                          </a:xfrm>
                        </wpg:grpSpPr>
                        <wpg:grpSp>
                          <wpg:cNvPr id="899347482" name="مجموعة 48"/>
                          <wpg:cNvGrpSpPr/>
                          <wpg:grpSpPr>
                            <a:xfrm>
                              <a:off x="0" y="0"/>
                              <a:ext cx="5878196" cy="918845"/>
                              <a:chOff x="0" y="0"/>
                              <a:chExt cx="6240348" cy="919070"/>
                            </a:xfrm>
                          </wpg:grpSpPr>
                          <wpg:grpSp>
                            <wpg:cNvPr id="89507878" name="مجموعة 49"/>
                            <wpg:cNvGrpSpPr/>
                            <wpg:grpSpPr>
                              <a:xfrm>
                                <a:off x="0" y="169208"/>
                                <a:ext cx="5433072" cy="580613"/>
                                <a:chOff x="0" y="169208"/>
                                <a:chExt cx="5433072" cy="580613"/>
                              </a:xfrm>
                            </wpg:grpSpPr>
                            <wps:wsp>
                              <wps:cNvPr id="1750827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220322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53014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6200014" name="مربع نص 41"/>
                          <wps:cNvSpPr txBox="1"/>
                          <wps:spPr>
                            <a:xfrm>
                              <a:off x="204466" y="257055"/>
                              <a:ext cx="4615440" cy="389397"/>
                            </a:xfrm>
                            <a:prstGeom prst="rect">
                              <a:avLst/>
                            </a:prstGeom>
                            <a:noFill/>
                          </wps:spPr>
                          <wps:txbx>
                            <w:txbxContent>
                              <w:p w14:paraId="4CD48B62" w14:textId="0570FB98"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العاطفة والمنطق</w:t>
                                </w:r>
                              </w:p>
                            </w:txbxContent>
                          </wps:txbx>
                          <wps:bodyPr wrap="square" rtlCol="1">
                            <a:spAutoFit/>
                          </wps:bodyPr>
                        </wps:wsp>
                      </wpg:grpSp>
                      <pic:pic xmlns:pic="http://schemas.openxmlformats.org/drawingml/2006/picture">
                        <pic:nvPicPr>
                          <pic:cNvPr id="623971957"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09F9F4" id="_x0000_s160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PIZme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16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">
                  <v:group id="مجموعة 48" o:spid="_x0000_s16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">
                    <v:group id="مجموعة 49" o:spid="_x0000_s16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">
                      <v:shape id="شكل حر 50" o:spid="_x0000_s16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" fillcolor="#a5a5a5 [2092]" stroked="f" strokeweight="1pt">
                        <v:stroke joinstyle="miter"/>
                      </v:roundrect>
                    </v:group>
                    <v:oval id="شكل بيضاوي 52" o:spid="_x0000_s16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" filled="f" strokecolor="#168489" strokeweight="1pt">
                      <v:stroke joinstyle="miter"/>
                    </v:oval>
                  </v:group>
                  <v:shape id="مربع نص 41" o:spid="_x0000_s161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" filled="f" stroked="f">
                    <v:textbox style="mso-fit-shape-to-text:t">
                      <w:txbxContent>
                        <w:p w14:paraId="4CD48B62" w14:textId="0570FB98"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العاطفة والمنطق</w:t>
                          </w:r>
                        </w:p>
                      </w:txbxContent>
                    </v:textbox>
                  </v:shape>
                </v:group>
                <v:shape id="صورة 54" o:spid="_x0000_s16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">
                  <v:imagedata r:id="rId99" o:title=""/>
                </v:shape>
                <w10:anchorlock/>
              </v:group>
            </w:pict>
          </mc:Fallback>
        </mc:AlternateContent>
      </w:r>
      <w:r w:rsidR="00172289" w:rsidRPr="00C55658">
        <w:rPr>
          <w:rFonts w:ascii="Sakkal Majalla" w:hAnsi="Sakkal Majalla"/>
          <w:b/>
          <w:bCs/>
          <w:sz w:val="34"/>
          <w:rtl/>
        </w:rPr>
        <w:t xml:space="preserve"> </w:t>
      </w:r>
    </w:p>
    <w:p w14:paraId="6EFC458C"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القرارات تتخذ بالعاطفة وتبرر بالمنطق. الأبحاث العصبية تؤكد أن الدماغ العاطفي يستجيب أسرع من الدماغ المنطقي.</w:t>
      </w:r>
    </w:p>
    <w:p w14:paraId="5F04F582"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5C4B5A8F"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ابدأ بإثارة العاطفة ثم قدم الأدلة المنطقية.</w:t>
      </w:r>
    </w:p>
    <w:p w14:paraId="51DE1416"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القصص المؤثرة مع الإحصائيات الدقيقة.</w:t>
      </w:r>
    </w:p>
    <w:p w14:paraId="4FB57EA9"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اربط المحتوى بقيم وتطلعات المتدربين.</w:t>
      </w:r>
    </w:p>
    <w:p w14:paraId="00C8FE1A" w14:textId="5CB1A67B" w:rsidR="00172289" w:rsidRPr="00C55658" w:rsidRDefault="00C55658" w:rsidP="00C55658">
      <w:pPr>
        <w:spacing w:line="259" w:lineRule="auto"/>
        <w:rPr>
          <w:rFonts w:ascii="Sakkal Majalla" w:hAnsi="Sakkal Majalla"/>
          <w:b/>
          <w:bCs/>
          <w:sz w:val="34"/>
          <w:rtl/>
        </w:rPr>
      </w:pPr>
      <w:r w:rsidRPr="002A078C">
        <w:rPr>
          <w:rFonts w:ascii="Sakkal Majalla" w:hAnsi="Sakkal Majalla"/>
          <w:noProof/>
          <w:sz w:val="34"/>
          <w:lang w:bidi="ar-EG"/>
        </w:rPr>
        <w:lastRenderedPageBreak/>
        <mc:AlternateContent>
          <mc:Choice Requires="wpg">
            <w:drawing>
              <wp:inline distT="0" distB="0" distL="0" distR="0" wp14:anchorId="6B87542C" wp14:editId="4C458715">
                <wp:extent cx="5731510" cy="891540"/>
                <wp:effectExtent l="0" t="0" r="2540" b="22860"/>
                <wp:docPr id="158542630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03045576" name="مجموعة 47"/>
                        <wpg:cNvGrpSpPr/>
                        <wpg:grpSpPr>
                          <a:xfrm>
                            <a:off x="0" y="0"/>
                            <a:ext cx="5731510" cy="895351"/>
                            <a:chOff x="0" y="0"/>
                            <a:chExt cx="5878196" cy="918845"/>
                          </a:xfrm>
                        </wpg:grpSpPr>
                        <wpg:grpSp>
                          <wpg:cNvPr id="1155742159" name="مجموعة 48"/>
                          <wpg:cNvGrpSpPr/>
                          <wpg:grpSpPr>
                            <a:xfrm>
                              <a:off x="0" y="0"/>
                              <a:ext cx="5878196" cy="918845"/>
                              <a:chOff x="0" y="0"/>
                              <a:chExt cx="6240348" cy="919070"/>
                            </a:xfrm>
                          </wpg:grpSpPr>
                          <wpg:grpSp>
                            <wpg:cNvPr id="971603807" name="مجموعة 49"/>
                            <wpg:cNvGrpSpPr/>
                            <wpg:grpSpPr>
                              <a:xfrm>
                                <a:off x="0" y="169208"/>
                                <a:ext cx="5433072" cy="580613"/>
                                <a:chOff x="0" y="169208"/>
                                <a:chExt cx="5433072" cy="580613"/>
                              </a:xfrm>
                            </wpg:grpSpPr>
                            <wps:wsp>
                              <wps:cNvPr id="2497806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45385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85742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4248794" name="مربع نص 41"/>
                          <wps:cNvSpPr txBox="1"/>
                          <wps:spPr>
                            <a:xfrm>
                              <a:off x="204466" y="257055"/>
                              <a:ext cx="4615440" cy="389397"/>
                            </a:xfrm>
                            <a:prstGeom prst="rect">
                              <a:avLst/>
                            </a:prstGeom>
                            <a:noFill/>
                          </wps:spPr>
                          <wps:txbx>
                            <w:txbxContent>
                              <w:p w14:paraId="27070FAA" w14:textId="798458B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التأطير</w:t>
                                </w:r>
                              </w:p>
                            </w:txbxContent>
                          </wps:txbx>
                          <wps:bodyPr wrap="square" rtlCol="1">
                            <a:spAutoFit/>
                          </wps:bodyPr>
                        </wps:wsp>
                      </wpg:grpSp>
                      <pic:pic xmlns:pic="http://schemas.openxmlformats.org/drawingml/2006/picture">
                        <pic:nvPicPr>
                          <pic:cNvPr id="851534763"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87542C" id="_x0000_s161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nmKgkwcAAPkcAAAOAAAAZHJzL2Uyb0RvYy54bWzsWd2O00YUvq/Udxjl&#10;shLE/z8RC1qWgpC2FAEV7aXjTBIL2+Pak02W20KFeBFo1aqiLa14k+Rt+s2Mx3ayWZLdUqRKXOzG&#10;Y8/5nTNnvnP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ieYqC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16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">
                  <v:group id="مجموعة 48" o:spid="_x0000_s16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">
                    <v:group id="مجموعة 49" o:spid="_x0000_s16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">
                      <v:shape id="شكل حر 50" o:spid="_x0000_s16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" fillcolor="#a5a5a5 [2092]" stroked="f" strokeweight="1pt">
                        <v:stroke joinstyle="miter"/>
                      </v:roundrect>
                    </v:group>
                    <v:oval id="شكل بيضاوي 52" o:spid="_x0000_s16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" filled="f" strokecolor="#168489" strokeweight="1pt">
                      <v:stroke joinstyle="miter"/>
                    </v:oval>
                  </v:group>
                  <v:shape id="مربع نص 41" o:spid="_x0000_s162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" filled="f" stroked="f">
                    <v:textbox style="mso-fit-shape-to-text:t">
                      <w:txbxContent>
                        <w:p w14:paraId="27070FAA" w14:textId="798458B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التأطير</w:t>
                          </w:r>
                        </w:p>
                      </w:txbxContent>
                    </v:textbox>
                  </v:shape>
                </v:group>
                <v:shape id="صورة 54" o:spid="_x0000_s16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">
                  <v:imagedata r:id="rId99" o:title=""/>
                </v:shape>
                <w10:anchorlock/>
              </v:group>
            </w:pict>
          </mc:Fallback>
        </mc:AlternateContent>
      </w:r>
      <w:r w:rsidR="00172289" w:rsidRPr="00C55658">
        <w:rPr>
          <w:rFonts w:ascii="Sakkal Majalla" w:hAnsi="Sakkal Majalla"/>
          <w:b/>
          <w:bCs/>
          <w:sz w:val="34"/>
          <w:rtl/>
        </w:rPr>
        <w:t xml:space="preserve"> </w:t>
      </w:r>
    </w:p>
    <w:p w14:paraId="39C8E3B8"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الطريقة التي نقدم بها المعلومات تؤثر بشكل كبير على كيفية استقبالها. أظهرت دراسة شهيرة أن الناس يختارون بشكل مختلف عندما تقدم لهم نفس المعلومات بإطار إيجابي مقابل إطار سلبي.</w:t>
      </w:r>
    </w:p>
    <w:p w14:paraId="6AD4CD21"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00CE54A4"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قدم الفوائد بدلاً من التركيز على تجنب المشكلات.</w:t>
      </w:r>
    </w:p>
    <w:p w14:paraId="0691CF8E"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المصطلحات الإيجابية.</w:t>
      </w:r>
    </w:p>
    <w:p w14:paraId="22D42200" w14:textId="77777777" w:rsidR="00172289" w:rsidRDefault="00172289" w:rsidP="00172289">
      <w:pPr>
        <w:spacing w:line="259" w:lineRule="auto"/>
        <w:rPr>
          <w:rFonts w:ascii="Sakkal Majalla" w:hAnsi="Sakkal Majalla"/>
          <w:sz w:val="34"/>
        </w:rPr>
      </w:pPr>
      <w:r w:rsidRPr="00C55658">
        <w:rPr>
          <w:rFonts w:ascii="Sakkal Majalla" w:hAnsi="Sakkal Majalla"/>
          <w:sz w:val="34"/>
          <w:rtl/>
        </w:rPr>
        <w:t>- اختر بعناية الكلمات التي تعزز الشعور بالإمكانية والفرصة.</w:t>
      </w:r>
    </w:p>
    <w:p w14:paraId="68254B93" w14:textId="77777777" w:rsidR="00C55658" w:rsidRPr="00C55658" w:rsidRDefault="00C55658" w:rsidP="00172289">
      <w:pPr>
        <w:spacing w:line="259" w:lineRule="auto"/>
        <w:rPr>
          <w:rFonts w:ascii="Sakkal Majalla" w:hAnsi="Sakkal Majalla"/>
          <w:sz w:val="34"/>
          <w:rtl/>
        </w:rPr>
      </w:pPr>
    </w:p>
    <w:p w14:paraId="3F292DCE" w14:textId="49731281" w:rsidR="00172289" w:rsidRPr="00C55658" w:rsidRDefault="00C55658" w:rsidP="00172289">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0F540DFF" wp14:editId="1D385EFE">
                <wp:extent cx="5731510" cy="891540"/>
                <wp:effectExtent l="0" t="0" r="2540" b="22860"/>
                <wp:docPr id="143051851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5426344" name="مجموعة 47"/>
                        <wpg:cNvGrpSpPr/>
                        <wpg:grpSpPr>
                          <a:xfrm>
                            <a:off x="0" y="0"/>
                            <a:ext cx="5731510" cy="895351"/>
                            <a:chOff x="0" y="0"/>
                            <a:chExt cx="5878196" cy="918845"/>
                          </a:xfrm>
                        </wpg:grpSpPr>
                        <wpg:grpSp>
                          <wpg:cNvPr id="347528553" name="مجموعة 48"/>
                          <wpg:cNvGrpSpPr/>
                          <wpg:grpSpPr>
                            <a:xfrm>
                              <a:off x="0" y="0"/>
                              <a:ext cx="5878196" cy="918845"/>
                              <a:chOff x="0" y="0"/>
                              <a:chExt cx="6240348" cy="919070"/>
                            </a:xfrm>
                          </wpg:grpSpPr>
                          <wpg:grpSp>
                            <wpg:cNvPr id="136041816" name="مجموعة 49"/>
                            <wpg:cNvGrpSpPr/>
                            <wpg:grpSpPr>
                              <a:xfrm>
                                <a:off x="0" y="169208"/>
                                <a:ext cx="5433072" cy="580613"/>
                                <a:chOff x="0" y="169208"/>
                                <a:chExt cx="5433072" cy="580613"/>
                              </a:xfrm>
                            </wpg:grpSpPr>
                            <wps:wsp>
                              <wps:cNvPr id="13412126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50907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22038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4553528" name="مربع نص 41"/>
                          <wps:cNvSpPr txBox="1"/>
                          <wps:spPr>
                            <a:xfrm>
                              <a:off x="204466" y="257055"/>
                              <a:ext cx="4615440" cy="389397"/>
                            </a:xfrm>
                            <a:prstGeom prst="rect">
                              <a:avLst/>
                            </a:prstGeom>
                            <a:noFill/>
                          </wps:spPr>
                          <wps:txbx>
                            <w:txbxContent>
                              <w:p w14:paraId="4E4F569A" w14:textId="6759E0E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البداية والنهاية</w:t>
                                </w:r>
                              </w:p>
                            </w:txbxContent>
                          </wps:txbx>
                          <wps:bodyPr wrap="square" rtlCol="1">
                            <a:spAutoFit/>
                          </wps:bodyPr>
                        </wps:wsp>
                      </wpg:grpSp>
                      <pic:pic xmlns:pic="http://schemas.openxmlformats.org/drawingml/2006/picture">
                        <pic:nvPicPr>
                          <pic:cNvPr id="1927012861"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540DFF" id="_x0000_s16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10H4lgcAAPk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XXQfiWBwAA+R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6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">
                  <v:group id="مجموعة 48" o:spid="_x0000_s16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">
                    <v:group id="مجموعة 49" o:spid="_x0000_s16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">
                      <v:shape id="شكل حر 50" o:spid="_x0000_s16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" fillcolor="#a5a5a5 [2092]" stroked="f" strokeweight="1pt">
                        <v:stroke joinstyle="miter"/>
                      </v:roundrect>
                    </v:group>
                    <v:oval id="شكل بيضاوي 52" o:spid="_x0000_s16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" filled="f" strokecolor="#168489" strokeweight="1pt">
                      <v:stroke joinstyle="miter"/>
                    </v:oval>
                  </v:group>
                  <v:shape id="مربع نص 41" o:spid="_x0000_s163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" filled="f" stroked="f">
                    <v:textbox style="mso-fit-shape-to-text:t">
                      <w:txbxContent>
                        <w:p w14:paraId="4E4F569A" w14:textId="6759E0EC"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البداية والنهاية</w:t>
                          </w:r>
                        </w:p>
                      </w:txbxContent>
                    </v:textbox>
                  </v:shape>
                </v:group>
                <v:shape id="صورة 54" o:spid="_x0000_s16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">
                  <v:imagedata r:id="rId99" o:title=""/>
                </v:shape>
                <w10:anchorlock/>
              </v:group>
            </w:pict>
          </mc:Fallback>
        </mc:AlternateContent>
      </w:r>
      <w:r w:rsidR="00172289" w:rsidRPr="00C55658">
        <w:rPr>
          <w:rFonts w:ascii="Sakkal Majalla" w:hAnsi="Sakkal Majalla"/>
          <w:b/>
          <w:bCs/>
          <w:sz w:val="34"/>
          <w:rtl/>
        </w:rPr>
        <w:t xml:space="preserve"> </w:t>
      </w:r>
    </w:p>
    <w:p w14:paraId="29CEFD2F"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نميل لتذكر ما نسمعه في بداية ونهاية أي عرض تقديمي (تأثير البداية والنهاية).</w:t>
      </w:r>
    </w:p>
    <w:p w14:paraId="04D3BEDB"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4A4D95AD"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ضع أهم النقاط في بداية ونهاية الجلسة.</w:t>
      </w:r>
    </w:p>
    <w:p w14:paraId="1D73D794"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ابدأ بقوة لجذب الانتباه.</w:t>
      </w:r>
    </w:p>
    <w:p w14:paraId="0022186B"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اختم بملخص قوي وإلهامي.</w:t>
      </w:r>
    </w:p>
    <w:p w14:paraId="370F7792" w14:textId="1A0847A0" w:rsidR="00172289" w:rsidRPr="00C55658" w:rsidRDefault="00C55658" w:rsidP="00172289">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678F2F43" wp14:editId="62C479AE">
                <wp:extent cx="5731510" cy="891540"/>
                <wp:effectExtent l="0" t="0" r="2540" b="22860"/>
                <wp:docPr id="4791593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60341232" name="مجموعة 47"/>
                        <wpg:cNvGrpSpPr/>
                        <wpg:grpSpPr>
                          <a:xfrm>
                            <a:off x="0" y="0"/>
                            <a:ext cx="5731510" cy="895351"/>
                            <a:chOff x="0" y="0"/>
                            <a:chExt cx="5878196" cy="918845"/>
                          </a:xfrm>
                        </wpg:grpSpPr>
                        <wpg:grpSp>
                          <wpg:cNvPr id="138427813" name="مجموعة 48"/>
                          <wpg:cNvGrpSpPr/>
                          <wpg:grpSpPr>
                            <a:xfrm>
                              <a:off x="0" y="0"/>
                              <a:ext cx="5878196" cy="918845"/>
                              <a:chOff x="0" y="0"/>
                              <a:chExt cx="6240348" cy="919070"/>
                            </a:xfrm>
                          </wpg:grpSpPr>
                          <wpg:grpSp>
                            <wpg:cNvPr id="918382692" name="مجموعة 49"/>
                            <wpg:cNvGrpSpPr/>
                            <wpg:grpSpPr>
                              <a:xfrm>
                                <a:off x="0" y="169208"/>
                                <a:ext cx="5433072" cy="580613"/>
                                <a:chOff x="0" y="169208"/>
                                <a:chExt cx="5433072" cy="580613"/>
                              </a:xfrm>
                            </wpg:grpSpPr>
                            <wps:wsp>
                              <wps:cNvPr id="16270365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30187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06365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9979323" name="مربع نص 41"/>
                          <wps:cNvSpPr txBox="1"/>
                          <wps:spPr>
                            <a:xfrm>
                              <a:off x="204466" y="257055"/>
                              <a:ext cx="4615440" cy="389397"/>
                            </a:xfrm>
                            <a:prstGeom prst="rect">
                              <a:avLst/>
                            </a:prstGeom>
                            <a:noFill/>
                          </wps:spPr>
                          <wps:txbx>
                            <w:txbxContent>
                              <w:p w14:paraId="16A1027A" w14:textId="60683D65"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التكرار الاستراتيجي</w:t>
                                </w:r>
                              </w:p>
                            </w:txbxContent>
                          </wps:txbx>
                          <wps:bodyPr wrap="square" rtlCol="1">
                            <a:spAutoFit/>
                          </wps:bodyPr>
                        </wps:wsp>
                      </wpg:grpSp>
                      <pic:pic xmlns:pic="http://schemas.openxmlformats.org/drawingml/2006/picture">
                        <pic:nvPicPr>
                          <pic:cNvPr id="507879853"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8F2F43" id="_x0000_s16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HZ+oe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6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">
                  <v:group id="مجموعة 48" o:spid="_x0000_s16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">
                    <v:group id="مجموعة 49" o:spid="_x0000_s16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">
                      <v:shape id="شكل حر 50" o:spid="_x0000_s16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" fillcolor="#a5a5a5 [2092]" stroked="f" strokeweight="1pt">
                        <v:stroke joinstyle="miter"/>
                      </v:roundrect>
                    </v:group>
                    <v:oval id="شكل بيضاوي 52" o:spid="_x0000_s16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" filled="f" strokecolor="#168489" strokeweight="1pt">
                      <v:stroke joinstyle="miter"/>
                    </v:oval>
                  </v:group>
                  <v:shape id="مربع نص 41" o:spid="_x0000_s164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" filled="f" stroked="f">
                    <v:textbox style="mso-fit-shape-to-text:t">
                      <w:txbxContent>
                        <w:p w14:paraId="16A1027A" w14:textId="60683D65" w:rsidR="00C55658" w:rsidRDefault="00C55658" w:rsidP="00C55658">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قاعدة التكرار الاستراتيجي</w:t>
                          </w:r>
                        </w:p>
                      </w:txbxContent>
                    </v:textbox>
                  </v:shape>
                </v:group>
                <v:shape id="صورة 54" o:spid="_x0000_s16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">
                  <v:imagedata r:id="rId99" o:title=""/>
                </v:shape>
                <w10:anchorlock/>
              </v:group>
            </w:pict>
          </mc:Fallback>
        </mc:AlternateContent>
      </w:r>
      <w:r w:rsidR="00172289" w:rsidRPr="00C55658">
        <w:rPr>
          <w:rFonts w:ascii="Sakkal Majalla" w:hAnsi="Sakkal Majalla"/>
          <w:b/>
          <w:bCs/>
          <w:sz w:val="34"/>
          <w:rtl/>
        </w:rPr>
        <w:t xml:space="preserve"> </w:t>
      </w:r>
    </w:p>
    <w:p w14:paraId="676AE671"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xml:space="preserve">التكرار يعزز التعلم والإقناع. </w:t>
      </w:r>
      <w:r w:rsidRPr="00C55658">
        <w:rPr>
          <w:rFonts w:ascii="Sakkal Majalla" w:hAnsi="Sakkal Majalla"/>
          <w:sz w:val="34"/>
          <w:highlight w:val="lightGray"/>
          <w:rtl/>
        </w:rPr>
        <w:t>قال النبي صلى الله عليه وسلم: "إذا تكلم بكلمة أعادها ثلاثاً حتى تفهم عنه" (رواه البخاري).</w:t>
      </w:r>
    </w:p>
    <w:p w14:paraId="0B177371"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تطبيق للمدرب:</w:t>
      </w:r>
    </w:p>
    <w:p w14:paraId="1DB4693B"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كرر الرسائل الرئيسية بأشكال مختلفة.</w:t>
      </w:r>
    </w:p>
    <w:p w14:paraId="2D35B23C"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استخدم الملخصات المتكررة.</w:t>
      </w:r>
    </w:p>
    <w:p w14:paraId="00036B50" w14:textId="77777777" w:rsidR="00172289" w:rsidRPr="007F2F5B" w:rsidRDefault="00172289" w:rsidP="00172289">
      <w:pPr>
        <w:spacing w:line="259" w:lineRule="auto"/>
        <w:rPr>
          <w:rFonts w:ascii="Sakkal Majalla" w:hAnsi="Sakkal Majalla"/>
          <w:sz w:val="32"/>
          <w:szCs w:val="32"/>
          <w:rtl/>
        </w:rPr>
      </w:pPr>
      <w:r w:rsidRPr="00C55658">
        <w:rPr>
          <w:rFonts w:ascii="Sakkal Majalla" w:hAnsi="Sakkal Majalla"/>
          <w:sz w:val="34"/>
          <w:rtl/>
        </w:rPr>
        <w:t>- عزز المفاهيم الأساسية من خلال أنشطة متنوعة.</w:t>
      </w:r>
    </w:p>
    <w:p w14:paraId="78F0696F" w14:textId="3577619C" w:rsidR="00172289" w:rsidRDefault="00172289" w:rsidP="000101AD">
      <w:pPr>
        <w:keepNext/>
        <w:pageBreakBefore/>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7D8C15B7" wp14:editId="04B078CC">
                <wp:extent cx="5578240" cy="870789"/>
                <wp:effectExtent l="0" t="0" r="22860" b="24765"/>
                <wp:docPr id="28315004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57303177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26075818" name="مجموعة 39"/>
                        <wpg:cNvGrpSpPr/>
                        <wpg:grpSpPr>
                          <a:xfrm>
                            <a:off x="1" y="0"/>
                            <a:ext cx="5731509" cy="895349"/>
                            <a:chOff x="0" y="0"/>
                            <a:chExt cx="5878196" cy="918845"/>
                          </a:xfrm>
                        </wpg:grpSpPr>
                        <wpg:grpSp>
                          <wpg:cNvPr id="2114096783" name="مجموعة 40"/>
                          <wpg:cNvGrpSpPr/>
                          <wpg:grpSpPr>
                            <a:xfrm>
                              <a:off x="0" y="0"/>
                              <a:ext cx="5878196" cy="918845"/>
                              <a:chOff x="0" y="0"/>
                              <a:chExt cx="6240348" cy="919070"/>
                            </a:xfrm>
                          </wpg:grpSpPr>
                          <wpg:grpSp>
                            <wpg:cNvPr id="472104563" name="مجموعة 41"/>
                            <wpg:cNvGrpSpPr/>
                            <wpg:grpSpPr>
                              <a:xfrm>
                                <a:off x="0" y="169208"/>
                                <a:ext cx="5433072" cy="580613"/>
                                <a:chOff x="0" y="169208"/>
                                <a:chExt cx="5433072" cy="580613"/>
                              </a:xfrm>
                            </wpg:grpSpPr>
                            <wps:wsp>
                              <wps:cNvPr id="33284448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9410845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76454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6519052" name="مربع نص 41"/>
                          <wps:cNvSpPr txBox="1"/>
                          <wps:spPr>
                            <a:xfrm>
                              <a:off x="159679" y="256611"/>
                              <a:ext cx="4851305" cy="398676"/>
                            </a:xfrm>
                            <a:prstGeom prst="rect">
                              <a:avLst/>
                            </a:prstGeom>
                            <a:noFill/>
                          </wps:spPr>
                          <wps:txbx>
                            <w:txbxContent>
                              <w:p w14:paraId="6CFF66F2" w14:textId="20F36BB2" w:rsidR="00172289" w:rsidRDefault="00C55658" w:rsidP="00172289">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كيف أتعرّف على آلاف التجارب الناجحة لأكثر الأشخاص قوةً وتأثيراً وإقناعاً؟</w:t>
                                </w:r>
                              </w:p>
                            </w:txbxContent>
                          </wps:txbx>
                          <wps:bodyPr wrap="square" rtlCol="1">
                            <a:spAutoFit/>
                          </wps:bodyPr>
                        </wps:wsp>
                      </wpg:grpSp>
                    </wpg:wgp>
                  </a:graphicData>
                </a:graphic>
              </wp:inline>
            </w:drawing>
          </mc:Choice>
          <mc:Fallback>
            <w:pict>
              <v:group w14:anchorId="7D8C15B7" id="_x0000_s1644"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">
                <v:shape id="صورة 38" o:spid="_x0000_s164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">
                  <v:imagedata r:id="rId60" o:title=""/>
                </v:shape>
                <v:group id="مجموعة 39" o:spid="_x0000_s16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">
                  <v:group id="_x0000_s16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">
                    <v:group id="مجموعة 41" o:spid="_x0000_s16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">
                      <v:shape id="شكل حر 42" o:spid="_x0000_s16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" fillcolor="#168489" stroked="f" strokeweight="1pt">
                        <v:stroke joinstyle="miter"/>
                      </v:roundrect>
                    </v:group>
                    <v:oval id="شكل بيضاوي 44" o:spid="_x0000_s16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" filled="f" strokecolor="#a5a5a5 [2092]" strokeweight="1pt">
                      <v:stroke joinstyle="miter"/>
                    </v:oval>
                  </v:group>
                  <v:shape id="مربع نص 41" o:spid="_x0000_s1652"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" filled="f" stroked="f">
                    <v:textbox style="mso-fit-shape-to-text:t">
                      <w:txbxContent>
                        <w:p w14:paraId="6CFF66F2" w14:textId="20F36BB2" w:rsidR="00172289" w:rsidRDefault="00C55658" w:rsidP="00172289">
                          <w:pPr>
                            <w:rPr>
                              <w:rFonts w:eastAsia="Calibri" w:hAnsi="Adobe Arabic" w:cs="Adobe Arabic"/>
                              <w:b/>
                              <w:bCs/>
                              <w:color w:val="FFFFFF"/>
                              <w:kern w:val="24"/>
                              <w:sz w:val="36"/>
                              <w:szCs w:val="36"/>
                              <w:lang w:bidi="ar-EG"/>
                            </w:rPr>
                          </w:pPr>
                          <w:r w:rsidRPr="00C55658">
                            <w:rPr>
                              <w:rFonts w:eastAsia="Calibri" w:hAnsi="Adobe Arabic" w:cs="Adobe Arabic"/>
                              <w:b/>
                              <w:bCs/>
                              <w:color w:val="FFFFFF"/>
                              <w:kern w:val="24"/>
                              <w:sz w:val="36"/>
                              <w:szCs w:val="36"/>
                              <w:rtl/>
                              <w:lang w:bidi="ar-EG"/>
                            </w:rPr>
                            <w:t>كيف أتعرّف على آلاف التجارب الناجحة لأكثر الأشخاص قوةً وتأثيراً وإقناعاً؟</w:t>
                          </w:r>
                        </w:p>
                      </w:txbxContent>
                    </v:textbox>
                  </v:shape>
                </v:group>
                <w10:anchorlock/>
              </v:group>
            </w:pict>
          </mc:Fallback>
        </mc:AlternateContent>
      </w:r>
    </w:p>
    <w:p w14:paraId="3A09CD2F"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النمذجة كاستراتيجية تعل</w:t>
      </w:r>
      <w:r w:rsidRPr="00C55658">
        <w:rPr>
          <w:rFonts w:ascii="Sakkal Majalla" w:hAnsi="Sakkal Majalla" w:hint="cs"/>
          <w:b/>
          <w:bCs/>
          <w:color w:val="008080"/>
          <w:sz w:val="34"/>
          <w:rtl/>
        </w:rPr>
        <w:t>ّ</w:t>
      </w:r>
      <w:r w:rsidRPr="00C55658">
        <w:rPr>
          <w:rFonts w:ascii="Sakkal Majalla" w:hAnsi="Sakkal Majalla"/>
          <w:b/>
          <w:bCs/>
          <w:color w:val="008080"/>
          <w:sz w:val="34"/>
          <w:rtl/>
        </w:rPr>
        <w:t>م</w:t>
      </w:r>
    </w:p>
    <w:p w14:paraId="25115E11"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النمذجة هي عملية دراسة وتحليل ومحاكاة الأشخاص الناجحين. طور هذا المفهوم ريتشارد باندلر وجون غريندر في السبعينيات، وهو أحد أسس البرمجة اللغوية العصبية.</w:t>
      </w:r>
    </w:p>
    <w:p w14:paraId="26526B6C"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خطوات النمذجة الفع</w:t>
      </w:r>
      <w:r w:rsidRPr="00C55658">
        <w:rPr>
          <w:rFonts w:ascii="Sakkal Majalla" w:hAnsi="Sakkal Majalla" w:hint="cs"/>
          <w:b/>
          <w:bCs/>
          <w:color w:val="008080"/>
          <w:sz w:val="34"/>
          <w:rtl/>
        </w:rPr>
        <w:t>ّ</w:t>
      </w:r>
      <w:r w:rsidRPr="00C55658">
        <w:rPr>
          <w:rFonts w:ascii="Sakkal Majalla" w:hAnsi="Sakkal Majalla"/>
          <w:b/>
          <w:bCs/>
          <w:color w:val="008080"/>
          <w:sz w:val="34"/>
          <w:rtl/>
        </w:rPr>
        <w:t>الة:</w:t>
      </w:r>
    </w:p>
    <w:p w14:paraId="42EFDF62"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 xml:space="preserve">1. الاختيار: </w:t>
      </w:r>
      <w:r w:rsidRPr="00C55658">
        <w:rPr>
          <w:rFonts w:ascii="Sakkal Majalla" w:hAnsi="Sakkal Majalla"/>
          <w:sz w:val="34"/>
          <w:rtl/>
        </w:rPr>
        <w:t>حدد نماذج ناجحة في مجالك.</w:t>
      </w:r>
    </w:p>
    <w:p w14:paraId="07598194"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2. الملاحظة</w:t>
      </w:r>
      <w:r w:rsidRPr="00C55658">
        <w:rPr>
          <w:rFonts w:ascii="Sakkal Majalla" w:hAnsi="Sakkal Majalla"/>
          <w:sz w:val="34"/>
          <w:rtl/>
        </w:rPr>
        <w:t>: راقب بدقة سلوكياتهم وأساليبهم.</w:t>
      </w:r>
    </w:p>
    <w:p w14:paraId="0FCCCF7A"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3. التحليل:</w:t>
      </w:r>
      <w:r w:rsidRPr="00C55658">
        <w:rPr>
          <w:rFonts w:ascii="Sakkal Majalla" w:hAnsi="Sakkal Majalla"/>
          <w:sz w:val="34"/>
          <w:rtl/>
        </w:rPr>
        <w:t xml:space="preserve"> حدد العناصر الرئيسية لنجاحهم.</w:t>
      </w:r>
    </w:p>
    <w:p w14:paraId="3F404473"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 xml:space="preserve">4. التكييف: </w:t>
      </w:r>
      <w:r w:rsidRPr="00C55658">
        <w:rPr>
          <w:rFonts w:ascii="Sakkal Majalla" w:hAnsi="Sakkal Majalla"/>
          <w:sz w:val="34"/>
          <w:rtl/>
        </w:rPr>
        <w:t>عدل ما تعلمته ليناسب شخصيتك وأسلوبك.</w:t>
      </w:r>
    </w:p>
    <w:p w14:paraId="1F8ED469" w14:textId="77777777" w:rsidR="00172289" w:rsidRPr="00C55658" w:rsidRDefault="00172289" w:rsidP="00172289">
      <w:pPr>
        <w:spacing w:line="259" w:lineRule="auto"/>
        <w:rPr>
          <w:rFonts w:ascii="Sakkal Majalla" w:hAnsi="Sakkal Majalla"/>
          <w:sz w:val="34"/>
          <w:rtl/>
        </w:rPr>
      </w:pPr>
      <w:r w:rsidRPr="000101AD">
        <w:rPr>
          <w:rFonts w:ascii="Sakkal Majalla" w:hAnsi="Sakkal Majalla"/>
          <w:color w:val="C00000"/>
          <w:sz w:val="34"/>
          <w:rtl/>
        </w:rPr>
        <w:t xml:space="preserve">5. التطبيق: </w:t>
      </w:r>
      <w:r w:rsidRPr="00C55658">
        <w:rPr>
          <w:rFonts w:ascii="Sakkal Majalla" w:hAnsi="Sakkal Majalla"/>
          <w:sz w:val="34"/>
          <w:rtl/>
        </w:rPr>
        <w:t>جرب الاستراتيجيات المكتسبة في عملك.</w:t>
      </w:r>
    </w:p>
    <w:p w14:paraId="45777173" w14:textId="77777777" w:rsidR="00172289" w:rsidRPr="00C55658" w:rsidRDefault="00172289" w:rsidP="00172289">
      <w:pPr>
        <w:spacing w:line="259" w:lineRule="auto"/>
        <w:rPr>
          <w:rFonts w:ascii="Sakkal Majalla" w:hAnsi="Sakkal Majalla"/>
          <w:b/>
          <w:bCs/>
          <w:color w:val="008080"/>
          <w:sz w:val="34"/>
          <w:rtl/>
        </w:rPr>
      </w:pPr>
      <w:r w:rsidRPr="00C55658">
        <w:rPr>
          <w:rFonts w:ascii="Sakkal Majalla" w:hAnsi="Sakkal Majalla"/>
          <w:b/>
          <w:bCs/>
          <w:color w:val="008080"/>
          <w:sz w:val="34"/>
          <w:rtl/>
        </w:rPr>
        <w:t>مصادر للتعلم من النماذج الناجحة</w:t>
      </w:r>
    </w:p>
    <w:p w14:paraId="12481030"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1. كتب السيرة الذاتية والتطوير: تقدم رؤى عميقة لعقليات القادة والمؤثرين.</w:t>
      </w:r>
    </w:p>
    <w:p w14:paraId="71A1B8E2"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2. المؤتمرات والندوات: فرصة لمراقبة الخبراء مباشرة.</w:t>
      </w:r>
    </w:p>
    <w:p w14:paraId="643E9FD3"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 xml:space="preserve">3. المحتوى الرقمي: محاضرات </w:t>
      </w:r>
      <w:r w:rsidRPr="00C55658">
        <w:rPr>
          <w:rFonts w:ascii="Sakkal Majalla" w:hAnsi="Sakkal Majalla"/>
          <w:sz w:val="34"/>
        </w:rPr>
        <w:t>TED</w:t>
      </w:r>
      <w:r w:rsidRPr="00C55658">
        <w:rPr>
          <w:rFonts w:ascii="Sakkal Majalla" w:hAnsi="Sakkal Majalla"/>
          <w:sz w:val="34"/>
          <w:rtl/>
        </w:rPr>
        <w:t>، البودكاست، والدورات عبر الإنترنت.</w:t>
      </w:r>
    </w:p>
    <w:p w14:paraId="518646E1"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4. التوجيه المباشر: العمل عن قرب مع خبراء في مجالك.</w:t>
      </w:r>
    </w:p>
    <w:p w14:paraId="275A0ECA" w14:textId="77777777" w:rsidR="00172289" w:rsidRPr="00C55658" w:rsidRDefault="00172289" w:rsidP="00172289">
      <w:pPr>
        <w:spacing w:line="259" w:lineRule="auto"/>
        <w:rPr>
          <w:rFonts w:ascii="Sakkal Majalla" w:hAnsi="Sakkal Majalla"/>
          <w:sz w:val="34"/>
          <w:rtl/>
        </w:rPr>
      </w:pPr>
      <w:r w:rsidRPr="00C55658">
        <w:rPr>
          <w:rFonts w:ascii="Sakkal Majalla" w:hAnsi="Sakkal Majalla"/>
          <w:sz w:val="34"/>
          <w:rtl/>
        </w:rPr>
        <w:t>5. مجتمعات الممارسة: الانضمام لمجموعات مهنية للتعلم من الأقران.</w:t>
      </w:r>
    </w:p>
    <w:p w14:paraId="07C92407" w14:textId="77777777" w:rsidR="00C55658" w:rsidRPr="00CF32E1" w:rsidRDefault="00172289" w:rsidP="00172289">
      <w:pPr>
        <w:spacing w:line="259" w:lineRule="auto"/>
        <w:rPr>
          <w:rFonts w:ascii="Sakkal Majalla" w:hAnsi="Sakkal Majalla"/>
          <w:b/>
          <w:bCs/>
          <w:color w:val="008080"/>
          <w:sz w:val="34"/>
          <w:rtl/>
        </w:rPr>
      </w:pPr>
      <w:r w:rsidRPr="00CF32E1">
        <w:rPr>
          <w:rFonts w:ascii="Sakkal Majalla" w:hAnsi="Sakkal Majalla"/>
          <w:b/>
          <w:bCs/>
          <w:color w:val="008080"/>
          <w:sz w:val="34"/>
          <w:rtl/>
        </w:rPr>
        <w:t xml:space="preserve"> نماذج من المدربين المؤثرين عالمياً</w:t>
      </w:r>
    </w:p>
    <w:tbl>
      <w:tblPr>
        <w:tblStyle w:val="a6"/>
        <w:bidiVisual/>
        <w:tblW w:w="0" w:type="auto"/>
        <w:tblLook w:val="04A0" w:firstRow="1" w:lastRow="0" w:firstColumn="1" w:lastColumn="0" w:noHBand="0" w:noVBand="1"/>
      </w:tblPr>
      <w:tblGrid>
        <w:gridCol w:w="2254"/>
        <w:gridCol w:w="2254"/>
        <w:gridCol w:w="2254"/>
        <w:gridCol w:w="2254"/>
      </w:tblGrid>
      <w:tr w:rsidR="00C55658" w:rsidRPr="00C55658" w14:paraId="491B453F" w14:textId="77777777" w:rsidTr="00CF32E1">
        <w:tc>
          <w:tcPr>
            <w:tcW w:w="2254" w:type="dxa"/>
            <w:shd w:val="clear" w:color="auto" w:fill="BFBFBF" w:themeFill="background1" w:themeFillShade="BF"/>
            <w:vAlign w:val="center"/>
          </w:tcPr>
          <w:p w14:paraId="4F407E47" w14:textId="77777777" w:rsidR="00C55658" w:rsidRPr="00CF32E1" w:rsidRDefault="00C55658" w:rsidP="00CF32E1">
            <w:pPr>
              <w:spacing w:line="259" w:lineRule="auto"/>
              <w:jc w:val="center"/>
              <w:rPr>
                <w:rFonts w:ascii="Adobe Arabic" w:hAnsi="Adobe Arabic" w:cs="Adobe Arabic"/>
                <w:b/>
                <w:bCs/>
                <w:sz w:val="36"/>
                <w:szCs w:val="36"/>
                <w:rtl/>
              </w:rPr>
            </w:pPr>
          </w:p>
        </w:tc>
        <w:tc>
          <w:tcPr>
            <w:tcW w:w="2254" w:type="dxa"/>
            <w:shd w:val="clear" w:color="auto" w:fill="BFBFBF" w:themeFill="background1" w:themeFillShade="BF"/>
          </w:tcPr>
          <w:p w14:paraId="78395251" w14:textId="6BA27EE2" w:rsidR="00C55658" w:rsidRPr="00C55658" w:rsidRDefault="00C55658" w:rsidP="00C55658">
            <w:pPr>
              <w:spacing w:line="259" w:lineRule="auto"/>
              <w:jc w:val="center"/>
              <w:rPr>
                <w:rFonts w:ascii="Adobe Arabic" w:hAnsi="Adobe Arabic" w:cs="Adobe Arabic"/>
                <w:b/>
                <w:bCs/>
                <w:sz w:val="36"/>
                <w:szCs w:val="36"/>
                <w:rtl/>
              </w:rPr>
            </w:pPr>
            <w:r w:rsidRPr="00C55658">
              <w:rPr>
                <w:rFonts w:ascii="Adobe Arabic" w:hAnsi="Adobe Arabic" w:cs="Adobe Arabic"/>
                <w:b/>
                <w:bCs/>
                <w:sz w:val="36"/>
                <w:szCs w:val="36"/>
                <w:rtl/>
              </w:rPr>
              <w:t>توني روبنز</w:t>
            </w:r>
          </w:p>
        </w:tc>
        <w:tc>
          <w:tcPr>
            <w:tcW w:w="2254" w:type="dxa"/>
            <w:shd w:val="clear" w:color="auto" w:fill="BFBFBF" w:themeFill="background1" w:themeFillShade="BF"/>
          </w:tcPr>
          <w:p w14:paraId="4A17D62D" w14:textId="5CD2A84D" w:rsidR="00C55658" w:rsidRPr="00C55658" w:rsidRDefault="00C55658" w:rsidP="00C55658">
            <w:pPr>
              <w:spacing w:line="259" w:lineRule="auto"/>
              <w:jc w:val="center"/>
              <w:rPr>
                <w:rFonts w:ascii="Adobe Arabic" w:hAnsi="Adobe Arabic" w:cs="Adobe Arabic"/>
                <w:b/>
                <w:bCs/>
                <w:sz w:val="36"/>
                <w:szCs w:val="36"/>
                <w:rtl/>
              </w:rPr>
            </w:pPr>
            <w:r w:rsidRPr="00C55658">
              <w:rPr>
                <w:rFonts w:ascii="Adobe Arabic" w:hAnsi="Adobe Arabic" w:cs="Adobe Arabic"/>
                <w:b/>
                <w:bCs/>
                <w:sz w:val="36"/>
                <w:szCs w:val="36"/>
                <w:rtl/>
              </w:rPr>
              <w:t>برايان تريسي</w:t>
            </w:r>
          </w:p>
        </w:tc>
        <w:tc>
          <w:tcPr>
            <w:tcW w:w="2254" w:type="dxa"/>
            <w:shd w:val="clear" w:color="auto" w:fill="BFBFBF" w:themeFill="background1" w:themeFillShade="BF"/>
          </w:tcPr>
          <w:p w14:paraId="0F8053CB" w14:textId="0CDD519D" w:rsidR="00C55658" w:rsidRPr="00C55658" w:rsidRDefault="00C55658" w:rsidP="00C55658">
            <w:pPr>
              <w:spacing w:line="259" w:lineRule="auto"/>
              <w:jc w:val="center"/>
              <w:rPr>
                <w:rFonts w:ascii="Adobe Arabic" w:hAnsi="Adobe Arabic" w:cs="Adobe Arabic"/>
                <w:b/>
                <w:bCs/>
                <w:sz w:val="36"/>
                <w:szCs w:val="36"/>
                <w:rtl/>
              </w:rPr>
            </w:pPr>
            <w:r w:rsidRPr="00C55658">
              <w:rPr>
                <w:rFonts w:ascii="Adobe Arabic" w:hAnsi="Adobe Arabic" w:cs="Adobe Arabic"/>
                <w:b/>
                <w:bCs/>
                <w:sz w:val="36"/>
                <w:szCs w:val="36"/>
                <w:rtl/>
              </w:rPr>
              <w:t>سيمون سينيك</w:t>
            </w:r>
          </w:p>
        </w:tc>
      </w:tr>
      <w:tr w:rsidR="00C55658" w14:paraId="19BA6E25" w14:textId="77777777" w:rsidTr="00CF32E1">
        <w:tc>
          <w:tcPr>
            <w:tcW w:w="2254" w:type="dxa"/>
            <w:vAlign w:val="center"/>
          </w:tcPr>
          <w:p w14:paraId="363C6C10" w14:textId="6B9EC5A6" w:rsidR="00C55658" w:rsidRPr="00CF32E1" w:rsidRDefault="00CF32E1" w:rsidP="00CF32E1">
            <w:pPr>
              <w:spacing w:line="259" w:lineRule="auto"/>
              <w:jc w:val="center"/>
              <w:rPr>
                <w:rFonts w:ascii="Adobe Arabic" w:hAnsi="Adobe Arabic" w:cs="Adobe Arabic"/>
                <w:b/>
                <w:bCs/>
                <w:sz w:val="34"/>
                <w:rtl/>
              </w:rPr>
            </w:pPr>
            <w:r w:rsidRPr="00CF32E1">
              <w:rPr>
                <w:rFonts w:ascii="Adobe Arabic" w:hAnsi="Adobe Arabic" w:cs="Adobe Arabic"/>
                <w:b/>
                <w:bCs/>
                <w:sz w:val="34"/>
                <w:rtl/>
              </w:rPr>
              <w:t>استراتيجيات التأثير</w:t>
            </w:r>
          </w:p>
        </w:tc>
        <w:tc>
          <w:tcPr>
            <w:tcW w:w="2254" w:type="dxa"/>
          </w:tcPr>
          <w:p w14:paraId="470A640D" w14:textId="50B8539B" w:rsidR="00C55658" w:rsidRDefault="00CF32E1" w:rsidP="00CF32E1">
            <w:pPr>
              <w:spacing w:line="259" w:lineRule="auto"/>
              <w:jc w:val="left"/>
              <w:rPr>
                <w:rFonts w:ascii="Sakkal Majalla" w:hAnsi="Sakkal Majalla"/>
                <w:b/>
                <w:bCs/>
                <w:sz w:val="34"/>
                <w:rtl/>
              </w:rPr>
            </w:pPr>
            <w:r w:rsidRPr="00C55658">
              <w:rPr>
                <w:rFonts w:ascii="Sakkal Majalla" w:hAnsi="Sakkal Majalla"/>
                <w:sz w:val="34"/>
                <w:rtl/>
              </w:rPr>
              <w:t>الطاقة العالية، استخدام لغة الجسد القوية، الربط العاطفي.</w:t>
            </w:r>
          </w:p>
        </w:tc>
        <w:tc>
          <w:tcPr>
            <w:tcW w:w="2254" w:type="dxa"/>
          </w:tcPr>
          <w:p w14:paraId="74AD1013" w14:textId="1790AE35" w:rsidR="00C55658" w:rsidRPr="00CF32E1" w:rsidRDefault="00CF32E1" w:rsidP="00CF32E1">
            <w:pPr>
              <w:spacing w:line="259" w:lineRule="auto"/>
              <w:jc w:val="left"/>
              <w:rPr>
                <w:rFonts w:ascii="Sakkal Majalla" w:hAnsi="Sakkal Majalla"/>
                <w:sz w:val="34"/>
              </w:rPr>
            </w:pPr>
            <w:r w:rsidRPr="00C55658">
              <w:rPr>
                <w:rFonts w:ascii="Sakkal Majalla" w:hAnsi="Sakkal Majalla"/>
                <w:sz w:val="34"/>
                <w:rtl/>
              </w:rPr>
              <w:t>البساطة، التنظيم المنطقي، أمثلة من الحياة الواقعية.</w:t>
            </w:r>
          </w:p>
        </w:tc>
        <w:tc>
          <w:tcPr>
            <w:tcW w:w="2254" w:type="dxa"/>
          </w:tcPr>
          <w:p w14:paraId="2E4EA270" w14:textId="0A4209DD" w:rsidR="00C55658" w:rsidRDefault="00CF32E1" w:rsidP="00CF32E1">
            <w:pPr>
              <w:spacing w:line="259" w:lineRule="auto"/>
              <w:jc w:val="left"/>
              <w:rPr>
                <w:rFonts w:ascii="Sakkal Majalla" w:hAnsi="Sakkal Majalla"/>
                <w:b/>
                <w:bCs/>
                <w:sz w:val="34"/>
                <w:rtl/>
              </w:rPr>
            </w:pPr>
            <w:r w:rsidRPr="00C55658">
              <w:rPr>
                <w:rFonts w:ascii="Sakkal Majalla" w:hAnsi="Sakkal Majalla"/>
                <w:sz w:val="34"/>
                <w:rtl/>
              </w:rPr>
              <w:t>البدء بـ "لماذا"، استخدام الرسوم البيانية البسيطة، القصص المؤثرة.</w:t>
            </w:r>
          </w:p>
        </w:tc>
      </w:tr>
      <w:tr w:rsidR="00C55658" w14:paraId="408433F3" w14:textId="77777777" w:rsidTr="00CF32E1">
        <w:tc>
          <w:tcPr>
            <w:tcW w:w="2254" w:type="dxa"/>
            <w:vAlign w:val="center"/>
          </w:tcPr>
          <w:p w14:paraId="2020318C" w14:textId="65293F93" w:rsidR="00C55658" w:rsidRPr="00CF32E1" w:rsidRDefault="00CF32E1" w:rsidP="00CF32E1">
            <w:pPr>
              <w:spacing w:line="259" w:lineRule="auto"/>
              <w:jc w:val="center"/>
              <w:rPr>
                <w:rFonts w:ascii="Adobe Arabic" w:hAnsi="Adobe Arabic" w:cs="Adobe Arabic"/>
                <w:b/>
                <w:bCs/>
                <w:sz w:val="34"/>
                <w:rtl/>
              </w:rPr>
            </w:pPr>
            <w:r w:rsidRPr="00CF32E1">
              <w:rPr>
                <w:rFonts w:ascii="Adobe Arabic" w:hAnsi="Adobe Arabic" w:cs="Adobe Arabic"/>
                <w:b/>
                <w:bCs/>
                <w:sz w:val="34"/>
                <w:rtl/>
              </w:rPr>
              <w:t>الدروس المستفادة</w:t>
            </w:r>
          </w:p>
        </w:tc>
        <w:tc>
          <w:tcPr>
            <w:tcW w:w="2254" w:type="dxa"/>
          </w:tcPr>
          <w:p w14:paraId="0E1992DE" w14:textId="7F1BB3F7" w:rsidR="00C55658" w:rsidRPr="00CF32E1" w:rsidRDefault="00CF32E1" w:rsidP="00CF32E1">
            <w:pPr>
              <w:spacing w:line="259" w:lineRule="auto"/>
              <w:jc w:val="left"/>
              <w:rPr>
                <w:rFonts w:ascii="Sakkal Majalla" w:hAnsi="Sakkal Majalla"/>
                <w:sz w:val="34"/>
              </w:rPr>
            </w:pPr>
            <w:r w:rsidRPr="00C55658">
              <w:rPr>
                <w:rFonts w:ascii="Sakkal Majalla" w:hAnsi="Sakkal Majalla"/>
                <w:sz w:val="34"/>
                <w:rtl/>
              </w:rPr>
              <w:t xml:space="preserve">أهمية الحضور الجسدي، قوة القصص الشخصية، </w:t>
            </w:r>
            <w:r w:rsidRPr="00C55658">
              <w:rPr>
                <w:rFonts w:ascii="Sakkal Majalla" w:hAnsi="Sakkal Majalla"/>
                <w:sz w:val="34"/>
                <w:rtl/>
              </w:rPr>
              <w:lastRenderedPageBreak/>
              <w:t>التفاعل المباشر مع الجمهور.</w:t>
            </w:r>
          </w:p>
        </w:tc>
        <w:tc>
          <w:tcPr>
            <w:tcW w:w="2254" w:type="dxa"/>
          </w:tcPr>
          <w:p w14:paraId="0623FB4F" w14:textId="49D63C66" w:rsidR="00C55658" w:rsidRPr="00CF32E1" w:rsidRDefault="00CF32E1" w:rsidP="00CF32E1">
            <w:pPr>
              <w:spacing w:line="259" w:lineRule="auto"/>
              <w:jc w:val="left"/>
              <w:rPr>
                <w:rFonts w:ascii="Sakkal Majalla" w:hAnsi="Sakkal Majalla"/>
                <w:sz w:val="34"/>
              </w:rPr>
            </w:pPr>
            <w:r w:rsidRPr="00C55658">
              <w:rPr>
                <w:rFonts w:ascii="Sakkal Majalla" w:hAnsi="Sakkal Majalla"/>
                <w:sz w:val="34"/>
                <w:rtl/>
              </w:rPr>
              <w:lastRenderedPageBreak/>
              <w:t xml:space="preserve">قوة التبسيط، أهمية الهيكلة المنظمة </w:t>
            </w:r>
            <w:r w:rsidRPr="00C55658">
              <w:rPr>
                <w:rFonts w:ascii="Sakkal Majalla" w:hAnsi="Sakkal Majalla"/>
                <w:sz w:val="34"/>
                <w:rtl/>
              </w:rPr>
              <w:lastRenderedPageBreak/>
              <w:t>للمحتوى، استخدام الأمثلة العملية.</w:t>
            </w:r>
          </w:p>
        </w:tc>
        <w:tc>
          <w:tcPr>
            <w:tcW w:w="2254" w:type="dxa"/>
          </w:tcPr>
          <w:p w14:paraId="2D6CC311" w14:textId="1F90B77B" w:rsidR="00C55658" w:rsidRPr="00CF32E1" w:rsidRDefault="00CF32E1" w:rsidP="00CF32E1">
            <w:pPr>
              <w:spacing w:line="259" w:lineRule="auto"/>
              <w:jc w:val="left"/>
              <w:rPr>
                <w:rFonts w:ascii="Sakkal Majalla" w:hAnsi="Sakkal Majalla"/>
                <w:sz w:val="34"/>
              </w:rPr>
            </w:pPr>
            <w:r w:rsidRPr="00C55658">
              <w:rPr>
                <w:rFonts w:ascii="Sakkal Majalla" w:hAnsi="Sakkal Majalla"/>
                <w:sz w:val="34"/>
                <w:rtl/>
              </w:rPr>
              <w:lastRenderedPageBreak/>
              <w:t xml:space="preserve">أهمية توضيح الغرض، قوة البساطة </w:t>
            </w:r>
            <w:r w:rsidRPr="00C55658">
              <w:rPr>
                <w:rFonts w:ascii="Sakkal Majalla" w:hAnsi="Sakkal Majalla"/>
                <w:sz w:val="34"/>
                <w:rtl/>
              </w:rPr>
              <w:lastRenderedPageBreak/>
              <w:t>في التوضيح، الاتصال بالقيم العميقة.</w:t>
            </w:r>
          </w:p>
        </w:tc>
      </w:tr>
    </w:tbl>
    <w:p w14:paraId="44F6282F" w14:textId="5452CE82" w:rsidR="00172289" w:rsidRPr="00C55658" w:rsidRDefault="00172289" w:rsidP="00172289">
      <w:pPr>
        <w:spacing w:line="259" w:lineRule="auto"/>
        <w:rPr>
          <w:rFonts w:ascii="Sakkal Majalla" w:hAnsi="Sakkal Majalla"/>
          <w:b/>
          <w:bCs/>
          <w:sz w:val="34"/>
          <w:rtl/>
        </w:rPr>
      </w:pPr>
    </w:p>
    <w:p w14:paraId="11620B5A" w14:textId="77777777" w:rsidR="00172289" w:rsidRPr="00CF32E1" w:rsidRDefault="00172289" w:rsidP="00172289">
      <w:pPr>
        <w:spacing w:line="259" w:lineRule="auto"/>
        <w:rPr>
          <w:rFonts w:ascii="Sakkal Majalla" w:hAnsi="Sakkal Majalla"/>
          <w:b/>
          <w:bCs/>
          <w:color w:val="008080"/>
          <w:sz w:val="34"/>
          <w:rtl/>
        </w:rPr>
      </w:pPr>
      <w:r w:rsidRPr="00CF32E1">
        <w:rPr>
          <w:rFonts w:ascii="Sakkal Majalla" w:hAnsi="Sakkal Majalla"/>
          <w:b/>
          <w:bCs/>
          <w:color w:val="008080"/>
          <w:sz w:val="34"/>
          <w:rtl/>
        </w:rPr>
        <w:t>كيفية تطبيق الدروس المستفادة من النماذج</w:t>
      </w:r>
    </w:p>
    <w:p w14:paraId="795A41C0"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1. تحليل الأداء: </w:t>
      </w:r>
      <w:r w:rsidRPr="00C55658">
        <w:rPr>
          <w:rFonts w:ascii="Sakkal Majalla" w:hAnsi="Sakkal Majalla"/>
          <w:sz w:val="34"/>
          <w:rtl/>
        </w:rPr>
        <w:t>سجل جلساتك التدريبية وقارنها بأداء النماذج الناجحة.</w:t>
      </w:r>
    </w:p>
    <w:p w14:paraId="16995C96"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2. التجريب الموجه: </w:t>
      </w:r>
      <w:r w:rsidRPr="00C55658">
        <w:rPr>
          <w:rFonts w:ascii="Sakkal Majalla" w:hAnsi="Sakkal Majalla"/>
          <w:sz w:val="34"/>
          <w:rtl/>
        </w:rPr>
        <w:t>جرب استراتيجية واحدة جديدة في كل جلسة تدريبية.</w:t>
      </w:r>
    </w:p>
    <w:p w14:paraId="1481A775"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3. طلب التغذية الراجعة: </w:t>
      </w:r>
      <w:r w:rsidRPr="00C55658">
        <w:rPr>
          <w:rFonts w:ascii="Sakkal Majalla" w:hAnsi="Sakkal Majalla"/>
          <w:sz w:val="34"/>
          <w:rtl/>
        </w:rPr>
        <w:t>اسأل المتدربين عن فعالية الأساليب الجديدة.</w:t>
      </w:r>
    </w:p>
    <w:p w14:paraId="4D01F97D"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4. التعلم المستمر: </w:t>
      </w:r>
      <w:r w:rsidRPr="00C55658">
        <w:rPr>
          <w:rFonts w:ascii="Sakkal Majalla" w:hAnsi="Sakkal Majalla"/>
          <w:sz w:val="34"/>
          <w:rtl/>
        </w:rPr>
        <w:t>خصص وقتاً منتظماً لدراسة نماذج جديدة.</w:t>
      </w:r>
    </w:p>
    <w:p w14:paraId="5FCCFCE9" w14:textId="77777777" w:rsidR="00172289" w:rsidRPr="00C55658" w:rsidRDefault="00172289" w:rsidP="00172289">
      <w:pPr>
        <w:spacing w:line="259" w:lineRule="auto"/>
        <w:rPr>
          <w:rFonts w:ascii="Sakkal Majalla" w:hAnsi="Sakkal Majalla"/>
          <w:sz w:val="34"/>
          <w:rtl/>
        </w:rPr>
      </w:pPr>
      <w:r w:rsidRPr="00C76D56">
        <w:rPr>
          <w:rFonts w:ascii="Sakkal Majalla" w:hAnsi="Sakkal Majalla"/>
          <w:color w:val="C00000"/>
          <w:sz w:val="34"/>
          <w:rtl/>
        </w:rPr>
        <w:t xml:space="preserve">5. الجمع بين الأساليب: </w:t>
      </w:r>
      <w:r w:rsidRPr="00C55658">
        <w:rPr>
          <w:rFonts w:ascii="Sakkal Majalla" w:hAnsi="Sakkal Majalla"/>
          <w:sz w:val="34"/>
          <w:rtl/>
        </w:rPr>
        <w:t>طور أسلوبك الفريد من خلال دمج أفضل ما تعلمته.</w:t>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CF32E1" w:rsidRPr="00AB5D47" w14:paraId="34AD4395" w14:textId="77777777" w:rsidTr="005A091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031298D" w14:textId="77777777" w:rsidR="00CF32E1" w:rsidRPr="00B45CE2" w:rsidRDefault="00CF32E1" w:rsidP="005A091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1CC28CAD" wp14:editId="10DCE100">
                  <wp:extent cx="485140" cy="485140"/>
                  <wp:effectExtent l="0" t="0" r="0" b="0"/>
                  <wp:docPr id="638285369"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913EAEE" w14:textId="77777777" w:rsidR="00CF32E1" w:rsidRPr="00B45CE2" w:rsidRDefault="00CF32E1" w:rsidP="005A091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7C2864BB" w14:textId="58F9DF09" w:rsidR="00CF32E1" w:rsidRPr="00AB5D47" w:rsidRDefault="00CF32E1" w:rsidP="005A0916">
            <w:pPr>
              <w:jc w:val="center"/>
              <w:rPr>
                <w:rFonts w:ascii="Adobe Arabic" w:hAnsi="Adobe Arabic" w:cs="Adobe Arabic"/>
                <w:bCs/>
                <w:color w:val="168489"/>
                <w:sz w:val="52"/>
                <w:szCs w:val="52"/>
                <w:rtl/>
                <w:lang w:bidi="ar-EG"/>
              </w:rPr>
            </w:pPr>
            <w:r w:rsidRPr="00CF32E1">
              <w:rPr>
                <w:rFonts w:ascii="Adobe Arabic" w:hAnsi="Adobe Arabic" w:cs="Adobe Arabic"/>
                <w:bCs/>
                <w:color w:val="168489"/>
                <w:sz w:val="52"/>
                <w:szCs w:val="52"/>
                <w:rtl/>
                <w:lang w:bidi="ar-EG"/>
              </w:rPr>
              <w:t>"صانع التأثير"</w:t>
            </w:r>
          </w:p>
        </w:tc>
      </w:tr>
    </w:tbl>
    <w:p w14:paraId="76068976" w14:textId="77777777" w:rsidR="00CF32E1" w:rsidRPr="00613ABA" w:rsidRDefault="00CF32E1" w:rsidP="00CF32E1">
      <w:pPr>
        <w:rPr>
          <w:rFonts w:ascii="Sakkal Majalla" w:hAnsi="Sakkal Majalla"/>
          <w:color w:val="008080"/>
          <w:sz w:val="34"/>
          <w:rtl/>
        </w:rPr>
      </w:pPr>
      <w:r w:rsidRPr="00613ABA">
        <w:rPr>
          <w:noProof/>
          <w:color w:val="008080"/>
          <w:sz w:val="34"/>
        </w:rPr>
        <w:drawing>
          <wp:anchor distT="0" distB="0" distL="114300" distR="114300" simplePos="0" relativeHeight="252850176" behindDoc="0" locked="0" layoutInCell="1" allowOverlap="1" wp14:anchorId="5EE3437A" wp14:editId="4FA08872">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528127935"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73D46801" w14:textId="77777777" w:rsidR="00CF32E1" w:rsidRPr="00CF32E1" w:rsidRDefault="00CF32E1" w:rsidP="00CF32E1">
      <w:pPr>
        <w:spacing w:line="259" w:lineRule="auto"/>
        <w:rPr>
          <w:rFonts w:ascii="Sakkal Majalla" w:hAnsi="Sakkal Majalla"/>
          <w:b/>
          <w:bCs/>
          <w:color w:val="008080"/>
          <w:sz w:val="34"/>
          <w:rtl/>
        </w:rPr>
      </w:pPr>
      <w:r w:rsidRPr="00CF32E1">
        <w:rPr>
          <w:rFonts w:ascii="Sakkal Majalla" w:hAnsi="Sakkal Majalla"/>
          <w:b/>
          <w:bCs/>
          <w:color w:val="008080"/>
          <w:sz w:val="34"/>
          <w:rtl/>
        </w:rPr>
        <w:t>الهدف من النشاط:</w:t>
      </w:r>
    </w:p>
    <w:p w14:paraId="5DFF6D00" w14:textId="77777777" w:rsidR="00172289" w:rsidRDefault="00172289" w:rsidP="00172289">
      <w:pPr>
        <w:spacing w:line="259" w:lineRule="auto"/>
        <w:rPr>
          <w:rFonts w:ascii="Sakkal Majalla" w:hAnsi="Sakkal Majalla"/>
          <w:sz w:val="34"/>
          <w:rtl/>
        </w:rPr>
      </w:pPr>
      <w:r w:rsidRPr="00CF32E1">
        <w:rPr>
          <w:rFonts w:ascii="Sakkal Majalla" w:hAnsi="Sakkal Majalla"/>
          <w:sz w:val="34"/>
          <w:rtl/>
        </w:rPr>
        <w:t>تطبيق القواعد العشر للتأثير والإقناع في تصميم وتقديم نشاط تدريبي قصير.</w:t>
      </w:r>
    </w:p>
    <w:p w14:paraId="3D52DC5B" w14:textId="24AA77EA" w:rsidR="008F752D" w:rsidRPr="00CF32E1" w:rsidRDefault="008F752D" w:rsidP="008F752D">
      <w:pPr>
        <w:spacing w:line="259" w:lineRule="auto"/>
        <w:ind w:left="-897"/>
        <w:rPr>
          <w:rFonts w:ascii="Sakkal Majalla" w:hAnsi="Sakkal Majalla"/>
          <w:sz w:val="34"/>
          <w:rtl/>
        </w:rPr>
      </w:pPr>
      <w:r>
        <w:rPr>
          <w:noProof/>
        </w:rPr>
        <mc:AlternateContent>
          <mc:Choice Requires="wps">
            <w:drawing>
              <wp:inline distT="0" distB="0" distL="0" distR="0" wp14:anchorId="3AC70F98" wp14:editId="5D3845EF">
                <wp:extent cx="6785610" cy="6350000"/>
                <wp:effectExtent l="0" t="0" r="15240" b="12700"/>
                <wp:docPr id="30580480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6350000"/>
                        </a:xfrm>
                        <a:prstGeom prst="roundRect">
                          <a:avLst>
                            <a:gd name="adj" fmla="val 16667"/>
                          </a:avLst>
                        </a:prstGeom>
                        <a:solidFill>
                          <a:srgbClr val="EAF4E4"/>
                        </a:solidFill>
                        <a:ln w="12700">
                          <a:solidFill>
                            <a:schemeClr val="accent6"/>
                          </a:solidFill>
                          <a:miter lim="800000"/>
                          <a:headEnd/>
                          <a:tailEnd/>
                        </a:ln>
                      </wps:spPr>
                      <wps:txbx>
                        <w:txbxContent>
                          <w:p w14:paraId="2EDC535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575367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CB796F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A26BDB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48323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BBAB4F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4BCDA1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07A24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EA978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1C2EB6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DCEC45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4DF36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97E913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953DF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37666D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53746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CA6A09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F6C7C3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FE6AB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F3D778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41F537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D25CA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138DA0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10AE9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066FE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5FEFE3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26AE735"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AC70F98" id="_x0000_s1653" style="width:534.3pt;height:50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" fillcolor="#eaf4e4" strokecolor="#70ad47 [3209]" strokeweight="1pt">
                <v:stroke joinstyle="miter"/>
                <v:textbox inset="0,3mm,0">
                  <w:txbxContent>
                    <w:p w14:paraId="2EDC535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575367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CB796F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A26BDB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48323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BBAB4F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4BCDA1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07A24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EA978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1C2EB6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DCEC45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4DF36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97E913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7953DF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37666D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53746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CA6A09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F6C7C3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FE6AB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F3D778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41F537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D25CA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138DA0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10AE9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066FE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5FEFE3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26AE735" w14:textId="77777777" w:rsidR="008F752D" w:rsidRDefault="008F752D" w:rsidP="008F752D">
                      <w:pPr>
                        <w:jc w:val="center"/>
                        <w:rPr>
                          <w:sz w:val="22"/>
                          <w:szCs w:val="28"/>
                          <w:rtl/>
                          <w:lang w:bidi="ar-SY"/>
                        </w:rPr>
                      </w:pPr>
                    </w:p>
                  </w:txbxContent>
                </v:textbox>
                <w10:anchorlock/>
              </v:roundrect>
            </w:pict>
          </mc:Fallback>
        </mc:AlternateContent>
      </w:r>
    </w:p>
    <w:p w14:paraId="1B355050" w14:textId="0BE38D28" w:rsidR="00172289" w:rsidRDefault="00CF32E1" w:rsidP="00CF32E1">
      <w:pPr>
        <w:keepNext/>
        <w:pageBreakBefore/>
        <w:rPr>
          <w:rFonts w:ascii="Sakkal Majalla" w:hAnsi="Sakkal Majalla"/>
          <w:b/>
          <w:bCs/>
          <w:color w:val="FF0000"/>
          <w:sz w:val="32"/>
          <w:szCs w:val="32"/>
          <w:rtl/>
        </w:rPr>
      </w:pPr>
      <w:r w:rsidRPr="00B9790F">
        <w:rPr>
          <w:noProof/>
        </w:rPr>
        <w:lastRenderedPageBreak/>
        <mc:AlternateContent>
          <mc:Choice Requires="wpg">
            <w:drawing>
              <wp:inline distT="0" distB="0" distL="0" distR="0" wp14:anchorId="60D202B1" wp14:editId="73BE2DB1">
                <wp:extent cx="5711825" cy="737619"/>
                <wp:effectExtent l="0" t="0" r="22225" b="24765"/>
                <wp:docPr id="110865918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671202620" name="مجموعة 881967268"/>
                        <wpg:cNvGrpSpPr/>
                        <wpg:grpSpPr>
                          <a:xfrm>
                            <a:off x="0" y="165473"/>
                            <a:ext cx="5711825" cy="572146"/>
                            <a:chOff x="0" y="165446"/>
                            <a:chExt cx="6312597" cy="633543"/>
                          </a:xfrm>
                        </wpg:grpSpPr>
                        <wps:wsp>
                          <wps:cNvPr id="1171037078"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403765" name="مربع نص 2043426344"/>
                          <wps:cNvSpPr txBox="1"/>
                          <wps:spPr>
                            <a:xfrm>
                              <a:off x="3184368" y="165446"/>
                              <a:ext cx="2073788" cy="453527"/>
                            </a:xfrm>
                            <a:prstGeom prst="rect">
                              <a:avLst/>
                            </a:prstGeom>
                            <a:noFill/>
                          </wps:spPr>
                          <wps:txbx>
                            <w:txbxContent>
                              <w:p w14:paraId="5DDFB680" w14:textId="77777777" w:rsidR="00CF32E1" w:rsidRDefault="00CF32E1" w:rsidP="00CF32E1">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27254025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47007679" name="Picture 1717196180" descr="Submission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0D202B1" id="_x0000_s1654"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">
                <v:group id="مجموعة 881967268" o:spid="_x0000_s1655"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">
                  <v:roundrect id="مستطيل مستدير الزوايا 769901" o:spid="_x0000_s1656"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" fillcolor="#168489" strokecolor="#168489" strokeweight="1pt">
                    <v:stroke joinstyle="miter"/>
                  </v:roundrect>
                  <v:shape id="مربع نص 2043426344" o:spid="_x0000_s1657"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" filled="f" stroked="f">
                    <v:textbox style="mso-fit-shape-to-text:t">
                      <w:txbxContent>
                        <w:p w14:paraId="5DDFB680" w14:textId="77777777" w:rsidR="00CF32E1" w:rsidRDefault="00CF32E1" w:rsidP="00CF32E1">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658"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" fillcolor="#168489" strokecolor="#168489" strokeweight="1pt">
                    <v:stroke joinstyle="miter"/>
                  </v:roundrect>
                </v:group>
                <v:shape id="Picture 1717196180" o:spid="_x0000_s1659"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">
                  <v:imagedata r:id="rId86" o:title="Submission "/>
                </v:shape>
                <w10:anchorlock/>
              </v:group>
            </w:pict>
          </mc:Fallback>
        </mc:AlternateContent>
      </w:r>
    </w:p>
    <w:p w14:paraId="6756C661" w14:textId="77777777" w:rsidR="00172289" w:rsidRPr="00CF32E1" w:rsidRDefault="00172289" w:rsidP="00172289">
      <w:pPr>
        <w:spacing w:line="259" w:lineRule="auto"/>
        <w:rPr>
          <w:rFonts w:ascii="Sakkal Majalla" w:hAnsi="Sakkal Majalla"/>
          <w:b/>
          <w:bCs/>
          <w:color w:val="008080"/>
          <w:sz w:val="34"/>
          <w:rtl/>
        </w:rPr>
      </w:pPr>
      <w:r w:rsidRPr="00CF32E1">
        <w:rPr>
          <w:rFonts w:ascii="Sakkal Majalla" w:hAnsi="Sakkal Majalla" w:hint="cs"/>
          <w:b/>
          <w:bCs/>
          <w:color w:val="008080"/>
          <w:sz w:val="34"/>
          <w:rtl/>
        </w:rPr>
        <w:t>ضع كلمة صح أمام العبارة الصحيحة، وكلمة غلط أمام العبارة المغلوطة، معللاً إجابتك.</w:t>
      </w:r>
    </w:p>
    <w:p w14:paraId="070575B9" w14:textId="77777777"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1. التأثير والإقناع يعتمدان بشكل أساسي على المحتوى المقدّم وليس على شخصية المدرب.</w:t>
      </w:r>
    </w:p>
    <w:p w14:paraId="6C8D299A" w14:textId="77777777" w:rsidR="008F752D" w:rsidRDefault="008F752D" w:rsidP="00172289">
      <w:pPr>
        <w:spacing w:line="259" w:lineRule="auto"/>
        <w:rPr>
          <w:rFonts w:ascii="Sakkal Majalla" w:hAnsi="Sakkal Majalla"/>
          <w:color w:val="C00000"/>
          <w:sz w:val="34"/>
          <w:rtl/>
        </w:rPr>
      </w:pPr>
    </w:p>
    <w:p w14:paraId="4C493E1C" w14:textId="22B3F365"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2. قاعدة الندرة تعني أن الناس يقدرون ما هو محدود أو صعب الحصول عليه أكثر مما هو متاح بكثرة.</w:t>
      </w:r>
    </w:p>
    <w:p w14:paraId="5AE6DC7C" w14:textId="77777777" w:rsidR="008F752D" w:rsidRDefault="008F752D" w:rsidP="00172289">
      <w:pPr>
        <w:spacing w:line="259" w:lineRule="auto"/>
        <w:rPr>
          <w:rFonts w:ascii="Sakkal Majalla" w:hAnsi="Sakkal Majalla"/>
          <w:color w:val="C00000"/>
          <w:sz w:val="34"/>
          <w:rtl/>
        </w:rPr>
      </w:pPr>
    </w:p>
    <w:p w14:paraId="350BAF35" w14:textId="7E81F6D2"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3. استخدام الإحصائيات والبيانات المنطقية أكثر فعالية من القصص في عملية الإقناع.</w:t>
      </w:r>
    </w:p>
    <w:p w14:paraId="1573F2EE" w14:textId="77777777" w:rsidR="008F752D" w:rsidRDefault="008F752D" w:rsidP="00172289">
      <w:pPr>
        <w:spacing w:line="259" w:lineRule="auto"/>
        <w:rPr>
          <w:rFonts w:ascii="Sakkal Majalla" w:hAnsi="Sakkal Majalla"/>
          <w:color w:val="C00000"/>
          <w:sz w:val="34"/>
          <w:rtl/>
        </w:rPr>
      </w:pPr>
    </w:p>
    <w:p w14:paraId="5DD7DF22" w14:textId="65A5672C"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4. النمذجة هي عملية محاكاة الأشخاص الناجحين بشكل حرفي دون تكييف استراتيجياتهم مع شخصيتك الفريدة.</w:t>
      </w:r>
    </w:p>
    <w:p w14:paraId="2B65BB4A" w14:textId="77777777" w:rsidR="008F752D" w:rsidRDefault="008F752D" w:rsidP="00172289">
      <w:pPr>
        <w:spacing w:line="259" w:lineRule="auto"/>
        <w:rPr>
          <w:rFonts w:ascii="Sakkal Majalla" w:hAnsi="Sakkal Majalla"/>
          <w:color w:val="C00000"/>
          <w:sz w:val="34"/>
          <w:rtl/>
        </w:rPr>
      </w:pPr>
    </w:p>
    <w:p w14:paraId="0AFF1AF5" w14:textId="1C3B562D" w:rsidR="00172289" w:rsidRPr="00CF32E1" w:rsidRDefault="00172289" w:rsidP="00172289">
      <w:pPr>
        <w:spacing w:line="259" w:lineRule="auto"/>
        <w:rPr>
          <w:rFonts w:ascii="Adobe Arabic" w:hAnsi="Adobe Arabic" w:cs="Adobe Arabic"/>
          <w:b/>
          <w:bCs/>
          <w:color w:val="008080"/>
          <w:sz w:val="36"/>
          <w:szCs w:val="36"/>
          <w:rtl/>
        </w:rPr>
      </w:pPr>
      <w:r w:rsidRPr="00CF32E1">
        <w:rPr>
          <w:rFonts w:ascii="Adobe Arabic" w:hAnsi="Adobe Arabic" w:cs="Adobe Arabic"/>
          <w:b/>
          <w:bCs/>
          <w:color w:val="008080"/>
          <w:sz w:val="36"/>
          <w:szCs w:val="36"/>
          <w:rtl/>
        </w:rPr>
        <w:t>5. قاعدة البداية والنهاية تشير إلى أن الناس يتذكرون بشكل أفضل المعلومات التي تقدم في بداية ونهاية العرض التقديمي.</w:t>
      </w:r>
    </w:p>
    <w:p w14:paraId="30FCA9D1" w14:textId="77777777" w:rsidR="008F752D" w:rsidRDefault="008F752D" w:rsidP="00C76D56">
      <w:pPr>
        <w:spacing w:line="259" w:lineRule="auto"/>
        <w:jc w:val="center"/>
        <w:rPr>
          <w:rFonts w:ascii="Sakkal Majalla" w:hAnsi="Sakkal Majalla"/>
          <w:color w:val="C00000"/>
          <w:sz w:val="34"/>
          <w:rtl/>
        </w:rPr>
      </w:pPr>
    </w:p>
    <w:p w14:paraId="1A1D3629" w14:textId="77777777" w:rsidR="008F752D" w:rsidRDefault="008F752D" w:rsidP="00C76D56">
      <w:pPr>
        <w:spacing w:line="259" w:lineRule="auto"/>
        <w:jc w:val="center"/>
        <w:rPr>
          <w:rFonts w:ascii="Sakkal Majalla" w:hAnsi="Sakkal Majalla"/>
          <w:color w:val="C00000"/>
          <w:sz w:val="34"/>
          <w:rtl/>
        </w:rPr>
      </w:pPr>
    </w:p>
    <w:p w14:paraId="1A3B1BE4" w14:textId="77777777" w:rsidR="008F752D" w:rsidRDefault="008F752D" w:rsidP="00C76D56">
      <w:pPr>
        <w:spacing w:line="259" w:lineRule="auto"/>
        <w:jc w:val="center"/>
        <w:rPr>
          <w:rFonts w:ascii="Sakkal Majalla" w:hAnsi="Sakkal Majalla"/>
          <w:color w:val="C00000"/>
          <w:sz w:val="34"/>
          <w:rtl/>
        </w:rPr>
      </w:pPr>
    </w:p>
    <w:p w14:paraId="0AAA4613" w14:textId="6DB37FCF" w:rsidR="00C76D56" w:rsidRPr="00CF32E1" w:rsidRDefault="00C76D56" w:rsidP="00C76D56">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856B58D" wp14:editId="62F8A8FD">
            <wp:extent cx="1104900" cy="1104900"/>
            <wp:effectExtent l="0" t="0" r="0" b="0"/>
            <wp:docPr id="650377949" name="صورة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377949" name="صورة 650377949"/>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104912" cy="1104912"/>
                    </a:xfrm>
                    <a:prstGeom prst="rect">
                      <a:avLst/>
                    </a:prstGeom>
                  </pic:spPr>
                </pic:pic>
              </a:graphicData>
            </a:graphic>
          </wp:inline>
        </w:drawing>
      </w:r>
    </w:p>
    <w:p w14:paraId="7F0F26FA" w14:textId="2A1942C0" w:rsidR="00172289" w:rsidRPr="00CF32E1" w:rsidRDefault="00CF32E1" w:rsidP="00CF32E1">
      <w:pPr>
        <w:keepNext/>
        <w:pageBreakBefore/>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424F6899" wp14:editId="7B6C81C8">
                <wp:extent cx="5633504" cy="593062"/>
                <wp:effectExtent l="0" t="0" r="5715" b="0"/>
                <wp:docPr id="217225073"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102627783"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4317747"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7067770" name="TextBox 7"/>
                        <wps:cNvSpPr txBox="1"/>
                        <wps:spPr>
                          <a:xfrm>
                            <a:off x="1796583" y="0"/>
                            <a:ext cx="4386580" cy="536575"/>
                          </a:xfrm>
                          <a:prstGeom prst="rect">
                            <a:avLst/>
                          </a:prstGeom>
                          <a:noFill/>
                        </wps:spPr>
                        <wps:txbx>
                          <w:txbxContent>
                            <w:p w14:paraId="7FD127A2" w14:textId="77777777" w:rsidR="00CF32E1" w:rsidRDefault="00CF32E1" w:rsidP="00CF32E1">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424F6899" id="_x0000_s166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">
                <v:rect id="Rectangle 388507700" o:spid="_x0000_s166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" fillcolor="#f2f2f2 [3052]" stroked="f" strokeweight="1pt"/>
                <v:rect id="Rectangle 388507701" o:spid="_x0000_s166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" fillcolor="#168489" stroked="f" strokeweight="1pt"/>
                <v:shape id="TextBox 7" o:spid="_x0000_s166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" filled="f" stroked="f">
                  <v:textbox>
                    <w:txbxContent>
                      <w:p w14:paraId="7FD127A2" w14:textId="77777777" w:rsidR="00CF32E1" w:rsidRDefault="00CF32E1" w:rsidP="00CF32E1">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03574C25" w14:textId="5056AE9E" w:rsidR="00172289" w:rsidRPr="00CF32E1" w:rsidRDefault="00C76D56" w:rsidP="00172289">
      <w:pPr>
        <w:spacing w:line="259" w:lineRule="auto"/>
        <w:rPr>
          <w:rFonts w:ascii="Sakkal Majalla" w:hAnsi="Sakkal Majalla"/>
          <w:sz w:val="34"/>
          <w:rtl/>
        </w:rPr>
      </w:pPr>
      <w:r>
        <w:rPr>
          <w:noProof/>
        </w:rPr>
        <w:drawing>
          <wp:anchor distT="0" distB="0" distL="114300" distR="114300" simplePos="0" relativeHeight="252906496" behindDoc="1" locked="0" layoutInCell="1" allowOverlap="1" wp14:anchorId="6639FBFB" wp14:editId="6CF736A7">
            <wp:simplePos x="0" y="0"/>
            <wp:positionH relativeFrom="column">
              <wp:posOffset>-28433</wp:posOffset>
            </wp:positionH>
            <wp:positionV relativeFrom="paragraph">
              <wp:posOffset>1030605</wp:posOffset>
            </wp:positionV>
            <wp:extent cx="1388110" cy="1388110"/>
            <wp:effectExtent l="0" t="0" r="0" b="0"/>
            <wp:wrapTight wrapText="bothSides">
              <wp:wrapPolygon edited="0">
                <wp:start x="13596" y="17154"/>
                <wp:lineTo x="18339" y="16561"/>
                <wp:lineTo x="20414" y="13893"/>
                <wp:lineTo x="19821" y="10336"/>
                <wp:lineTo x="16561" y="7075"/>
                <wp:lineTo x="14782" y="7075"/>
                <wp:lineTo x="19821" y="5296"/>
                <wp:lineTo x="19821" y="4111"/>
                <wp:lineTo x="15078" y="3518"/>
                <wp:lineTo x="3221" y="3518"/>
                <wp:lineTo x="1739" y="4111"/>
                <wp:lineTo x="850" y="11818"/>
                <wp:lineTo x="2332" y="17154"/>
                <wp:lineTo x="13596" y="17154"/>
              </wp:wrapPolygon>
            </wp:wrapTight>
            <wp:docPr id="737648079" name="صورة 892" descr="صورة تحتوي على تلبيس, رجل, رسوم متحركة, لقطة شاش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48079" name="صورة 892" descr="صورة تحتوي على تلبيس, رجل, رسوم متحركة, لقطة شاشة&#10;&#10;قد يكون المحتوى الذي تم إنشاؤه بواسطة الذكاء الاصطناعي غير صحيح."/>
                    <pic:cNvPicPr/>
                  </pic:nvPicPr>
                  <pic:blipFill>
                    <a:blip r:embed="rId133" cstate="print">
                      <a:extLst>
                        <a:ext uri="{28A0092B-C50C-407E-A947-70E740481C1C}">
                          <a14:useLocalDpi xmlns:a14="http://schemas.microsoft.com/office/drawing/2010/main" val="0"/>
                        </a:ext>
                      </a:extLst>
                    </a:blip>
                    <a:stretch>
                      <a:fillRect/>
                    </a:stretch>
                  </pic:blipFill>
                  <pic:spPr>
                    <a:xfrm rot="10800000" flipV="1">
                      <a:off x="0" y="0"/>
                      <a:ext cx="1388110" cy="1388110"/>
                    </a:xfrm>
                    <a:prstGeom prst="rect">
                      <a:avLst/>
                    </a:prstGeom>
                  </pic:spPr>
                </pic:pic>
              </a:graphicData>
            </a:graphic>
          </wp:anchor>
        </w:drawing>
      </w:r>
      <w:r w:rsidR="00172289" w:rsidRPr="00CF32E1">
        <w:rPr>
          <w:rFonts w:ascii="Sakkal Majalla" w:hAnsi="Sakkal Majalla"/>
          <w:sz w:val="34"/>
          <w:rtl/>
        </w:rPr>
        <w:t xml:space="preserve">في ختام هذه الجلسة، تعلمنا أن فن التأثير والإقناع ليس موهبة فطرية فحسب، بل هو مهارة يمكن تنميتها من خلال الممارسة والتعلم المستمر. </w:t>
      </w:r>
      <w:r w:rsidR="00172289" w:rsidRPr="00C9707A">
        <w:rPr>
          <w:rFonts w:ascii="Sakkal Majalla" w:hAnsi="Sakkal Majalla"/>
          <w:sz w:val="34"/>
          <w:highlight w:val="lightGray"/>
          <w:rtl/>
        </w:rPr>
        <w:t>قال الإمام الشافعي: "ما ناظرت أحداً إلا تمنيت أن يظهر الله الحق على لسانه".</w:t>
      </w:r>
      <w:r w:rsidR="00172289" w:rsidRPr="00CF32E1">
        <w:rPr>
          <w:rFonts w:ascii="Sakkal Majalla" w:hAnsi="Sakkal Majalla"/>
          <w:sz w:val="34"/>
          <w:rtl/>
        </w:rPr>
        <w:t xml:space="preserve"> هذه الكلمات تلخص روح المدرب الفعّال الذي يسعى للتأثير الإيجابي وإيصال المعرفة النافعة.</w:t>
      </w:r>
      <w:r w:rsidRPr="00C76D56">
        <w:rPr>
          <w:noProof/>
        </w:rPr>
        <w:t xml:space="preserve"> </w:t>
      </w:r>
    </w:p>
    <w:p w14:paraId="4710DCB7" w14:textId="77777777" w:rsidR="00172289" w:rsidRPr="00CF32E1" w:rsidRDefault="00172289" w:rsidP="00172289">
      <w:pPr>
        <w:spacing w:line="259" w:lineRule="auto"/>
        <w:rPr>
          <w:rFonts w:ascii="Sakkal Majalla" w:hAnsi="Sakkal Majalla"/>
          <w:sz w:val="34"/>
          <w:rtl/>
        </w:rPr>
      </w:pPr>
      <w:r w:rsidRPr="00CF32E1">
        <w:rPr>
          <w:rFonts w:ascii="Sakkal Majalla" w:hAnsi="Sakkal Majalla"/>
          <w:sz w:val="34"/>
          <w:rtl/>
        </w:rPr>
        <w:t>لقد استعرضنا أسس الإقناع الفعّال، والقواعد العشر للتأثير، وكيفية التعلم من النماذج الناجحة. الآن، أنتم مسلحون بالأدوات اللازمة لتصبحوا مدربين أكثر تأثيراً وإقناعاً في مجالاتكم. تذكروا دائماً أن قوة التأثير تأتي مع مسؤولية كبيرة؛ استخدموها لنفع الآخرين وخدمة المجتمع.</w:t>
      </w:r>
    </w:p>
    <w:p w14:paraId="6CF037F0" w14:textId="77777777" w:rsidR="00172289" w:rsidRPr="00CF32E1" w:rsidRDefault="00172289" w:rsidP="00172289">
      <w:pPr>
        <w:spacing w:line="259" w:lineRule="auto"/>
        <w:rPr>
          <w:rFonts w:ascii="Sakkal Majalla" w:hAnsi="Sakkal Majalla"/>
          <w:sz w:val="34"/>
          <w:rtl/>
        </w:rPr>
      </w:pPr>
      <w:r w:rsidRPr="00C9707A">
        <w:rPr>
          <w:rFonts w:ascii="Sakkal Majalla" w:hAnsi="Sakkal Majalla"/>
          <w:sz w:val="34"/>
          <w:highlight w:val="lightGray"/>
          <w:rtl/>
        </w:rPr>
        <w:t>"من سلك طريقاً يلتمس فيه علماً سهل الله له طريقاً إلى الجنة" (رواه مسلم).</w:t>
      </w:r>
      <w:r w:rsidRPr="00CF32E1">
        <w:rPr>
          <w:rFonts w:ascii="Sakkal Majalla" w:hAnsi="Sakkal Majalla"/>
          <w:sz w:val="34"/>
          <w:rtl/>
        </w:rPr>
        <w:t xml:space="preserve"> فليكن هدفكم دائماً هو نشر العلم النافع وإحداث تغيير إيجابي في حياة متدربيكم.</w:t>
      </w:r>
    </w:p>
    <w:p w14:paraId="75A53018" w14:textId="77777777" w:rsidR="00C76D56" w:rsidRDefault="00C76D56" w:rsidP="00C76D56">
      <w:pPr>
        <w:jc w:val="center"/>
      </w:pPr>
    </w:p>
    <w:p w14:paraId="0AFE0B12" w14:textId="77777777" w:rsidR="00C76D56" w:rsidRDefault="00C76D56" w:rsidP="00C76D56">
      <w:pPr>
        <w:jc w:val="center"/>
      </w:pPr>
    </w:p>
    <w:p w14:paraId="1C8D4591" w14:textId="77777777" w:rsidR="00C76D56" w:rsidRDefault="00C76D56" w:rsidP="00C76D56">
      <w:pPr>
        <w:jc w:val="center"/>
      </w:pPr>
    </w:p>
    <w:p w14:paraId="498A75E0" w14:textId="77777777" w:rsidR="00C76D56" w:rsidRDefault="00C76D56" w:rsidP="00C76D56">
      <w:pPr>
        <w:jc w:val="center"/>
      </w:pPr>
    </w:p>
    <w:p w14:paraId="7F191FDD" w14:textId="4AFE67D4" w:rsidR="00AA0F2A" w:rsidRDefault="00AA0F2A" w:rsidP="00C76D56">
      <w:pPr>
        <w:jc w:val="center"/>
      </w:pPr>
    </w:p>
    <w:p w14:paraId="01E8538E" w14:textId="77777777" w:rsidR="00403E19" w:rsidRDefault="00403E19" w:rsidP="00403E19">
      <w:pPr>
        <w:rPr>
          <w:rtl/>
          <w:lang w:bidi="ar-EG"/>
        </w:rPr>
      </w:pPr>
    </w:p>
    <w:p w14:paraId="48DA2236" w14:textId="77777777" w:rsidR="00403E19" w:rsidRDefault="00403E19" w:rsidP="00403E19">
      <w:pPr>
        <w:rPr>
          <w:rtl/>
        </w:rPr>
      </w:pPr>
    </w:p>
    <w:p w14:paraId="735F513A" w14:textId="77777777" w:rsidR="00C0289F" w:rsidRDefault="00C0289F" w:rsidP="00403E19">
      <w:pPr>
        <w:rPr>
          <w:rtl/>
        </w:rPr>
      </w:pPr>
    </w:p>
    <w:p w14:paraId="2ABC0639" w14:textId="77777777" w:rsidR="00C0289F" w:rsidRDefault="00C0289F" w:rsidP="00403E19">
      <w:pPr>
        <w:rPr>
          <w:rtl/>
        </w:rPr>
      </w:pPr>
    </w:p>
    <w:p w14:paraId="0A477EC5" w14:textId="77777777" w:rsidR="00C0289F" w:rsidRDefault="00C0289F" w:rsidP="00403E19">
      <w:pPr>
        <w:rPr>
          <w:rtl/>
        </w:rPr>
      </w:pPr>
    </w:p>
    <w:p w14:paraId="73D6F8AC" w14:textId="77777777" w:rsidR="00C0289F" w:rsidRDefault="00C0289F" w:rsidP="00403E19">
      <w:pPr>
        <w:rPr>
          <w:rtl/>
        </w:rPr>
      </w:pPr>
    </w:p>
    <w:p w14:paraId="190EC5AA" w14:textId="77777777" w:rsidR="00C0289F" w:rsidRDefault="00C0289F" w:rsidP="00403E19">
      <w:pPr>
        <w:rPr>
          <w:rtl/>
        </w:rPr>
      </w:pPr>
    </w:p>
    <w:p w14:paraId="66C1C2E1" w14:textId="77777777" w:rsidR="00C0289F" w:rsidRDefault="00C0289F" w:rsidP="00403E19">
      <w:pPr>
        <w:rPr>
          <w:rtl/>
        </w:rPr>
      </w:pPr>
    </w:p>
    <w:p w14:paraId="325E0D74" w14:textId="77777777" w:rsidR="00C0289F" w:rsidRDefault="00C0289F" w:rsidP="00403E19">
      <w:pPr>
        <w:rPr>
          <w:rtl/>
        </w:rPr>
      </w:pPr>
    </w:p>
    <w:p w14:paraId="41A812C7" w14:textId="77777777" w:rsidR="009F34C6" w:rsidRDefault="009F34C6">
      <w:pPr>
        <w:bidi w:val="0"/>
        <w:spacing w:after="160" w:line="259" w:lineRule="auto"/>
        <w:jc w:val="left"/>
      </w:pPr>
      <w:r>
        <w:br w:type="page"/>
      </w:r>
    </w:p>
    <w:p w14:paraId="67E5263F" w14:textId="77777777"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CD176BF"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CF9237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10E82DE" w14:textId="77777777" w:rsidTr="00E220AB">
        <w:tc>
          <w:tcPr>
            <w:tcW w:w="2612" w:type="pct"/>
            <w:tcBorders>
              <w:left w:val="single" w:sz="4" w:space="0" w:color="168489"/>
              <w:right w:val="single" w:sz="4" w:space="0" w:color="168489"/>
            </w:tcBorders>
            <w:shd w:val="clear" w:color="auto" w:fill="auto"/>
          </w:tcPr>
          <w:p w14:paraId="6AC56F47" w14:textId="77777777" w:rsidR="00F01FA2" w:rsidRDefault="00F01FA2" w:rsidP="00E220AB">
            <w:pPr>
              <w:pStyle w:val="bold"/>
              <w:jc w:val="center"/>
              <w:rPr>
                <w:color w:val="168489"/>
                <w:sz w:val="40"/>
                <w:szCs w:val="40"/>
                <w:rtl/>
                <w:lang w:bidi="ar-EG"/>
              </w:rPr>
            </w:pPr>
            <w:r>
              <w:rPr>
                <w:noProof/>
              </w:rPr>
              <w:drawing>
                <wp:inline distT="0" distB="0" distL="0" distR="0" wp14:anchorId="4333A1ED" wp14:editId="2ED7E414">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34AD43B"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8BCA264" w14:textId="77777777" w:rsidR="00F01FA2" w:rsidRDefault="00F01FA2" w:rsidP="00E220AB">
            <w:pPr>
              <w:pStyle w:val="bold"/>
              <w:jc w:val="center"/>
              <w:rPr>
                <w:color w:val="168489"/>
                <w:sz w:val="40"/>
                <w:szCs w:val="40"/>
                <w:rtl/>
                <w:lang w:bidi="ar-EG"/>
              </w:rPr>
            </w:pPr>
            <w:r>
              <w:rPr>
                <w:noProof/>
              </w:rPr>
              <w:drawing>
                <wp:inline distT="0" distB="0" distL="0" distR="0" wp14:anchorId="2B55AB15" wp14:editId="109119FA">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7AEB0B1"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63BD526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299E3B07" wp14:editId="364B3FA7">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19B92EF" w14:textId="77777777" w:rsidTr="00E220AB">
        <w:tc>
          <w:tcPr>
            <w:tcW w:w="2612" w:type="pct"/>
            <w:tcBorders>
              <w:left w:val="single" w:sz="4" w:space="0" w:color="168489"/>
              <w:right w:val="single" w:sz="4" w:space="0" w:color="168489"/>
            </w:tcBorders>
            <w:vAlign w:val="center"/>
          </w:tcPr>
          <w:p w14:paraId="69A91004" w14:textId="77777777" w:rsidR="00C9707A" w:rsidRPr="00C9707A" w:rsidRDefault="00C9707A" w:rsidP="00C9707A">
            <w:pPr>
              <w:pStyle w:val="a5"/>
              <w:numPr>
                <w:ilvl w:val="0"/>
                <w:numId w:val="8"/>
              </w:numPr>
              <w:rPr>
                <w:rFonts w:ascii="Adobe Arabic" w:eastAsia="GE Dinar One" w:hAnsi="Adobe Arabic" w:cs="Adobe Arabic"/>
                <w:color w:val="000000"/>
                <w:kern w:val="24"/>
                <w:sz w:val="32"/>
                <w:szCs w:val="32"/>
                <w:rtl/>
                <w:lang w:bidi="ar-SY"/>
              </w:rPr>
            </w:pPr>
            <w:r w:rsidRPr="00C9707A">
              <w:rPr>
                <w:rFonts w:ascii="Adobe Arabic" w:eastAsia="GE Dinar One" w:hAnsi="Adobe Arabic" w:cs="Adobe Arabic"/>
                <w:color w:val="000000"/>
                <w:kern w:val="24"/>
                <w:sz w:val="32"/>
                <w:szCs w:val="32"/>
                <w:rtl/>
                <w:lang w:bidi="ar-SY"/>
              </w:rPr>
              <w:t xml:space="preserve">هل الكاريزما فطرية أم مكتسبة؟ </w:t>
            </w:r>
          </w:p>
          <w:p w14:paraId="6192A7B6" w14:textId="77777777" w:rsidR="00C9707A" w:rsidRPr="00C9707A" w:rsidRDefault="00C9707A" w:rsidP="00C9707A">
            <w:pPr>
              <w:pStyle w:val="a5"/>
              <w:numPr>
                <w:ilvl w:val="0"/>
                <w:numId w:val="8"/>
              </w:numPr>
              <w:rPr>
                <w:rFonts w:ascii="Adobe Arabic" w:eastAsia="GE Dinar One" w:hAnsi="Adobe Arabic" w:cs="Adobe Arabic"/>
                <w:color w:val="000000"/>
                <w:kern w:val="24"/>
                <w:sz w:val="32"/>
                <w:szCs w:val="32"/>
                <w:rtl/>
                <w:lang w:bidi="ar-SY"/>
              </w:rPr>
            </w:pPr>
            <w:r w:rsidRPr="00C9707A">
              <w:rPr>
                <w:rFonts w:ascii="Adobe Arabic" w:eastAsia="GE Dinar One" w:hAnsi="Adobe Arabic" w:cs="Adobe Arabic"/>
                <w:color w:val="000000"/>
                <w:kern w:val="24"/>
                <w:sz w:val="32"/>
                <w:szCs w:val="32"/>
                <w:rtl/>
                <w:lang w:bidi="ar-SY"/>
              </w:rPr>
              <w:t>ما هي القواعد الاثنتا عشرة لأصبح شخصاً كاريزمياً؟</w:t>
            </w:r>
          </w:p>
          <w:p w14:paraId="7CDBF0AB" w14:textId="217EA2DA" w:rsidR="00F01FA2" w:rsidRPr="00C9707A" w:rsidRDefault="00C9707A" w:rsidP="00C9707A">
            <w:pPr>
              <w:pStyle w:val="a5"/>
              <w:numPr>
                <w:ilvl w:val="0"/>
                <w:numId w:val="8"/>
              </w:numPr>
              <w:rPr>
                <w:rFonts w:ascii="Adobe Arabic" w:eastAsia="GE Dinar One" w:hAnsi="Adobe Arabic" w:cs="Adobe Arabic"/>
                <w:color w:val="000000"/>
                <w:kern w:val="24"/>
                <w:sz w:val="32"/>
                <w:szCs w:val="32"/>
                <w:rtl/>
                <w:lang w:bidi="ar-SY"/>
              </w:rPr>
            </w:pPr>
            <w:r w:rsidRPr="00C9707A">
              <w:rPr>
                <w:rFonts w:ascii="Adobe Arabic" w:eastAsia="GE Dinar One" w:hAnsi="Adobe Arabic" w:cs="Adobe Arabic"/>
                <w:color w:val="000000"/>
                <w:kern w:val="24"/>
                <w:sz w:val="32"/>
                <w:szCs w:val="32"/>
                <w:rtl/>
                <w:lang w:bidi="ar-SY"/>
              </w:rPr>
              <w:t>كيف أقوم بشحن بطاريتي الداخلية يومياً؟</w:t>
            </w:r>
          </w:p>
        </w:tc>
        <w:tc>
          <w:tcPr>
            <w:tcW w:w="1809" w:type="pct"/>
            <w:tcBorders>
              <w:left w:val="single" w:sz="4" w:space="0" w:color="168489"/>
              <w:right w:val="single" w:sz="4" w:space="0" w:color="168489"/>
            </w:tcBorders>
            <w:vAlign w:val="center"/>
          </w:tcPr>
          <w:p w14:paraId="381ED19C" w14:textId="77777777" w:rsidR="00C9707A" w:rsidRPr="00162D45" w:rsidRDefault="00C9707A" w:rsidP="00C9707A">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70913EC" w14:textId="77777777" w:rsidR="00C9707A" w:rsidRPr="00162D45" w:rsidRDefault="00C9707A" w:rsidP="00C9707A">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09A27784" w14:textId="77777777" w:rsidR="00C9707A" w:rsidRPr="00162D45" w:rsidRDefault="00C9707A" w:rsidP="00C9707A">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B13213F" w14:textId="77777777" w:rsidR="00C9707A" w:rsidRPr="00162D45" w:rsidRDefault="00C9707A" w:rsidP="00C9707A">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3DA92DBE" w14:textId="77777777" w:rsidR="00C9707A" w:rsidRPr="00C9707A" w:rsidRDefault="00C9707A"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4AE61425" w14:textId="5A054E0B" w:rsidR="00F01FA2" w:rsidRPr="00781A2F" w:rsidRDefault="00C9707A"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779F9ECA"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860B5D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7472" behindDoc="0" locked="0" layoutInCell="1" allowOverlap="1" wp14:anchorId="7FD5C7C6" wp14:editId="6D553D2A">
                <wp:simplePos x="0" y="0"/>
                <wp:positionH relativeFrom="column">
                  <wp:posOffset>31750</wp:posOffset>
                </wp:positionH>
                <wp:positionV relativeFrom="paragraph">
                  <wp:posOffset>-463550</wp:posOffset>
                </wp:positionV>
                <wp:extent cx="6447810" cy="7025641"/>
                <wp:effectExtent l="0" t="0" r="0" b="3810"/>
                <wp:wrapNone/>
                <wp:docPr id="1451488605" name="Group 1451488605"/>
                <wp:cNvGraphicFramePr/>
                <a:graphic xmlns:a="http://schemas.openxmlformats.org/drawingml/2006/main">
                  <a:graphicData uri="http://schemas.microsoft.com/office/word/2010/wordprocessingGroup">
                    <wpg:wgp>
                      <wpg:cNvGrpSpPr/>
                      <wpg:grpSpPr>
                        <a:xfrm>
                          <a:off x="0" y="0"/>
                          <a:ext cx="6447810" cy="7025641"/>
                          <a:chOff x="-95250" y="0"/>
                          <a:chExt cx="6447810" cy="7025641"/>
                        </a:xfrm>
                      </wpg:grpSpPr>
                      <wpg:grpSp>
                        <wpg:cNvPr id="1451488606" name="Group 1451488606"/>
                        <wpg:cNvGrpSpPr/>
                        <wpg:grpSpPr>
                          <a:xfrm>
                            <a:off x="-95250" y="2571750"/>
                            <a:ext cx="5682975" cy="4453891"/>
                            <a:chOff x="-257180" y="0"/>
                            <a:chExt cx="5683050" cy="4454206"/>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0D30A330" w14:textId="57AD0292" w:rsidR="00F01FA2" w:rsidRPr="00BC6FB1" w:rsidRDefault="00C9707A" w:rsidP="00F01FA2">
                                  <w:pPr>
                                    <w:bidi w:val="0"/>
                                    <w:jc w:val="center"/>
                                    <w:rPr>
                                      <w:rFonts w:ascii="Adobe Arabic" w:eastAsia="GE Dinar One" w:hAnsi="Adobe Arabic" w:cs="Adobe Arabic"/>
                                      <w:b/>
                                      <w:bCs/>
                                      <w:color w:val="000000"/>
                                      <w:kern w:val="24"/>
                                      <w:sz w:val="44"/>
                                      <w:szCs w:val="44"/>
                                      <w:lang w:bidi="ar-SY"/>
                                    </w:rPr>
                                  </w:pPr>
                                  <w:r w:rsidRPr="00C9707A">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421278" y="874163"/>
                              <a:ext cx="3004592" cy="3580043"/>
                            </a:xfrm>
                            <a:prstGeom prst="rect">
                              <a:avLst/>
                            </a:prstGeom>
                            <a:noFill/>
                            <a:ln w="6350">
                              <a:noFill/>
                            </a:ln>
                          </wps:spPr>
                          <wps:txbx>
                            <w:txbxContent>
                              <w:p w14:paraId="50285B00" w14:textId="77777777" w:rsidR="00C9707A" w:rsidRP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Sakkal Majalla" w:hAnsi="Sakkal Majalla" w:cs="Sakkal Majalla"/>
                                    <w:b/>
                                    <w:color w:val="auto"/>
                                    <w:sz w:val="34"/>
                                    <w:szCs w:val="34"/>
                                    <w:rtl/>
                                  </w:rPr>
                                  <w:t>بعد الانتهاء من هذه الجلسة، سيكون المتدرّب قادراً على:</w:t>
                                </w:r>
                              </w:p>
                              <w:p w14:paraId="3C6542D0" w14:textId="77777777" w:rsid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تحديد الفرق بين المدرب الكاريزمي والمدرب العادي.</w:t>
                                </w:r>
                              </w:p>
                              <w:p w14:paraId="78D34194" w14:textId="77777777" w:rsid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فهم طبيعة الكاريزما ومكوناتها الأساسية.</w:t>
                                </w:r>
                              </w:p>
                              <w:p w14:paraId="242B8B85" w14:textId="69DFC07D" w:rsidR="00F01FA2"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تطبيق القواعد الاثنتا عشرة لتطوير الشخصية الكاريزمية.</w:t>
                                </w:r>
                              </w:p>
                              <w:p w14:paraId="380CBF0F" w14:textId="448FC698" w:rsidR="00C9707A"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تصميم روتين يومي للحفاظ على الطاقة الكاريزمية وتنميتها.</w:t>
                                </w:r>
                              </w:p>
                              <w:p w14:paraId="73FA0F80" w14:textId="687DF18A" w:rsidR="00C9707A" w:rsidRPr="000F32C7"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إجراء تقييم ذاتي للكاريزما الشخصية ووضع خطة لتطويرها.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257180" y="874624"/>
                              <a:ext cx="2513224" cy="3002326"/>
                            </a:xfrm>
                            <a:prstGeom prst="rect">
                              <a:avLst/>
                            </a:prstGeom>
                            <a:noFill/>
                            <a:ln w="6350">
                              <a:noFill/>
                            </a:ln>
                          </wps:spPr>
                          <wps:txbx>
                            <w:txbxContent>
                              <w:p w14:paraId="6A9A5B20"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العصف الذهني.</w:t>
                                </w:r>
                              </w:p>
                              <w:p w14:paraId="3EA6BF7B"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 xml:space="preserve">هل الكاريزما فطرية أم مكتسبة؟ </w:t>
                                </w:r>
                              </w:p>
                              <w:p w14:paraId="1E0C97E5"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ما هي القواعد الاثنتا عشرة لأصبح شخصاً كاريزمياً؟</w:t>
                                </w:r>
                              </w:p>
                              <w:p w14:paraId="642BE73C"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كيف أقوم بشحن بطاريتي الداخلية يومياً؟</w:t>
                                </w:r>
                              </w:p>
                              <w:p w14:paraId="0352C7BC"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تدريبي.</w:t>
                                </w:r>
                              </w:p>
                              <w:p w14:paraId="4104BA97" w14:textId="19C53018" w:rsidR="00F01FA2" w:rsidRPr="000F32C7"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77"/>
                              <a:ext cx="4567555" cy="536575"/>
                            </a:xfrm>
                            <a:prstGeom prst="rect">
                              <a:avLst/>
                            </a:prstGeom>
                            <a:noFill/>
                          </wps:spPr>
                          <wps:txbx>
                            <w:txbxContent>
                              <w:p w14:paraId="7641D8A2" w14:textId="704316FB" w:rsidR="00F01FA2" w:rsidRPr="00F01FA2" w:rsidRDefault="00C9707A" w:rsidP="00F01FA2">
                                <w:pPr>
                                  <w:bidi w:val="0"/>
                                  <w:jc w:val="center"/>
                                  <w:rPr>
                                    <w:rFonts w:ascii="Adobe Arabic" w:eastAsia="GE Dinar One" w:hAnsi="Adobe Arabic" w:cs="Adobe Arabic"/>
                                    <w:b/>
                                    <w:bCs/>
                                    <w:kern w:val="24"/>
                                    <w:sz w:val="56"/>
                                    <w:szCs w:val="56"/>
                                    <w:lang w:bidi="ar-SY"/>
                                  </w:rPr>
                                </w:pPr>
                                <w:r w:rsidRPr="00C9707A">
                                  <w:rPr>
                                    <w:rFonts w:ascii="Adobe Arabic" w:eastAsia="GE Dinar One" w:hAnsi="Adobe Arabic" w:cs="Adobe Arabic"/>
                                    <w:b/>
                                    <w:bCs/>
                                    <w:kern w:val="24"/>
                                    <w:sz w:val="56"/>
                                    <w:szCs w:val="56"/>
                                    <w:rtl/>
                                    <w:lang w:bidi="ar-SY"/>
                                  </w:rPr>
                                  <w:t>تطوير الشخصية الكاريزمية - سحر المدرب</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FD5C7C6" id="Group 1451488605" o:spid="_x0000_s1664" style="position:absolute;left:0;text-align:left;margin-left:2.5pt;margin-top:-36.5pt;width:507.7pt;height:553.2pt;z-index:252777472;mso-position-horizontal-relative:text;mso-position-vertical-relative:text;mso-width-relative:margin;mso-height-relative:margin" coordorigin="-952" coordsize="64478,7025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s7O40FHSAAAA/3RSTlM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">
                <v:group id="Group 1451488606" o:spid="_x0000_s1665" style="position:absolute;left:-952;top:25717;width:56829;height:44539" coordorigin="-2571" coordsize="56830,44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66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66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66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66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90" o:title="Target " gain="19661f" blacklevel="22938f"/>
                      </v:shape>
                    </v:group>
                    <v:shape id="TextBox 34" o:spid="_x0000_s167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67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67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167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0D30A330" w14:textId="57AD0292" w:rsidR="00F01FA2" w:rsidRPr="00BC6FB1" w:rsidRDefault="00C9707A" w:rsidP="00F01FA2">
                            <w:pPr>
                              <w:bidi w:val="0"/>
                              <w:jc w:val="center"/>
                              <w:rPr>
                                <w:rFonts w:ascii="Adobe Arabic" w:eastAsia="GE Dinar One" w:hAnsi="Adobe Arabic" w:cs="Adobe Arabic"/>
                                <w:b/>
                                <w:bCs/>
                                <w:color w:val="000000"/>
                                <w:kern w:val="24"/>
                                <w:sz w:val="44"/>
                                <w:szCs w:val="44"/>
                                <w:lang w:bidi="ar-SY"/>
                              </w:rPr>
                            </w:pPr>
                            <w:r w:rsidRPr="00C9707A">
                              <w:rPr>
                                <w:rFonts w:ascii="Adobe Arabic" w:eastAsia="GE Dinar One" w:hAnsi="Adobe Arabic" w:cs="Adobe Arabic"/>
                                <w:b/>
                                <w:bCs/>
                                <w:color w:val="000000"/>
                                <w:kern w:val="24"/>
                                <w:sz w:val="44"/>
                                <w:szCs w:val="44"/>
                                <w:rtl/>
                                <w:lang w:bidi="ar-SY"/>
                              </w:rPr>
                              <w:t>الموضوعات</w:t>
                            </w:r>
                          </w:p>
                        </w:txbxContent>
                      </v:textbox>
                    </v:shape>
                    <v:shape id="Picture 1451488615" o:spid="_x0000_s167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91" o:title="Note " gain="19661f" blacklevel="22938f"/>
                    </v:shape>
                  </v:group>
                  <v:shape id="Text Box 1451488616" o:spid="_x0000_s1675" type="#_x0000_t202" style="position:absolute;left:24212;top:8741;width:30046;height:35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50285B00" w14:textId="77777777" w:rsidR="00C9707A" w:rsidRP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Sakkal Majalla" w:hAnsi="Sakkal Majalla" w:cs="Sakkal Majalla"/>
                              <w:b/>
                              <w:color w:val="auto"/>
                              <w:sz w:val="34"/>
                              <w:szCs w:val="34"/>
                              <w:rtl/>
                            </w:rPr>
                            <w:t>بعد الانتهاء من هذه الجلسة، سيكون المتدرّب قادراً على:</w:t>
                          </w:r>
                        </w:p>
                        <w:p w14:paraId="3C6542D0" w14:textId="77777777" w:rsid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تحديد الفرق بين المدرب الكاريزمي والمدرب العادي.</w:t>
                          </w:r>
                        </w:p>
                        <w:p w14:paraId="78D34194" w14:textId="77777777" w:rsidR="00C9707A" w:rsidRDefault="00C9707A"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فهم طبيعة الكاريزما ومكوناتها الأساسية.</w:t>
                          </w:r>
                        </w:p>
                        <w:p w14:paraId="242B8B85" w14:textId="69DFC07D" w:rsidR="00F01FA2"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تطبيق القواعد الاثنتا عشرة لتطوير الشخصية الكاريزمية.</w:t>
                          </w:r>
                        </w:p>
                        <w:p w14:paraId="380CBF0F" w14:textId="448FC698" w:rsidR="00C9707A"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تصميم روتين يومي للحفاظ على الطاقة الكاريزمية وتنميتها.</w:t>
                          </w:r>
                        </w:p>
                        <w:p w14:paraId="73FA0F80" w14:textId="687DF18A" w:rsidR="00C9707A" w:rsidRPr="000F32C7"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إجراء تقييم ذاتي للكاريزما الشخصية ووضع خطة لتطويرها.</w:t>
                          </w:r>
                        </w:p>
                      </w:txbxContent>
                    </v:textbox>
                  </v:shape>
                  <v:shape id="Text Box 1451488617" o:spid="_x0000_s1676" type="#_x0000_t202" style="position:absolute;left:-2571;top:8746;width:25131;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6A9A5B20"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العصف الذهني.</w:t>
                          </w:r>
                        </w:p>
                        <w:p w14:paraId="3EA6BF7B"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 xml:space="preserve">هل الكاريزما فطرية أم مكتسبة؟ </w:t>
                          </w:r>
                        </w:p>
                        <w:p w14:paraId="1E0C97E5"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ما هي القواعد الاثنتا عشرة لأصبح شخصاً كاريزمياً؟</w:t>
                          </w:r>
                        </w:p>
                        <w:p w14:paraId="642BE73C"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كيف أقوم بشحن بطاريتي الداخلية يومياً؟</w:t>
                          </w:r>
                        </w:p>
                        <w:p w14:paraId="0352C7BC" w14:textId="77777777" w:rsidR="00C9707A" w:rsidRPr="00C9707A" w:rsidRDefault="00C9707A" w:rsidP="00C9707A">
                          <w:pPr>
                            <w:pStyle w:val="a5"/>
                            <w:numPr>
                              <w:ilvl w:val="0"/>
                              <w:numId w:val="7"/>
                            </w:numPr>
                            <w:rPr>
                              <w:rFonts w:ascii="Adobe Arabic" w:eastAsia="GE Dinar One" w:hAnsi="Adobe Arabic" w:cs="Adobe Arabic"/>
                              <w:color w:val="000000"/>
                              <w:kern w:val="24"/>
                              <w:sz w:val="36"/>
                              <w:szCs w:val="36"/>
                              <w:rtl/>
                              <w:lang w:bidi="ar-SY"/>
                            </w:rPr>
                          </w:pPr>
                          <w:r w:rsidRPr="00C9707A">
                            <w:rPr>
                              <w:rFonts w:ascii="Adobe Arabic" w:eastAsia="GE Dinar One" w:hAnsi="Adobe Arabic" w:cs="Adobe Arabic"/>
                              <w:color w:val="000000"/>
                              <w:kern w:val="24"/>
                              <w:sz w:val="36"/>
                              <w:szCs w:val="36"/>
                              <w:rtl/>
                              <w:lang w:bidi="ar-SY"/>
                            </w:rPr>
                            <w:t>نشاط تدريبي.</w:t>
                          </w:r>
                        </w:p>
                        <w:p w14:paraId="4104BA97" w14:textId="19C53018" w:rsidR="00F01FA2" w:rsidRPr="000F32C7" w:rsidRDefault="00C9707A" w:rsidP="00C9707A">
                          <w:pPr>
                            <w:pStyle w:val="a5"/>
                            <w:numPr>
                              <w:ilvl w:val="0"/>
                              <w:numId w:val="7"/>
                            </w:numPr>
                            <w:spacing w:line="276" w:lineRule="auto"/>
                            <w:rPr>
                              <w:rFonts w:ascii="Adobe Arabic" w:eastAsia="GE Dinar One" w:hAnsi="Adobe Arabic" w:cs="Adobe Arabic"/>
                              <w:color w:val="000000"/>
                              <w:kern w:val="24"/>
                              <w:sz w:val="36"/>
                              <w:szCs w:val="36"/>
                              <w:lang w:bidi="ar-SY"/>
                            </w:rPr>
                          </w:pPr>
                          <w:r w:rsidRPr="00C9707A">
                            <w:rPr>
                              <w:rFonts w:ascii="Adobe Arabic" w:eastAsia="GE Dinar One" w:hAnsi="Adobe Arabic" w:cs="Adobe Arabic"/>
                              <w:color w:val="000000"/>
                              <w:kern w:val="24"/>
                              <w:sz w:val="36"/>
                              <w:szCs w:val="36"/>
                              <w:rtl/>
                              <w:lang w:bidi="ar-SY"/>
                            </w:rPr>
                            <w:t>التقويم.</w:t>
                          </w:r>
                        </w:p>
                      </w:txbxContent>
                    </v:textbox>
                  </v:shape>
                </v:group>
                <v:group id="Group 1451488618" o:spid="_x0000_s1677"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67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92" o:title="Calendar " gain="19661f" blacklevel="22938f"/>
                  </v:shape>
                  <v:shape id="TextBox 34" o:spid="_x0000_s1679"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1680"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681"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7641D8A2" w14:textId="704316FB" w:rsidR="00F01FA2" w:rsidRPr="00F01FA2" w:rsidRDefault="00C9707A" w:rsidP="00F01FA2">
                          <w:pPr>
                            <w:bidi w:val="0"/>
                            <w:jc w:val="center"/>
                            <w:rPr>
                              <w:rFonts w:ascii="Adobe Arabic" w:eastAsia="GE Dinar One" w:hAnsi="Adobe Arabic" w:cs="Adobe Arabic"/>
                              <w:b/>
                              <w:bCs/>
                              <w:kern w:val="24"/>
                              <w:sz w:val="56"/>
                              <w:szCs w:val="56"/>
                              <w:lang w:bidi="ar-SY"/>
                            </w:rPr>
                          </w:pPr>
                          <w:r w:rsidRPr="00C9707A">
                            <w:rPr>
                              <w:rFonts w:ascii="Adobe Arabic" w:eastAsia="GE Dinar One" w:hAnsi="Adobe Arabic" w:cs="Adobe Arabic"/>
                              <w:b/>
                              <w:bCs/>
                              <w:kern w:val="24"/>
                              <w:sz w:val="56"/>
                              <w:szCs w:val="56"/>
                              <w:rtl/>
                              <w:lang w:bidi="ar-SY"/>
                            </w:rPr>
                            <w:t>تطوير الشخصية الكاريزمية - سحر المدرب</w:t>
                          </w:r>
                        </w:p>
                      </w:txbxContent>
                    </v:textbox>
                  </v:shape>
                </v:group>
              </v:group>
            </w:pict>
          </mc:Fallback>
        </mc:AlternateContent>
      </w:r>
    </w:p>
    <w:p w14:paraId="012DAD5D"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5060869A"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2218962B" w14:textId="77777777" w:rsidR="00DB7FDB" w:rsidRDefault="00DB7FDB" w:rsidP="00DB7FDB">
      <w:pPr>
        <w:pStyle w:val="a5"/>
        <w:spacing w:line="360" w:lineRule="auto"/>
        <w:rPr>
          <w:rFonts w:ascii="Adobe Arabic" w:hAnsi="Adobe Arabic" w:cs="Adobe Arabic"/>
          <w:b/>
          <w:bCs/>
          <w:color w:val="002060"/>
          <w:sz w:val="48"/>
          <w:szCs w:val="36"/>
          <w:rtl/>
        </w:rPr>
      </w:pPr>
    </w:p>
    <w:p w14:paraId="2445B4DB"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54AE2151" w14:textId="61D8A854" w:rsidR="00C9707A" w:rsidRPr="00C9707A" w:rsidRDefault="00C9707A" w:rsidP="00C9707A">
      <w:pPr>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FF285DE" wp14:editId="50776EA7">
                <wp:extent cx="5578240" cy="870789"/>
                <wp:effectExtent l="0" t="0" r="22860" b="24765"/>
                <wp:docPr id="1871899825"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714685097"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9407622" name="مجموعة 39"/>
                        <wpg:cNvGrpSpPr/>
                        <wpg:grpSpPr>
                          <a:xfrm>
                            <a:off x="1" y="0"/>
                            <a:ext cx="5731509" cy="895349"/>
                            <a:chOff x="0" y="0"/>
                            <a:chExt cx="5878196" cy="918845"/>
                          </a:xfrm>
                        </wpg:grpSpPr>
                        <wpg:grpSp>
                          <wpg:cNvPr id="1341210770" name="مجموعة 40"/>
                          <wpg:cNvGrpSpPr/>
                          <wpg:grpSpPr>
                            <a:xfrm>
                              <a:off x="0" y="0"/>
                              <a:ext cx="5878196" cy="918845"/>
                              <a:chOff x="0" y="0"/>
                              <a:chExt cx="6240348" cy="919070"/>
                            </a:xfrm>
                          </wpg:grpSpPr>
                          <wpg:grpSp>
                            <wpg:cNvPr id="498648063" name="مجموعة 41"/>
                            <wpg:cNvGrpSpPr/>
                            <wpg:grpSpPr>
                              <a:xfrm>
                                <a:off x="0" y="169208"/>
                                <a:ext cx="5433072" cy="580613"/>
                                <a:chOff x="0" y="169208"/>
                                <a:chExt cx="5433072" cy="580613"/>
                              </a:xfrm>
                            </wpg:grpSpPr>
                            <wps:wsp>
                              <wps:cNvPr id="13916279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844265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47557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9675661" name="مربع نص 41"/>
                          <wps:cNvSpPr txBox="1"/>
                          <wps:spPr>
                            <a:xfrm>
                              <a:off x="159679" y="256611"/>
                              <a:ext cx="4851305" cy="398676"/>
                            </a:xfrm>
                            <a:prstGeom prst="rect">
                              <a:avLst/>
                            </a:prstGeom>
                            <a:noFill/>
                          </wps:spPr>
                          <wps:txbx>
                            <w:txbxContent>
                              <w:p w14:paraId="6FE0B978" w14:textId="571D1974" w:rsidR="00C9707A" w:rsidRDefault="00C9707A" w:rsidP="00C9707A">
                                <w:pPr>
                                  <w:rPr>
                                    <w:rFonts w:eastAsia="Calibri" w:hAnsi="Adobe Arabic" w:cs="Adobe Arabic"/>
                                    <w:b/>
                                    <w:bCs/>
                                    <w:color w:val="FFFFFF"/>
                                    <w:kern w:val="24"/>
                                    <w:sz w:val="36"/>
                                    <w:szCs w:val="36"/>
                                    <w:lang w:bidi="ar-EG"/>
                                  </w:rPr>
                                </w:pPr>
                                <w:r w:rsidRPr="00C9707A">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6FF285DE" id="_x0000_s1682"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">
                <v:shape id="صورة 38" o:spid="_x0000_s168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">
                  <v:imagedata r:id="rId60" o:title=""/>
                </v:shape>
                <v:group id="مجموعة 39" o:spid="_x0000_s16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">
                  <v:group id="_x0000_s16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">
                    <v:group id="مجموعة 41" o:spid="_x0000_s16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">
                      <v:shape id="شكل حر 42" o:spid="_x0000_s16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" fillcolor="#168489" stroked="f" strokeweight="1pt">
                        <v:stroke joinstyle="miter"/>
                      </v:roundrect>
                    </v:group>
                    <v:oval id="شكل بيضاوي 44" o:spid="_x0000_s16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" filled="f" strokecolor="#a5a5a5 [2092]" strokeweight="1pt">
                      <v:stroke joinstyle="miter"/>
                    </v:oval>
                  </v:group>
                  <v:shape id="مربع نص 41" o:spid="_x0000_s1690"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" filled="f" stroked="f">
                    <v:textbox style="mso-fit-shape-to-text:t">
                      <w:txbxContent>
                        <w:p w14:paraId="6FE0B978" w14:textId="571D1974" w:rsidR="00C9707A" w:rsidRDefault="00C9707A" w:rsidP="00C9707A">
                          <w:pPr>
                            <w:rPr>
                              <w:rFonts w:eastAsia="Calibri" w:hAnsi="Adobe Arabic" w:cs="Adobe Arabic"/>
                              <w:b/>
                              <w:bCs/>
                              <w:color w:val="FFFFFF"/>
                              <w:kern w:val="24"/>
                              <w:sz w:val="36"/>
                              <w:szCs w:val="36"/>
                              <w:lang w:bidi="ar-EG"/>
                            </w:rPr>
                          </w:pPr>
                          <w:r w:rsidRPr="00C9707A">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37410102" w14:textId="6D596824"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مرحباً بكم في الجلسة الثانية من برنامجنا التدريبي. سنتناول اليوم موضوعاً محورياً في عالم التدريب والتأثير: الشخصية الكاريزمية وكيفية تطويرها. </w:t>
      </w:r>
    </w:p>
    <w:p w14:paraId="53D088BC" w14:textId="51139336" w:rsidR="00C9707A" w:rsidRDefault="00C9707A" w:rsidP="00674A42">
      <w:pPr>
        <w:bidi w:val="0"/>
        <w:spacing w:line="259" w:lineRule="auto"/>
        <w:jc w:val="right"/>
        <w:rPr>
          <w:rFonts w:ascii="Sakkal Majalla" w:hAnsi="Sakkal Majalla"/>
          <w:sz w:val="34"/>
        </w:rPr>
      </w:pPr>
      <w:r w:rsidRPr="00C9707A">
        <w:rPr>
          <w:rFonts w:ascii="Sakkal Majalla" w:hAnsi="Sakkal Majalla"/>
          <w:sz w:val="34"/>
          <w:rtl/>
        </w:rPr>
        <w:t xml:space="preserve">الكاريزما هي تلك الجاذبية الخاصة التي تمكن صاحبها من التأثير في الآخرين والتواصل معهم بشكل استثنائي. </w:t>
      </w:r>
      <w:r w:rsidRPr="00674A42">
        <w:rPr>
          <w:rFonts w:ascii="Sakkal Majalla" w:hAnsi="Sakkal Majalla"/>
          <w:sz w:val="34"/>
          <w:highlight w:val="lightGray"/>
          <w:rtl/>
        </w:rPr>
        <w:t>قال رسول الله صلى الله عليه وسلم: "إن من أحبكم إليّ وأقربكم مني مجلساً يوم القيامة، أحاسنكم أخلاقاً" (رواه الترمذي).</w:t>
      </w:r>
      <w:r w:rsidRPr="00C9707A">
        <w:rPr>
          <w:rFonts w:ascii="Sakkal Majalla" w:hAnsi="Sakkal Majalla"/>
          <w:sz w:val="34"/>
          <w:rtl/>
        </w:rPr>
        <w:t xml:space="preserve"> هذا الحديث الشريف يلخص جوهر الكاريزما الحقيقية القائمة على حسن الخلق والتواصل الإنساني الأصيل.</w:t>
      </w:r>
    </w:p>
    <w:p w14:paraId="1CF9205C" w14:textId="46322F0F" w:rsidR="00674A42" w:rsidRPr="00C9707A" w:rsidRDefault="00674A42" w:rsidP="00674A42">
      <w:pPr>
        <w:bidi w:val="0"/>
        <w:spacing w:line="259" w:lineRule="auto"/>
        <w:jc w:val="right"/>
        <w:rPr>
          <w:rFonts w:ascii="Sakkal Majalla" w:hAnsi="Sakkal Majalla"/>
          <w:sz w:val="34"/>
          <w:rtl/>
        </w:rPr>
      </w:pPr>
    </w:p>
    <w:p w14:paraId="366898BB" w14:textId="77777777" w:rsidR="00674A42" w:rsidRDefault="00674A42" w:rsidP="00674A42">
      <w:pPr>
        <w:jc w:val="center"/>
        <w:rPr>
          <w:rFonts w:ascii="Sakkal Majalla" w:hAnsi="Sakkal Majalla"/>
          <w:noProof/>
          <w:sz w:val="34"/>
        </w:rPr>
      </w:pPr>
    </w:p>
    <w:p w14:paraId="61DF5F53" w14:textId="77777777" w:rsidR="00674A42" w:rsidRDefault="00674A42" w:rsidP="00674A42">
      <w:pPr>
        <w:jc w:val="center"/>
        <w:rPr>
          <w:rFonts w:ascii="Sakkal Majalla" w:hAnsi="Sakkal Majalla"/>
          <w:noProof/>
          <w:sz w:val="34"/>
        </w:rPr>
      </w:pPr>
    </w:p>
    <w:p w14:paraId="021A7A6E" w14:textId="65B813E0" w:rsidR="00C9707A" w:rsidRPr="00C9707A" w:rsidRDefault="00674A42" w:rsidP="00674A42">
      <w:pPr>
        <w:jc w:val="center"/>
        <w:rPr>
          <w:rFonts w:ascii="Sakkal Majalla" w:hAnsi="Sakkal Majalla"/>
          <w:sz w:val="34"/>
          <w:rtl/>
        </w:rPr>
      </w:pPr>
      <w:r>
        <w:rPr>
          <w:rFonts w:ascii="Sakkal Majalla" w:hAnsi="Sakkal Majalla"/>
          <w:noProof/>
          <w:sz w:val="34"/>
          <w:rtl/>
          <w:lang w:val="ar-SA"/>
        </w:rPr>
        <w:drawing>
          <wp:inline distT="0" distB="0" distL="0" distR="0" wp14:anchorId="62AD2FC7" wp14:editId="2FC92C16">
            <wp:extent cx="1512570" cy="1512570"/>
            <wp:effectExtent l="0" t="0" r="0" b="0"/>
            <wp:docPr id="866418944" name="صورة 893" descr="صورة تحتوي على رسوم متحركة, خيال/ صورة ظليلة, قصاصة فنية, توضيح&#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418944" name="صورة 893" descr="صورة تحتوي على رسوم متحركة, خيال/ صورة ظليلة, قصاصة فنية, توضيح&#10;&#10;قد يكون المحتوى الذي تم إنشاؤه بواسطة الذكاء الاصطناعي غير صحيح."/>
                    <pic:cNvPicPr/>
                  </pic:nvPicPr>
                  <pic:blipFill>
                    <a:blip r:embed="rId134" cstate="print">
                      <a:extLst>
                        <a:ext uri="{28A0092B-C50C-407E-A947-70E740481C1C}">
                          <a14:useLocalDpi xmlns:a14="http://schemas.microsoft.com/office/drawing/2010/main" val="0"/>
                        </a:ext>
                      </a:extLst>
                    </a:blip>
                    <a:stretch>
                      <a:fillRect/>
                    </a:stretch>
                  </pic:blipFill>
                  <pic:spPr>
                    <a:xfrm rot="10800000" flipV="1">
                      <a:off x="0" y="0"/>
                      <a:ext cx="1513733" cy="1513733"/>
                    </a:xfrm>
                    <a:prstGeom prst="rect">
                      <a:avLst/>
                    </a:prstGeom>
                  </pic:spPr>
                </pic:pic>
              </a:graphicData>
            </a:graphic>
          </wp:inline>
        </w:drawing>
      </w:r>
    </w:p>
    <w:p w14:paraId="28D17172" w14:textId="7A1F37FB" w:rsidR="00A336F1" w:rsidRDefault="00A336F1" w:rsidP="00A336F1">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7D049530" wp14:editId="73046C83">
                <wp:extent cx="5537836" cy="992761"/>
                <wp:effectExtent l="0" t="0" r="0" b="0"/>
                <wp:docPr id="121578603"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10255727" name="Group 1608695462"/>
                        <wpg:cNvGrpSpPr/>
                        <wpg:grpSpPr>
                          <a:xfrm>
                            <a:off x="1" y="0"/>
                            <a:ext cx="5537836" cy="992761"/>
                            <a:chOff x="0" y="0"/>
                            <a:chExt cx="5538027" cy="992804"/>
                          </a:xfrm>
                        </wpg:grpSpPr>
                        <wps:wsp>
                          <wps:cNvPr id="1337039247" name="TextBox 4"/>
                          <wps:cNvSpPr txBox="1"/>
                          <wps:spPr>
                            <a:xfrm>
                              <a:off x="4688958" y="456229"/>
                              <a:ext cx="849069" cy="536575"/>
                            </a:xfrm>
                            <a:prstGeom prst="rect">
                              <a:avLst/>
                            </a:prstGeom>
                            <a:noFill/>
                          </wps:spPr>
                          <wps:txbx>
                            <w:txbxContent>
                              <w:p w14:paraId="4F52660A" w14:textId="77777777" w:rsidR="00A336F1" w:rsidRDefault="00A336F1" w:rsidP="00A336F1">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39334273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248649" name="TextBox 7"/>
                          <wps:cNvSpPr txBox="1"/>
                          <wps:spPr>
                            <a:xfrm>
                              <a:off x="0" y="203938"/>
                              <a:ext cx="4493415" cy="536598"/>
                            </a:xfrm>
                            <a:prstGeom prst="rect">
                              <a:avLst/>
                            </a:prstGeom>
                            <a:noFill/>
                          </wps:spPr>
                          <wps:txbx>
                            <w:txbxContent>
                              <w:p w14:paraId="463DEDA1" w14:textId="77777777" w:rsidR="00A336F1" w:rsidRDefault="00A336F1" w:rsidP="00A336F1">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324712963"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D049530" id="_x0000_s169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">
                <v:group id="Group 1608695462" o:spid="_x0000_s169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">
                  <v:shape id="TextBox 4" o:spid="_x0000_s169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" filled="f" stroked="f">
                    <v:textbox style="mso-fit-shape-to-text:t">
                      <w:txbxContent>
                        <w:p w14:paraId="4F52660A" w14:textId="77777777" w:rsidR="00A336F1" w:rsidRDefault="00A336F1" w:rsidP="00A336F1">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69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" fillcolor="#168489" stroked="f" strokeweight="1pt">
                    <v:stroke joinstyle="miter"/>
                  </v:roundrect>
                  <v:shape id="TextBox 7" o:spid="_x0000_s169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" filled="f" stroked="f">
                    <v:textbox style="mso-fit-shape-to-text:t">
                      <w:txbxContent>
                        <w:p w14:paraId="463DEDA1" w14:textId="77777777" w:rsidR="00A336F1" w:rsidRDefault="00A336F1" w:rsidP="00A336F1">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69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">
                  <v:imagedata r:id="rId63" o:title="Brainstorming "/>
                </v:shape>
                <w10:anchorlock/>
              </v:group>
            </w:pict>
          </mc:Fallback>
        </mc:AlternateContent>
      </w:r>
    </w:p>
    <w:p w14:paraId="4D6C9EB1" w14:textId="244B6AF8" w:rsidR="00A336F1" w:rsidRDefault="00A336F1" w:rsidP="00A336F1">
      <w:pPr>
        <w:rPr>
          <w:rFonts w:ascii="Sakkal Majalla" w:hAnsi="Sakkal Majalla"/>
          <w:sz w:val="34"/>
          <w:rtl/>
        </w:rPr>
      </w:pPr>
      <w:r w:rsidRPr="00E67690">
        <w:rPr>
          <w:noProof/>
          <w:sz w:val="34"/>
        </w:rPr>
        <w:drawing>
          <wp:anchor distT="0" distB="0" distL="114300" distR="114300" simplePos="0" relativeHeight="252853248" behindDoc="0" locked="0" layoutInCell="1" allowOverlap="1" wp14:anchorId="2616326E" wp14:editId="26EAA5AD">
            <wp:simplePos x="0" y="0"/>
            <wp:positionH relativeFrom="margin">
              <wp:align>right</wp:align>
            </wp:positionH>
            <wp:positionV relativeFrom="paragraph">
              <wp:posOffset>11801</wp:posOffset>
            </wp:positionV>
            <wp:extent cx="457200" cy="457200"/>
            <wp:effectExtent l="0" t="0" r="0" b="0"/>
            <wp:wrapSquare wrapText="bothSides"/>
            <wp:docPr id="1592177258"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A336F1">
        <w:rPr>
          <w:rFonts w:ascii="Sakkal Majalla" w:hAnsi="Sakkal Majalla"/>
          <w:sz w:val="34"/>
          <w:rtl/>
        </w:rPr>
        <w:t>كيف يمكنك التمييز بين المدرب الكاريزمي والمدرب العادي؟</w:t>
      </w:r>
    </w:p>
    <w:p w14:paraId="5E2D4AE0" w14:textId="48EAA5C7" w:rsidR="00A336F1" w:rsidRPr="006B1C71" w:rsidRDefault="008F752D" w:rsidP="008F752D">
      <w:pPr>
        <w:ind w:left="-755"/>
        <w:rPr>
          <w:rtl/>
        </w:rPr>
      </w:pPr>
      <w:r>
        <w:rPr>
          <w:noProof/>
        </w:rPr>
        <mc:AlternateContent>
          <mc:Choice Requires="wps">
            <w:drawing>
              <wp:inline distT="0" distB="0" distL="0" distR="0" wp14:anchorId="6CE69CC1" wp14:editId="6B28290E">
                <wp:extent cx="6785610" cy="7239000"/>
                <wp:effectExtent l="0" t="0" r="15240" b="19050"/>
                <wp:docPr id="70984790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7239000"/>
                        </a:xfrm>
                        <a:prstGeom prst="roundRect">
                          <a:avLst>
                            <a:gd name="adj" fmla="val 16667"/>
                          </a:avLst>
                        </a:prstGeom>
                        <a:solidFill>
                          <a:srgbClr val="EAF4E4"/>
                        </a:solidFill>
                        <a:ln w="12700">
                          <a:solidFill>
                            <a:schemeClr val="accent6"/>
                          </a:solidFill>
                          <a:miter lim="800000"/>
                          <a:headEnd/>
                          <a:tailEnd/>
                        </a:ln>
                      </wps:spPr>
                      <wps:txbx>
                        <w:txbxContent>
                          <w:p w14:paraId="3168578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AF30F0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994DE8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F29D07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22F1C8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46642D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21EAC6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DC9197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E3354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58014F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DB0898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899564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D8F2E1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8E81BD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801DA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FF86A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DEC5C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A5589C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E9288B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93483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4561B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FC32C4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D86AEF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2F3B17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9EB295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9EFBE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7319C77"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CE69CC1" id="_x0000_s1697" style="width:534.3pt;height:57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" fillcolor="#eaf4e4" strokecolor="#70ad47 [3209]" strokeweight="1pt">
                <v:stroke joinstyle="miter"/>
                <v:textbox inset="0,3mm,0">
                  <w:txbxContent>
                    <w:p w14:paraId="3168578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AF30F0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994DE8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F29D07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22F1C8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46642D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21EAC6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DC9197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E3354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58014F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DB0898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899564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D8F2E1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8E81BD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801DA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FF86A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DEC5C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A5589C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E9288B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93483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4561B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FC32C4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D86AEF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2F3B17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9EB295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D9EFBE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7319C77" w14:textId="77777777" w:rsidR="008F752D" w:rsidRDefault="008F752D" w:rsidP="008F752D">
                      <w:pPr>
                        <w:jc w:val="center"/>
                        <w:rPr>
                          <w:sz w:val="22"/>
                          <w:szCs w:val="28"/>
                          <w:rtl/>
                          <w:lang w:bidi="ar-SY"/>
                        </w:rPr>
                      </w:pPr>
                    </w:p>
                  </w:txbxContent>
                </v:textbox>
                <w10:anchorlock/>
              </v:roundrect>
            </w:pict>
          </mc:Fallback>
        </mc:AlternateContent>
      </w:r>
    </w:p>
    <w:p w14:paraId="60C7E2AF" w14:textId="7EBC6814" w:rsidR="00C9707A" w:rsidRPr="00C9707A" w:rsidRDefault="00A336F1" w:rsidP="00A336F1">
      <w:pPr>
        <w:keepNext/>
        <w:pageBreakBefore/>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455C236F" wp14:editId="10135382">
                <wp:extent cx="5578240" cy="870789"/>
                <wp:effectExtent l="0" t="0" r="22860" b="24765"/>
                <wp:docPr id="684391657"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5317981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925324" name="مجموعة 39"/>
                        <wpg:cNvGrpSpPr/>
                        <wpg:grpSpPr>
                          <a:xfrm>
                            <a:off x="1" y="0"/>
                            <a:ext cx="5731509" cy="895349"/>
                            <a:chOff x="0" y="0"/>
                            <a:chExt cx="5878196" cy="918845"/>
                          </a:xfrm>
                        </wpg:grpSpPr>
                        <wpg:grpSp>
                          <wpg:cNvPr id="701105839" name="مجموعة 40"/>
                          <wpg:cNvGrpSpPr/>
                          <wpg:grpSpPr>
                            <a:xfrm>
                              <a:off x="0" y="0"/>
                              <a:ext cx="5878196" cy="918845"/>
                              <a:chOff x="0" y="0"/>
                              <a:chExt cx="6240348" cy="919070"/>
                            </a:xfrm>
                          </wpg:grpSpPr>
                          <wpg:grpSp>
                            <wpg:cNvPr id="1540668862" name="مجموعة 41"/>
                            <wpg:cNvGrpSpPr/>
                            <wpg:grpSpPr>
                              <a:xfrm>
                                <a:off x="0" y="169208"/>
                                <a:ext cx="5433072" cy="580613"/>
                                <a:chOff x="0" y="169208"/>
                                <a:chExt cx="5433072" cy="580613"/>
                              </a:xfrm>
                            </wpg:grpSpPr>
                            <wps:wsp>
                              <wps:cNvPr id="213305537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721835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012980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0580791" name="مربع نص 41"/>
                          <wps:cNvSpPr txBox="1"/>
                          <wps:spPr>
                            <a:xfrm>
                              <a:off x="159679" y="256611"/>
                              <a:ext cx="4851305" cy="398676"/>
                            </a:xfrm>
                            <a:prstGeom prst="rect">
                              <a:avLst/>
                            </a:prstGeom>
                            <a:noFill/>
                          </wps:spPr>
                          <wps:txbx>
                            <w:txbxContent>
                              <w:p w14:paraId="403B6510" w14:textId="5953A819"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هل الكاريزما فطرية أم مكتسبة؟</w:t>
                                </w:r>
                              </w:p>
                            </w:txbxContent>
                          </wps:txbx>
                          <wps:bodyPr wrap="square" rtlCol="1">
                            <a:spAutoFit/>
                          </wps:bodyPr>
                        </wps:wsp>
                      </wpg:grpSp>
                    </wpg:wgp>
                  </a:graphicData>
                </a:graphic>
              </wp:inline>
            </w:drawing>
          </mc:Choice>
          <mc:Fallback>
            <w:pict>
              <v:group w14:anchorId="455C236F" id="_x0000_s1698"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">
                <v:shape id="صورة 38" o:spid="_x0000_s169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">
                  <v:imagedata r:id="rId60" o:title=""/>
                </v:shape>
                <v:group id="مجموعة 39" o:spid="_x0000_s17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">
                  <v:group id="_x0000_s17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">
                    <v:group id="مجموعة 41" o:spid="_x0000_s17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">
                      <v:shape id="شكل حر 42" o:spid="_x0000_s17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" fillcolor="#168489" stroked="f" strokeweight="1pt">
                        <v:stroke joinstyle="miter"/>
                      </v:roundrect>
                    </v:group>
                    <v:oval id="شكل بيضاوي 44" o:spid="_x0000_s17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" filled="f" strokecolor="#a5a5a5 [2092]" strokeweight="1pt">
                      <v:stroke joinstyle="miter"/>
                    </v:oval>
                  </v:group>
                  <v:shape id="مربع نص 41" o:spid="_x0000_s1706"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" filled="f" stroked="f">
                    <v:textbox style="mso-fit-shape-to-text:t">
                      <w:txbxContent>
                        <w:p w14:paraId="403B6510" w14:textId="5953A819"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هل الكاريزما فطرية أم مكتسبة؟</w:t>
                          </w:r>
                        </w:p>
                      </w:txbxContent>
                    </v:textbox>
                  </v:shape>
                </v:group>
                <w10:anchorlock/>
              </v:group>
            </w:pict>
          </mc:Fallback>
        </mc:AlternateContent>
      </w:r>
    </w:p>
    <w:p w14:paraId="6F502ED6" w14:textId="7D7B6ADE" w:rsidR="00C9707A" w:rsidRPr="00A336F1" w:rsidRDefault="00C9707A" w:rsidP="00C9707A">
      <w:pPr>
        <w:spacing w:line="259" w:lineRule="auto"/>
        <w:rPr>
          <w:rFonts w:ascii="Sakkal Majalla" w:hAnsi="Sakkal Majalla"/>
          <w:b/>
          <w:bCs/>
          <w:color w:val="008080"/>
          <w:sz w:val="34"/>
          <w:rtl/>
        </w:rPr>
      </w:pPr>
      <w:r w:rsidRPr="00A336F1">
        <w:rPr>
          <w:rFonts w:ascii="Sakkal Majalla" w:hAnsi="Sakkal Majalla"/>
          <w:b/>
          <w:bCs/>
          <w:color w:val="008080"/>
          <w:sz w:val="34"/>
          <w:rtl/>
        </w:rPr>
        <w:t xml:space="preserve"> تعريف الكاريزما</w:t>
      </w:r>
    </w:p>
    <w:p w14:paraId="7221AAB8" w14:textId="02BFCF3F" w:rsidR="00C9707A" w:rsidRPr="00C9707A" w:rsidRDefault="005639EC" w:rsidP="00C9707A">
      <w:pPr>
        <w:spacing w:line="259" w:lineRule="auto"/>
        <w:rPr>
          <w:rFonts w:ascii="Sakkal Majalla" w:hAnsi="Sakkal Majalla"/>
          <w:sz w:val="34"/>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58368" behindDoc="0" locked="0" layoutInCell="1" allowOverlap="1" wp14:anchorId="56BB8692" wp14:editId="17D07F9A">
                <wp:simplePos x="0" y="0"/>
                <wp:positionH relativeFrom="column">
                  <wp:posOffset>4997450</wp:posOffset>
                </wp:positionH>
                <wp:positionV relativeFrom="paragraph">
                  <wp:posOffset>130810</wp:posOffset>
                </wp:positionV>
                <wp:extent cx="784860" cy="952500"/>
                <wp:effectExtent l="0" t="0" r="0" b="19050"/>
                <wp:wrapThrough wrapText="bothSides">
                  <wp:wrapPolygon edited="0">
                    <wp:start x="0" y="0"/>
                    <wp:lineTo x="0" y="21600"/>
                    <wp:lineTo x="2621" y="21600"/>
                    <wp:lineTo x="2621" y="20736"/>
                    <wp:lineTo x="19922" y="16848"/>
                    <wp:lineTo x="20971" y="15552"/>
                    <wp:lineTo x="20971" y="5616"/>
                    <wp:lineTo x="17825" y="4320"/>
                    <wp:lineTo x="2621" y="0"/>
                    <wp:lineTo x="0" y="0"/>
                  </wp:wrapPolygon>
                </wp:wrapThrough>
                <wp:docPr id="227285822" name="Group 29"/>
                <wp:cNvGraphicFramePr/>
                <a:graphic xmlns:a="http://schemas.openxmlformats.org/drawingml/2006/main">
                  <a:graphicData uri="http://schemas.microsoft.com/office/word/2010/wordprocessingGroup">
                    <wpg:wgp>
                      <wpg:cNvGrpSpPr/>
                      <wpg:grpSpPr>
                        <a:xfrm>
                          <a:off x="0" y="0"/>
                          <a:ext cx="784860" cy="952500"/>
                          <a:chOff x="0" y="0"/>
                          <a:chExt cx="1151248" cy="1676604"/>
                        </a:xfrm>
                      </wpg:grpSpPr>
                      <pic:pic xmlns:pic="http://schemas.openxmlformats.org/drawingml/2006/picture">
                        <pic:nvPicPr>
                          <pic:cNvPr id="1189797805" name="Picture 388507670" descr="Problem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15144" y="38003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37795750" name="Rectangle: Rounded Corners 388507671"/>
                        <wps:cNvSpPr/>
                        <wps:spPr>
                          <a:xfrm>
                            <a:off x="0" y="0"/>
                            <a:ext cx="91400" cy="16766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6D8E43B5" id="Group 29" o:spid="_x0000_s1026" style="position:absolute;margin-left:393.5pt;margin-top:10.3pt;width:61.8pt;height:75pt;z-index:252858368;mso-height-relative:margin" coordsize="11512,16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">
                <v:shape id="Picture 388507670" o:spid="_x0000_s1027" type="#_x0000_t75" alt="Problem " style="position:absolute;left:2151;top:380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">
                  <v:imagedata r:id="rId107" o:title="Problem "/>
                </v:shape>
                <v:roundrect id="Rectangle: Rounded Corners 388507671" o:spid="_x0000_s1028" style="position:absolute;width:914;height:167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" fillcolor="#168489" strokecolor="#168489" strokeweight="1pt">
                  <v:stroke joinstyle="miter"/>
                </v:roundrect>
                <w10:wrap type="through"/>
              </v:group>
            </w:pict>
          </mc:Fallback>
        </mc:AlternateContent>
      </w:r>
      <w:r w:rsidR="00C9707A" w:rsidRPr="00C9707A">
        <w:rPr>
          <w:rFonts w:ascii="Sakkal Majalla" w:hAnsi="Sakkal Majalla"/>
          <w:b/>
          <w:bCs/>
          <w:sz w:val="34"/>
          <w:rtl/>
        </w:rPr>
        <w:t>الكاريزما</w:t>
      </w:r>
      <w:r w:rsidR="00C9707A" w:rsidRPr="00C9707A">
        <w:rPr>
          <w:rFonts w:ascii="Sakkal Majalla" w:hAnsi="Sakkal Majalla"/>
          <w:sz w:val="34"/>
          <w:rtl/>
        </w:rPr>
        <w:t xml:space="preserve"> كلمة يونانية الأصل تعني "الهبة الإلهية". لكن الدراسات الحديثة في علم النفس الاجتماعي تشير إلى أنها مجموعة من المهارات والسلوكيات القابلة للتعلم والتطوير. تعرف الدكتورة أوليفيا فوكس كابان، أستاذة القيادة في جامعة كاليفورنيا، الكاريزما بأنها: "القدرة على التأثير في الآخرين من خلال الجاذبية الشخصية والحضور القوي".</w:t>
      </w:r>
    </w:p>
    <w:p w14:paraId="109F531A" w14:textId="77777777" w:rsidR="00C9707A" w:rsidRPr="00A336F1" w:rsidRDefault="00C9707A" w:rsidP="00C9707A">
      <w:pPr>
        <w:spacing w:line="259" w:lineRule="auto"/>
        <w:rPr>
          <w:rFonts w:ascii="Sakkal Majalla" w:hAnsi="Sakkal Majalla"/>
          <w:b/>
          <w:bCs/>
          <w:color w:val="008080"/>
          <w:sz w:val="34"/>
          <w:rtl/>
        </w:rPr>
      </w:pPr>
      <w:r w:rsidRPr="00A336F1">
        <w:rPr>
          <w:rFonts w:ascii="Sakkal Majalla" w:hAnsi="Sakkal Majalla"/>
          <w:b/>
          <w:bCs/>
          <w:color w:val="008080"/>
          <w:sz w:val="34"/>
          <w:rtl/>
        </w:rPr>
        <w:t>مكو</w:t>
      </w:r>
      <w:r w:rsidRPr="00A336F1">
        <w:rPr>
          <w:rFonts w:ascii="Sakkal Majalla" w:hAnsi="Sakkal Majalla" w:hint="cs"/>
          <w:b/>
          <w:bCs/>
          <w:color w:val="008080"/>
          <w:sz w:val="34"/>
          <w:rtl/>
        </w:rPr>
        <w:t>ّ</w:t>
      </w:r>
      <w:r w:rsidRPr="00A336F1">
        <w:rPr>
          <w:rFonts w:ascii="Sakkal Majalla" w:hAnsi="Sakkal Majalla"/>
          <w:b/>
          <w:bCs/>
          <w:color w:val="008080"/>
          <w:sz w:val="34"/>
          <w:rtl/>
        </w:rPr>
        <w:t>نات الكاريزما الأساسية</w:t>
      </w:r>
    </w:p>
    <w:p w14:paraId="4B43C278"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وفقاً للأبحاث العلمية التي أجراها عالم النفس هوارد فريدمان، تتكون الكاريزما من ثلاثة عناصر رئيسية:</w:t>
      </w:r>
    </w:p>
    <w:p w14:paraId="33331681" w14:textId="33A4F63D" w:rsidR="00480324" w:rsidRDefault="00480324" w:rsidP="00480324">
      <w:pPr>
        <w:spacing w:line="259" w:lineRule="auto"/>
        <w:jc w:val="center"/>
        <w:rPr>
          <w:rFonts w:ascii="Sakkal Majalla" w:hAnsi="Sakkal Majalla"/>
          <w:sz w:val="34"/>
          <w:rtl/>
        </w:rPr>
      </w:pPr>
      <w:r w:rsidRPr="00480324">
        <w:rPr>
          <w:rFonts w:ascii="Sakkal Majalla" w:hAnsi="Sakkal Majalla"/>
          <w:noProof/>
          <w:sz w:val="34"/>
        </w:rPr>
        <mc:AlternateContent>
          <mc:Choice Requires="wpg">
            <w:drawing>
              <wp:inline distT="0" distB="0" distL="0" distR="0" wp14:anchorId="5A875182" wp14:editId="590E2E4E">
                <wp:extent cx="4183556" cy="1877158"/>
                <wp:effectExtent l="0" t="0" r="7620" b="8890"/>
                <wp:docPr id="30" name="مجموعة 29">
                  <a:extLst xmlns:a="http://schemas.openxmlformats.org/drawingml/2006/main">
                    <a:ext uri="{FF2B5EF4-FFF2-40B4-BE49-F238E27FC236}">
                      <a16:creationId xmlns:a16="http://schemas.microsoft.com/office/drawing/2014/main" id="{678EB22F-091B-71AF-0CB0-C0DBA2417EFF}"/>
                    </a:ext>
                  </a:extLst>
                </wp:docPr>
                <wp:cNvGraphicFramePr/>
                <a:graphic xmlns:a="http://schemas.openxmlformats.org/drawingml/2006/main">
                  <a:graphicData uri="http://schemas.microsoft.com/office/word/2010/wordprocessingGroup">
                    <wpg:wgp>
                      <wpg:cNvGrpSpPr/>
                      <wpg:grpSpPr>
                        <a:xfrm>
                          <a:off x="0" y="0"/>
                          <a:ext cx="4183556" cy="1877158"/>
                          <a:chOff x="0" y="0"/>
                          <a:chExt cx="4183556" cy="1877158"/>
                        </a:xfrm>
                      </wpg:grpSpPr>
                      <wpg:grpSp>
                        <wpg:cNvPr id="1019441917" name="Group 3">
                          <a:extLst>
                            <a:ext uri="{FF2B5EF4-FFF2-40B4-BE49-F238E27FC236}">
                              <a16:creationId xmlns:a16="http://schemas.microsoft.com/office/drawing/2014/main" id="{391E0BDD-0DED-28C7-3736-A81478C7A4EC}"/>
                            </a:ext>
                          </a:extLst>
                        </wpg:cNvPr>
                        <wpg:cNvGrpSpPr/>
                        <wpg:grpSpPr>
                          <a:xfrm rot="16200000">
                            <a:off x="-281576" y="315939"/>
                            <a:ext cx="1842795" cy="1279644"/>
                            <a:chOff x="-281576" y="315939"/>
                            <a:chExt cx="1243664" cy="863606"/>
                          </a:xfrm>
                        </wpg:grpSpPr>
                        <wps:wsp>
                          <wps:cNvPr id="239404316" name="Freeform 4">
                            <a:extLst>
                              <a:ext uri="{FF2B5EF4-FFF2-40B4-BE49-F238E27FC236}">
                                <a16:creationId xmlns:a16="http://schemas.microsoft.com/office/drawing/2014/main" id="{9F4CCEE4-E32F-F50F-F5D9-A895994614AB}"/>
                              </a:ext>
                            </a:extLst>
                          </wps:cNvPr>
                          <wps:cNvSpPr/>
                          <wps:spPr>
                            <a:xfrm>
                              <a:off x="-281576" y="315939"/>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402533625" name="TextBox 5">
                            <a:extLst>
                              <a:ext uri="{FF2B5EF4-FFF2-40B4-BE49-F238E27FC236}">
                                <a16:creationId xmlns:a16="http://schemas.microsoft.com/office/drawing/2014/main" id="{D31AF02D-6022-D5FB-857B-A6D3003E55D0}"/>
                              </a:ext>
                            </a:extLst>
                          </wps:cNvPr>
                          <wps:cNvSpPr txBox="1"/>
                          <wps:spPr>
                            <a:xfrm>
                              <a:off x="-281576" y="334989"/>
                              <a:ext cx="1243664" cy="844556"/>
                            </a:xfrm>
                            <a:prstGeom prst="rect">
                              <a:avLst/>
                            </a:prstGeom>
                          </wps:spPr>
                          <wps:bodyPr lIns="24384" tIns="24384" rIns="24384" bIns="24384" rtlCol="0" anchor="ctr"/>
                        </wps:wsp>
                      </wpg:grpSp>
                      <wpg:grpSp>
                        <wpg:cNvPr id="420560140" name="Group 3">
                          <a:extLst>
                            <a:ext uri="{FF2B5EF4-FFF2-40B4-BE49-F238E27FC236}">
                              <a16:creationId xmlns:a16="http://schemas.microsoft.com/office/drawing/2014/main" id="{6503B942-F220-5EA0-02E3-80D4E11DB75A}"/>
                            </a:ext>
                          </a:extLst>
                        </wpg:cNvPr>
                        <wpg:cNvGrpSpPr/>
                        <wpg:grpSpPr>
                          <a:xfrm rot="16200000">
                            <a:off x="1170380" y="281576"/>
                            <a:ext cx="1842795" cy="1279644"/>
                            <a:chOff x="1170380" y="281576"/>
                            <a:chExt cx="1243664" cy="863606"/>
                          </a:xfrm>
                        </wpg:grpSpPr>
                        <wps:wsp>
                          <wps:cNvPr id="1607817287" name="Freeform 4">
                            <a:extLst>
                              <a:ext uri="{FF2B5EF4-FFF2-40B4-BE49-F238E27FC236}">
                                <a16:creationId xmlns:a16="http://schemas.microsoft.com/office/drawing/2014/main" id="{CFB74988-A4EF-9DE8-B679-33F2235AD7B5}"/>
                              </a:ext>
                            </a:extLst>
                          </wps:cNvPr>
                          <wps:cNvSpPr/>
                          <wps:spPr>
                            <a:xfrm>
                              <a:off x="1170380" y="281576"/>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067789157" name="TextBox 5">
                            <a:extLst>
                              <a:ext uri="{FF2B5EF4-FFF2-40B4-BE49-F238E27FC236}">
                                <a16:creationId xmlns:a16="http://schemas.microsoft.com/office/drawing/2014/main" id="{6EFB33BF-BEB4-BF95-7B11-2E2DD531FFD4}"/>
                              </a:ext>
                            </a:extLst>
                          </wps:cNvPr>
                          <wps:cNvSpPr txBox="1"/>
                          <wps:spPr>
                            <a:xfrm>
                              <a:off x="1170380" y="300626"/>
                              <a:ext cx="1243664" cy="844556"/>
                            </a:xfrm>
                            <a:prstGeom prst="rect">
                              <a:avLst/>
                            </a:prstGeom>
                          </wps:spPr>
                          <wps:bodyPr lIns="24384" tIns="24384" rIns="24384" bIns="24384" rtlCol="0" anchor="ctr"/>
                        </wps:wsp>
                      </wpg:grpSp>
                      <wpg:grpSp>
                        <wpg:cNvPr id="1948459921" name="Group 3">
                          <a:extLst>
                            <a:ext uri="{FF2B5EF4-FFF2-40B4-BE49-F238E27FC236}">
                              <a16:creationId xmlns:a16="http://schemas.microsoft.com/office/drawing/2014/main" id="{A5CBE9D0-6836-D6C8-58CF-62C94910AE83}"/>
                            </a:ext>
                          </a:extLst>
                        </wpg:cNvPr>
                        <wpg:cNvGrpSpPr/>
                        <wpg:grpSpPr>
                          <a:xfrm rot="16200000">
                            <a:off x="2622336" y="315939"/>
                            <a:ext cx="1842795" cy="1279644"/>
                            <a:chOff x="2622336" y="315939"/>
                            <a:chExt cx="1243664" cy="863606"/>
                          </a:xfrm>
                        </wpg:grpSpPr>
                        <wps:wsp>
                          <wps:cNvPr id="173327426" name="Freeform 4">
                            <a:extLst>
                              <a:ext uri="{FF2B5EF4-FFF2-40B4-BE49-F238E27FC236}">
                                <a16:creationId xmlns:a16="http://schemas.microsoft.com/office/drawing/2014/main" id="{007A479F-728C-93AC-5FD0-7034075B4B41}"/>
                              </a:ext>
                            </a:extLst>
                          </wps:cNvPr>
                          <wps:cNvSpPr/>
                          <wps:spPr>
                            <a:xfrm>
                              <a:off x="2622336" y="315939"/>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53292541" name="TextBox 5">
                            <a:extLst>
                              <a:ext uri="{FF2B5EF4-FFF2-40B4-BE49-F238E27FC236}">
                                <a16:creationId xmlns:a16="http://schemas.microsoft.com/office/drawing/2014/main" id="{D9DCD5FD-27E6-DCEB-0F8A-A98C8C26DB44}"/>
                              </a:ext>
                            </a:extLst>
                          </wps:cNvPr>
                          <wps:cNvSpPr txBox="1"/>
                          <wps:spPr>
                            <a:xfrm>
                              <a:off x="2622336" y="334989"/>
                              <a:ext cx="1243664" cy="844556"/>
                            </a:xfrm>
                            <a:prstGeom prst="rect">
                              <a:avLst/>
                            </a:prstGeom>
                          </wps:spPr>
                          <wps:bodyPr lIns="24384" tIns="24384" rIns="24384" bIns="24384" rtlCol="0" anchor="ctr"/>
                        </wps:wsp>
                      </wpg:grpSp>
                      <wps:wsp>
                        <wps:cNvPr id="1509834921" name="مربع نص 14">
                          <a:extLst>
                            <a:ext uri="{FF2B5EF4-FFF2-40B4-BE49-F238E27FC236}">
                              <a16:creationId xmlns:a16="http://schemas.microsoft.com/office/drawing/2014/main" id="{81B06472-BD08-2E05-2260-D03A87C9BC64}"/>
                            </a:ext>
                          </a:extLst>
                        </wps:cNvPr>
                        <wps:cNvSpPr txBox="1"/>
                        <wps:spPr>
                          <a:xfrm>
                            <a:off x="195735" y="1173067"/>
                            <a:ext cx="888365" cy="511175"/>
                          </a:xfrm>
                          <a:prstGeom prst="rect">
                            <a:avLst/>
                          </a:prstGeom>
                          <a:noFill/>
                        </wps:spPr>
                        <wps:txbx>
                          <w:txbxContent>
                            <w:p w14:paraId="05E27723"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الدفء </w:t>
                              </w:r>
                            </w:p>
                          </w:txbxContent>
                        </wps:txbx>
                        <wps:bodyPr wrap="square">
                          <a:spAutoFit/>
                        </wps:bodyPr>
                      </wps:wsp>
                      <wps:wsp>
                        <wps:cNvPr id="1496848073" name="مربع نص 15">
                          <a:extLst>
                            <a:ext uri="{FF2B5EF4-FFF2-40B4-BE49-F238E27FC236}">
                              <a16:creationId xmlns:a16="http://schemas.microsoft.com/office/drawing/2014/main" id="{6C7C5C2F-8834-A662-6153-A99F341C5AC0}"/>
                            </a:ext>
                          </a:extLst>
                        </wps:cNvPr>
                        <wps:cNvSpPr txBox="1"/>
                        <wps:spPr>
                          <a:xfrm>
                            <a:off x="1647630" y="1173067"/>
                            <a:ext cx="887730" cy="511175"/>
                          </a:xfrm>
                          <a:prstGeom prst="rect">
                            <a:avLst/>
                          </a:prstGeom>
                          <a:noFill/>
                        </wps:spPr>
                        <wps:txbx>
                          <w:txbxContent>
                            <w:p w14:paraId="3243F897"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القوة </w:t>
                              </w:r>
                            </w:p>
                          </w:txbxContent>
                        </wps:txbx>
                        <wps:bodyPr wrap="square">
                          <a:spAutoFit/>
                        </wps:bodyPr>
                      </wps:wsp>
                      <wps:wsp>
                        <wps:cNvPr id="1004076040" name="مربع نص 16">
                          <a:extLst>
                            <a:ext uri="{FF2B5EF4-FFF2-40B4-BE49-F238E27FC236}">
                              <a16:creationId xmlns:a16="http://schemas.microsoft.com/office/drawing/2014/main" id="{8B6E8175-6CC7-A9C2-A3F7-594AC95AE85D}"/>
                            </a:ext>
                          </a:extLst>
                        </wps:cNvPr>
                        <wps:cNvSpPr txBox="1"/>
                        <wps:spPr>
                          <a:xfrm>
                            <a:off x="3099525" y="1173067"/>
                            <a:ext cx="888365" cy="511175"/>
                          </a:xfrm>
                          <a:prstGeom prst="rect">
                            <a:avLst/>
                          </a:prstGeom>
                          <a:noFill/>
                        </wps:spPr>
                        <wps:txbx>
                          <w:txbxContent>
                            <w:p w14:paraId="64EAD2E2"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الحضور </w:t>
                              </w:r>
                            </w:p>
                          </w:txbxContent>
                        </wps:txbx>
                        <wps:bodyPr wrap="square">
                          <a:spAutoFit/>
                        </wps:bodyPr>
                      </wps:wsp>
                      <pic:pic xmlns:pic="http://schemas.openxmlformats.org/drawingml/2006/picture">
                        <pic:nvPicPr>
                          <pic:cNvPr id="829552299" name="صورة 829552299" descr="صورة تحتوي على الرسومات, لقطة شاشة, دائرة, التصميم&#10;&#10;قد يكون المحتوى الذي تم إنشاؤه بواسطة الذكاء الاصطناعي غير صحيح.">
                            <a:extLst>
                              <a:ext uri="{FF2B5EF4-FFF2-40B4-BE49-F238E27FC236}">
                                <a16:creationId xmlns:a16="http://schemas.microsoft.com/office/drawing/2014/main" id="{1A489015-ED7B-A6F0-04BF-297B0C86806D}"/>
                              </a:ext>
                            </a:extLst>
                          </pic:cNvPr>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289253" y="432635"/>
                            <a:ext cx="609604" cy="609604"/>
                          </a:xfrm>
                          <a:prstGeom prst="rect">
                            <a:avLst/>
                          </a:prstGeom>
                        </pic:spPr>
                      </pic:pic>
                      <pic:pic xmlns:pic="http://schemas.openxmlformats.org/drawingml/2006/picture">
                        <pic:nvPicPr>
                          <pic:cNvPr id="746201130" name="صورة 746201130" descr="صورة تحتوي على رمز, قصاصة فنية, الرسومات, رسوم متحركة&#10;&#10;قد يكون المحتوى الذي تم إنشاؤه بواسطة الذكاء الاصطناعي غير صحيح.">
                            <a:extLst>
                              <a:ext uri="{FF2B5EF4-FFF2-40B4-BE49-F238E27FC236}">
                                <a16:creationId xmlns:a16="http://schemas.microsoft.com/office/drawing/2014/main" id="{B46C8500-5ACA-0113-2903-952C1B89B50B}"/>
                              </a:ext>
                            </a:extLst>
                          </pic:cNvPr>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1720121" y="281441"/>
                            <a:ext cx="674320" cy="674320"/>
                          </a:xfrm>
                          <a:prstGeom prst="rect">
                            <a:avLst/>
                          </a:prstGeom>
                        </pic:spPr>
                      </pic:pic>
                      <pic:pic xmlns:pic="http://schemas.openxmlformats.org/drawingml/2006/picture">
                        <pic:nvPicPr>
                          <pic:cNvPr id="240663708" name="صورة 240663708" descr="صورة تحتوي على قصاصة فنية, رسوم متحركة, توضيح, فن&#10;&#10;قد يكون المحتوى الذي تم إنشاؤه بواسطة الذكاء الاصطناعي غير صحيح.">
                            <a:extLst>
                              <a:ext uri="{FF2B5EF4-FFF2-40B4-BE49-F238E27FC236}">
                                <a16:creationId xmlns:a16="http://schemas.microsoft.com/office/drawing/2014/main" id="{6F286C12-7C12-4020-29C9-DC6B89D5F379}"/>
                              </a:ext>
                            </a:extLst>
                          </pic:cNvPr>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3099655" y="154085"/>
                            <a:ext cx="888154" cy="888154"/>
                          </a:xfrm>
                          <a:prstGeom prst="rect">
                            <a:avLst/>
                          </a:prstGeom>
                        </pic:spPr>
                      </pic:pic>
                    </wpg:wgp>
                  </a:graphicData>
                </a:graphic>
              </wp:inline>
            </w:drawing>
          </mc:Choice>
          <mc:Fallback>
            <w:pict>
              <v:group w14:anchorId="5A875182" id="مجموعة 29" o:spid="_x0000_s1707" style="width:329.4pt;height:147.8pt;mso-position-horizontal-relative:char;mso-position-vertical-relative:line" coordsize="41835,18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">
                <v:group id="_x0000_s1708" style="position:absolute;left:-2816;top:3159;width:18428;height:12796;rotation:-90" coordorigin="-2815,3159"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">
                  <v:shape id="Freeform 4" o:spid="_x0000_s1709" style="position:absolute;left:-2815;top:3159;width:12435;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" path="m62576,l1181088,v16596,,32513,6593,44248,18328c1237071,30064,1243664,45980,1243664,62576r,738454c1243664,835590,1215648,863606,1181088,863606r-1118512,c28016,863606,,835590,,801030l,62576c,28016,28016,,62576,xe" fillcolor="#ddf1f0" stroked="f">
                    <v:path arrowok="t"/>
                  </v:shape>
                  <v:shape id="TextBox 5" o:spid="_x0000_s1710" type="#_x0000_t202" style="position:absolute;left:-2815;top:3349;width:12435;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" filled="f" stroked="f">
                    <v:textbox inset="1.92pt,1.92pt,1.92pt,1.92pt"/>
                  </v:shape>
                </v:group>
                <v:group id="_x0000_s1711" style="position:absolute;left:11704;top:2815;width:18427;height:12797;rotation:-90" coordorigin="11703,2815"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">
                  <v:shape id="Freeform 4" o:spid="_x0000_s1712" style="position:absolute;left:11703;top:2815;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" path="m62576,l1181088,v16596,,32513,6593,44248,18328c1237071,30064,1243664,45980,1243664,62576r,738454c1243664,835590,1215648,863606,1181088,863606r-1118512,c28016,863606,,835590,,801030l,62576c,28016,28016,,62576,xe" fillcolor="#ddf1f0" stroked="f">
                    <v:path arrowok="t"/>
                  </v:shape>
                  <v:shape id="TextBox 5" o:spid="_x0000_s1713" type="#_x0000_t202" style="position:absolute;left:11703;top:3006;width:12437;height:8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" filled="f" stroked="f">
                    <v:textbox inset="1.92pt,1.92pt,1.92pt,1.92pt"/>
                  </v:shape>
                </v:group>
                <v:group id="_x0000_s1714" style="position:absolute;left:26223;top:3159;width:18428;height:12796;rotation:-90" coordorigin="26223,3159"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">
                  <v:shape id="Freeform 4" o:spid="_x0000_s1715" style="position:absolute;left:26223;top:3159;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" path="m62576,l1181088,v16596,,32513,6593,44248,18328c1237071,30064,1243664,45980,1243664,62576r,738454c1243664,835590,1215648,863606,1181088,863606r-1118512,c28016,863606,,835590,,801030l,62576c,28016,28016,,62576,xe" fillcolor="#ddf1f0" stroked="f">
                    <v:path arrowok="t"/>
                  </v:shape>
                  <v:shape id="TextBox 5" o:spid="_x0000_s1716" type="#_x0000_t202" style="position:absolute;left:26223;top:3349;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" filled="f" stroked="f">
                    <v:textbox inset="1.92pt,1.92pt,1.92pt,1.92pt"/>
                  </v:shape>
                </v:group>
                <v:shape id="مربع نص 14" o:spid="_x0000_s1717" type="#_x0000_t202" style="position:absolute;left:1957;top:11730;width:8884;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" filled="f" stroked="f">
                  <v:textbox style="mso-fit-shape-to-text:t">
                    <w:txbxContent>
                      <w:p w14:paraId="05E27723"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الدفء </w:t>
                        </w:r>
                      </w:p>
                    </w:txbxContent>
                  </v:textbox>
                </v:shape>
                <v:shape id="مربع نص 15" o:spid="_x0000_s1718" type="#_x0000_t202" style="position:absolute;left:16476;top:11730;width:8877;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" filled="f" stroked="f">
                  <v:textbox style="mso-fit-shape-to-text:t">
                    <w:txbxContent>
                      <w:p w14:paraId="3243F897"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القوة </w:t>
                        </w:r>
                      </w:p>
                    </w:txbxContent>
                  </v:textbox>
                </v:shape>
                <v:shape id="مربع نص 16" o:spid="_x0000_s1719" type="#_x0000_t202" style="position:absolute;left:30995;top:11730;width:8883;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" filled="f" stroked="f">
                  <v:textbox style="mso-fit-shape-to-text:t">
                    <w:txbxContent>
                      <w:p w14:paraId="64EAD2E2" w14:textId="77777777" w:rsidR="00480324" w:rsidRDefault="00480324" w:rsidP="00480324">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الحضور </w:t>
                        </w:r>
                      </w:p>
                    </w:txbxContent>
                  </v:textbox>
                </v:shape>
                <v:shape id="صورة 829552299" o:spid="_x0000_s1720" type="#_x0000_t75" alt="صورة تحتوي على الرسومات, لقطة شاشة, دائرة, التصميم&#10;&#10;قد يكون المحتوى الذي تم إنشاؤه بواسطة الذكاء الاصطناعي غير صحيح." style="position:absolute;left:2892;top:4326;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">
                  <v:imagedata r:id="rId138" o:title="صورة تحتوي على الرسومات, لقطة شاشة, دائرة, التصميم&#10;&#10;قد يكون المحتوى الذي تم إنشاؤه بواسطة الذكاء الاصطناعي غير صحيح"/>
                </v:shape>
                <v:shape id="صورة 746201130" o:spid="_x0000_s1721" type="#_x0000_t75" alt="صورة تحتوي على رمز, قصاصة فنية, الرسومات, رسوم متحركة&#10;&#10;قد يكون المحتوى الذي تم إنشاؤه بواسطة الذكاء الاصطناعي غير صحيح." style="position:absolute;left:17201;top:2814;width:6743;height:6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">
                  <v:imagedata r:id="rId139" o:title="صورة تحتوي على رمز, قصاصة فنية, الرسومات, رسوم متحركة&#10;&#10;قد يكون المحتوى الذي تم إنشاؤه بواسطة الذكاء الاصطناعي غير صحيح"/>
                </v:shape>
                <v:shape id="صورة 240663708" o:spid="_x0000_s1722" type="#_x0000_t75" alt="صورة تحتوي على قصاصة فنية, رسوم متحركة, توضيح, فن&#10;&#10;قد يكون المحتوى الذي تم إنشاؤه بواسطة الذكاء الاصطناعي غير صحيح." style="position:absolute;left:30996;top:1540;width:8882;height:8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">
                  <v:imagedata r:id="rId140" o:title="صورة تحتوي على قصاصة فنية, رسوم متحركة, توضيح, فن&#10;&#10;قد يكون المحتوى الذي تم إنشاؤه بواسطة الذكاء الاصطناعي غير صحيح"/>
                </v:shape>
                <w10:anchorlock/>
              </v:group>
            </w:pict>
          </mc:Fallback>
        </mc:AlternateContent>
      </w:r>
    </w:p>
    <w:p w14:paraId="2A4D89B0" w14:textId="77777777" w:rsidR="005639EC" w:rsidRPr="00C9707A" w:rsidRDefault="005639EC" w:rsidP="00480324">
      <w:pPr>
        <w:spacing w:line="259" w:lineRule="auto"/>
        <w:jc w:val="center"/>
        <w:rPr>
          <w:rFonts w:ascii="Sakkal Majalla" w:hAnsi="Sakkal Majalla"/>
          <w:sz w:val="34"/>
          <w:rtl/>
        </w:rPr>
      </w:pPr>
    </w:p>
    <w:p w14:paraId="01884E03" w14:textId="77777777" w:rsidR="00C9707A" w:rsidRPr="00C9707A" w:rsidRDefault="00C9707A" w:rsidP="00C9707A">
      <w:pPr>
        <w:spacing w:line="259" w:lineRule="auto"/>
        <w:rPr>
          <w:rFonts w:ascii="Sakkal Majalla" w:hAnsi="Sakkal Majalla"/>
          <w:sz w:val="34"/>
          <w:rtl/>
        </w:rPr>
      </w:pPr>
      <w:r w:rsidRPr="00A336F1">
        <w:rPr>
          <w:rFonts w:ascii="Sakkal Majalla" w:hAnsi="Sakkal Majalla"/>
          <w:b/>
          <w:bCs/>
          <w:color w:val="C00000"/>
          <w:sz w:val="34"/>
          <w:rtl/>
        </w:rPr>
        <w:t>1. الحضور (</w:t>
      </w:r>
      <w:r w:rsidRPr="00A336F1">
        <w:rPr>
          <w:rFonts w:ascii="Sakkal Majalla" w:hAnsi="Sakkal Majalla"/>
          <w:b/>
          <w:bCs/>
          <w:color w:val="C00000"/>
          <w:sz w:val="34"/>
        </w:rPr>
        <w:t>Presence</w:t>
      </w:r>
      <w:r w:rsidRPr="00A336F1">
        <w:rPr>
          <w:rFonts w:ascii="Sakkal Majalla" w:hAnsi="Sakkal Majalla"/>
          <w:b/>
          <w:bCs/>
          <w:color w:val="C00000"/>
          <w:sz w:val="34"/>
          <w:rtl/>
        </w:rPr>
        <w:t>):</w:t>
      </w:r>
      <w:r w:rsidRPr="00C9707A">
        <w:rPr>
          <w:rFonts w:ascii="Sakkal Majalla" w:hAnsi="Sakkal Majalla"/>
          <w:sz w:val="34"/>
          <w:rtl/>
        </w:rPr>
        <w:t xml:space="preserve"> القدرة على أن تكون حاضراً بالكامل في اللحظة الراهنة، منتبهاً لمن حولك ومتفاعلاً معهم بشكل كامل</w:t>
      </w:r>
      <w:r w:rsidRPr="004C3A82">
        <w:rPr>
          <w:rFonts w:ascii="Sakkal Majalla" w:hAnsi="Sakkal Majalla"/>
          <w:sz w:val="34"/>
          <w:highlight w:val="lightGray"/>
          <w:rtl/>
        </w:rPr>
        <w:t>. قال الإمام الشافعي: "إذا أقبلت على شيء فأقبل عليه بكليتك، وإذا انصرفت عنه فانصرف عنه بكليتك".</w:t>
      </w:r>
    </w:p>
    <w:p w14:paraId="65258974" w14:textId="77777777" w:rsidR="00C9707A" w:rsidRPr="00C9707A" w:rsidRDefault="00C9707A" w:rsidP="00C9707A">
      <w:pPr>
        <w:spacing w:line="259" w:lineRule="auto"/>
        <w:rPr>
          <w:rFonts w:ascii="Sakkal Majalla" w:hAnsi="Sakkal Majalla"/>
          <w:sz w:val="34"/>
          <w:rtl/>
        </w:rPr>
      </w:pPr>
      <w:r w:rsidRPr="00A336F1">
        <w:rPr>
          <w:rFonts w:ascii="Sakkal Majalla" w:hAnsi="Sakkal Majalla"/>
          <w:b/>
          <w:bCs/>
          <w:color w:val="C00000"/>
          <w:sz w:val="34"/>
          <w:rtl/>
        </w:rPr>
        <w:t>2. القوة (</w:t>
      </w:r>
      <w:r w:rsidRPr="00A336F1">
        <w:rPr>
          <w:rFonts w:ascii="Sakkal Majalla" w:hAnsi="Sakkal Majalla"/>
          <w:b/>
          <w:bCs/>
          <w:color w:val="C00000"/>
          <w:sz w:val="34"/>
        </w:rPr>
        <w:t>Power</w:t>
      </w:r>
      <w:r w:rsidRPr="00A336F1">
        <w:rPr>
          <w:rFonts w:ascii="Sakkal Majalla" w:hAnsi="Sakkal Majalla"/>
          <w:b/>
          <w:bCs/>
          <w:color w:val="C00000"/>
          <w:sz w:val="34"/>
          <w:rtl/>
        </w:rPr>
        <w:t>):</w:t>
      </w:r>
      <w:r w:rsidRPr="00A336F1">
        <w:rPr>
          <w:rFonts w:ascii="Sakkal Majalla" w:hAnsi="Sakkal Majalla"/>
          <w:color w:val="C00000"/>
          <w:sz w:val="34"/>
          <w:rtl/>
        </w:rPr>
        <w:t xml:space="preserve"> </w:t>
      </w:r>
      <w:r w:rsidRPr="00C9707A">
        <w:rPr>
          <w:rFonts w:ascii="Sakkal Majalla" w:hAnsi="Sakkal Majalla"/>
          <w:sz w:val="34"/>
          <w:rtl/>
        </w:rPr>
        <w:t>إظهار الثقة بالنفس والكفاءة والقدرة على التأثير. وهذا لا يعني التسلط، بل القدرة على الإلهام والتوجيه.</w:t>
      </w:r>
    </w:p>
    <w:p w14:paraId="6C17021A" w14:textId="77777777" w:rsidR="00C9707A" w:rsidRPr="00C9707A" w:rsidRDefault="00C9707A" w:rsidP="00C9707A">
      <w:pPr>
        <w:spacing w:line="259" w:lineRule="auto"/>
        <w:rPr>
          <w:rFonts w:ascii="Sakkal Majalla" w:hAnsi="Sakkal Majalla"/>
          <w:sz w:val="34"/>
          <w:rtl/>
        </w:rPr>
      </w:pPr>
      <w:r w:rsidRPr="00A336F1">
        <w:rPr>
          <w:rFonts w:ascii="Sakkal Majalla" w:hAnsi="Sakkal Majalla"/>
          <w:b/>
          <w:bCs/>
          <w:color w:val="C00000"/>
          <w:sz w:val="34"/>
          <w:rtl/>
        </w:rPr>
        <w:t>3.</w:t>
      </w:r>
      <w:r w:rsidRPr="00A336F1">
        <w:rPr>
          <w:rFonts w:ascii="Sakkal Majalla" w:hAnsi="Sakkal Majalla"/>
          <w:b/>
          <w:bCs/>
          <w:sz w:val="34"/>
          <w:rtl/>
        </w:rPr>
        <w:t xml:space="preserve"> </w:t>
      </w:r>
      <w:r w:rsidRPr="00A336F1">
        <w:rPr>
          <w:rFonts w:ascii="Sakkal Majalla" w:hAnsi="Sakkal Majalla"/>
          <w:b/>
          <w:bCs/>
          <w:color w:val="C00000"/>
          <w:sz w:val="34"/>
          <w:rtl/>
        </w:rPr>
        <w:t>الدفء (</w:t>
      </w:r>
      <w:r w:rsidRPr="00A336F1">
        <w:rPr>
          <w:rFonts w:ascii="Sakkal Majalla" w:hAnsi="Sakkal Majalla"/>
          <w:b/>
          <w:bCs/>
          <w:color w:val="C00000"/>
          <w:sz w:val="34"/>
        </w:rPr>
        <w:t>Warmth</w:t>
      </w:r>
      <w:r w:rsidRPr="00A336F1">
        <w:rPr>
          <w:rFonts w:ascii="Sakkal Majalla" w:hAnsi="Sakkal Majalla"/>
          <w:b/>
          <w:bCs/>
          <w:color w:val="C00000"/>
          <w:sz w:val="34"/>
          <w:rtl/>
        </w:rPr>
        <w:t>):</w:t>
      </w:r>
      <w:r w:rsidRPr="00A336F1">
        <w:rPr>
          <w:rFonts w:ascii="Sakkal Majalla" w:hAnsi="Sakkal Majalla"/>
          <w:color w:val="C00000"/>
          <w:sz w:val="34"/>
          <w:rtl/>
        </w:rPr>
        <w:t xml:space="preserve"> </w:t>
      </w:r>
      <w:r w:rsidRPr="00C9707A">
        <w:rPr>
          <w:rFonts w:ascii="Sakkal Majalla" w:hAnsi="Sakkal Majalla"/>
          <w:sz w:val="34"/>
          <w:rtl/>
        </w:rPr>
        <w:t>القدرة على إظهار الاهتمام الحقيقي بالآخرين والتعاطف معهم، مما يخلق الثقة والألفة.</w:t>
      </w:r>
    </w:p>
    <w:p w14:paraId="49B89861" w14:textId="77777777" w:rsidR="00C9707A" w:rsidRPr="00A336F1" w:rsidRDefault="00C9707A" w:rsidP="00480324">
      <w:pPr>
        <w:keepNext/>
        <w:pageBreakBefore/>
        <w:spacing w:line="259" w:lineRule="auto"/>
        <w:rPr>
          <w:rFonts w:ascii="Sakkal Majalla" w:hAnsi="Sakkal Majalla"/>
          <w:b/>
          <w:bCs/>
          <w:color w:val="008080"/>
          <w:sz w:val="34"/>
          <w:rtl/>
        </w:rPr>
      </w:pPr>
      <w:r w:rsidRPr="00A336F1">
        <w:rPr>
          <w:rFonts w:ascii="Sakkal Majalla" w:hAnsi="Sakkal Majalla"/>
          <w:b/>
          <w:bCs/>
          <w:color w:val="008080"/>
          <w:sz w:val="34"/>
          <w:rtl/>
        </w:rPr>
        <w:lastRenderedPageBreak/>
        <w:t>الكاريزما بين الفطرة والاكتساب</w:t>
      </w:r>
    </w:p>
    <w:p w14:paraId="49BAA1A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أظهرت دراسة نشرتها مجلة علم النفس الاجتماعي في عام 2022 أن 70% من مكونات الكاريزما يمكن اكتسابها وتطويرها من خلال الممارسة والتدريب، بينما قد تكون 30% فطرية مرتبطة بالسمات الشخصية.</w:t>
      </w:r>
    </w:p>
    <w:p w14:paraId="17D9148F" w14:textId="77777777" w:rsidR="00C9707A" w:rsidRPr="00480324" w:rsidRDefault="00C9707A" w:rsidP="00C9707A">
      <w:pPr>
        <w:spacing w:line="259" w:lineRule="auto"/>
        <w:rPr>
          <w:rFonts w:ascii="Sakkal Majalla" w:hAnsi="Sakkal Majalla"/>
          <w:b/>
          <w:bCs/>
          <w:color w:val="C00000"/>
          <w:sz w:val="34"/>
          <w:rtl/>
        </w:rPr>
      </w:pPr>
      <w:r w:rsidRPr="00480324">
        <w:rPr>
          <w:rFonts w:ascii="Sakkal Majalla" w:hAnsi="Sakkal Majalla" w:hint="cs"/>
          <w:b/>
          <w:bCs/>
          <w:color w:val="C00000"/>
          <w:sz w:val="34"/>
          <w:rtl/>
        </w:rPr>
        <w:t>ا</w:t>
      </w:r>
      <w:r w:rsidRPr="00480324">
        <w:rPr>
          <w:rFonts w:ascii="Sakkal Majalla" w:hAnsi="Sakkal Majalla"/>
          <w:b/>
          <w:bCs/>
          <w:color w:val="C00000"/>
          <w:sz w:val="34"/>
          <w:rtl/>
        </w:rPr>
        <w:t>لجوانب الفطرية:</w:t>
      </w:r>
    </w:p>
    <w:p w14:paraId="7DF679F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بعض السمات الشخصية كالانبساطية.</w:t>
      </w:r>
    </w:p>
    <w:p w14:paraId="73B174D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القدرات الفطرية في التواصل غير اللفظي.</w:t>
      </w:r>
    </w:p>
    <w:p w14:paraId="79DBFE7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الميل الطبيعي للتعاطف مع الآخرين.</w:t>
      </w:r>
    </w:p>
    <w:p w14:paraId="07BF365E" w14:textId="77777777" w:rsidR="00C9707A" w:rsidRPr="00480324" w:rsidRDefault="00C9707A" w:rsidP="00C9707A">
      <w:pPr>
        <w:spacing w:line="259" w:lineRule="auto"/>
        <w:rPr>
          <w:rFonts w:ascii="Sakkal Majalla" w:hAnsi="Sakkal Majalla"/>
          <w:b/>
          <w:bCs/>
          <w:color w:val="C00000"/>
          <w:sz w:val="34"/>
          <w:rtl/>
        </w:rPr>
      </w:pPr>
      <w:r w:rsidRPr="00480324">
        <w:rPr>
          <w:rFonts w:ascii="Sakkal Majalla" w:hAnsi="Sakkal Majalla"/>
          <w:b/>
          <w:bCs/>
          <w:color w:val="C00000"/>
          <w:sz w:val="34"/>
          <w:rtl/>
        </w:rPr>
        <w:t>الجوانب المكتسبة:</w:t>
      </w:r>
    </w:p>
    <w:p w14:paraId="4D955AB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مهارات التواصل اللفظي وغير اللفظي.</w:t>
      </w:r>
    </w:p>
    <w:p w14:paraId="75C6CD0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التحكم في نبرة الصوت وإيقاعه.</w:t>
      </w:r>
    </w:p>
    <w:p w14:paraId="66B4E44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تقنيات الإنصات الفعال.</w:t>
      </w:r>
    </w:p>
    <w:p w14:paraId="44A75EE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إدارة لغة الجسد والتعبيرات الوجهية.</w:t>
      </w:r>
    </w:p>
    <w:p w14:paraId="63F174B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مهارات سرد القصص والإقناع.</w:t>
      </w:r>
    </w:p>
    <w:p w14:paraId="4117DA1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خلاصة القول: الكاريزما مثل العضلات، قد يمتلك البعض استعداداً فطرياً أفضل، لكن الجميع يستطيع تنميتها من خلال التدريب المستمر والممارسة الواعية.</w:t>
      </w:r>
    </w:p>
    <w:p w14:paraId="4B175C82" w14:textId="2C8B667B" w:rsidR="00C9707A" w:rsidRDefault="00C9707A" w:rsidP="00674A42">
      <w:pPr>
        <w:jc w:val="center"/>
        <w:rPr>
          <w:rFonts w:ascii="Sakkal Majalla" w:hAnsi="Sakkal Majalla"/>
          <w:sz w:val="34"/>
        </w:rPr>
      </w:pPr>
    </w:p>
    <w:p w14:paraId="0C34231A" w14:textId="77777777" w:rsidR="00674A42" w:rsidRDefault="00674A42" w:rsidP="00674A42">
      <w:pPr>
        <w:jc w:val="center"/>
        <w:rPr>
          <w:rFonts w:ascii="Sakkal Majalla" w:hAnsi="Sakkal Majalla"/>
          <w:sz w:val="34"/>
        </w:rPr>
      </w:pPr>
    </w:p>
    <w:p w14:paraId="17377AC7" w14:textId="566BB256" w:rsidR="00674A42" w:rsidRPr="00C9707A" w:rsidRDefault="00674A42" w:rsidP="00674A42">
      <w:pPr>
        <w:jc w:val="center"/>
        <w:rPr>
          <w:rFonts w:ascii="Sakkal Majalla" w:hAnsi="Sakkal Majalla"/>
          <w:sz w:val="34"/>
          <w:rtl/>
        </w:rPr>
      </w:pPr>
      <w:r>
        <w:rPr>
          <w:rFonts w:ascii="Sakkal Majalla" w:hAnsi="Sakkal Majalla"/>
          <w:noProof/>
          <w:sz w:val="34"/>
          <w:rtl/>
          <w:lang w:val="ar-SA"/>
        </w:rPr>
        <w:drawing>
          <wp:inline distT="0" distB="0" distL="0" distR="0" wp14:anchorId="7CA563C8" wp14:editId="14FA9A1E">
            <wp:extent cx="1143635" cy="1143635"/>
            <wp:effectExtent l="0" t="0" r="0" b="0"/>
            <wp:docPr id="780378868" name="صورة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378868" name="صورة 780378868"/>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143645" cy="1143645"/>
                    </a:xfrm>
                    <a:prstGeom prst="rect">
                      <a:avLst/>
                    </a:prstGeom>
                  </pic:spPr>
                </pic:pic>
              </a:graphicData>
            </a:graphic>
          </wp:inline>
        </w:drawing>
      </w:r>
    </w:p>
    <w:p w14:paraId="5A44B620" w14:textId="7791F23B" w:rsidR="00C9707A" w:rsidRPr="00C9707A" w:rsidRDefault="00A336F1" w:rsidP="00526AB6">
      <w:pPr>
        <w:keepNext/>
        <w:pageBreakBefore/>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54FCCEE6" wp14:editId="37E7F77C">
                <wp:extent cx="5578240" cy="870789"/>
                <wp:effectExtent l="0" t="0" r="22860" b="24765"/>
                <wp:docPr id="861117996"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122922178"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51435913" name="مجموعة 39"/>
                        <wpg:cNvGrpSpPr/>
                        <wpg:grpSpPr>
                          <a:xfrm>
                            <a:off x="1" y="0"/>
                            <a:ext cx="5731509" cy="895349"/>
                            <a:chOff x="0" y="0"/>
                            <a:chExt cx="5878196" cy="918845"/>
                          </a:xfrm>
                        </wpg:grpSpPr>
                        <wpg:grpSp>
                          <wpg:cNvPr id="1004616612" name="مجموعة 40"/>
                          <wpg:cNvGrpSpPr/>
                          <wpg:grpSpPr>
                            <a:xfrm>
                              <a:off x="0" y="0"/>
                              <a:ext cx="5878196" cy="918845"/>
                              <a:chOff x="0" y="0"/>
                              <a:chExt cx="6240348" cy="919070"/>
                            </a:xfrm>
                          </wpg:grpSpPr>
                          <wpg:grpSp>
                            <wpg:cNvPr id="766605607" name="مجموعة 41"/>
                            <wpg:cNvGrpSpPr/>
                            <wpg:grpSpPr>
                              <a:xfrm>
                                <a:off x="0" y="169208"/>
                                <a:ext cx="5433072" cy="580613"/>
                                <a:chOff x="0" y="169208"/>
                                <a:chExt cx="5433072" cy="580613"/>
                              </a:xfrm>
                            </wpg:grpSpPr>
                            <wps:wsp>
                              <wps:cNvPr id="16479268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978711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166459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2973881" name="مربع نص 41"/>
                          <wps:cNvSpPr txBox="1"/>
                          <wps:spPr>
                            <a:xfrm>
                              <a:off x="159679" y="256611"/>
                              <a:ext cx="4851305" cy="398676"/>
                            </a:xfrm>
                            <a:prstGeom prst="rect">
                              <a:avLst/>
                            </a:prstGeom>
                            <a:noFill/>
                          </wps:spPr>
                          <wps:txbx>
                            <w:txbxContent>
                              <w:p w14:paraId="2EF71AB1" w14:textId="4E282402"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ما هي القواعد الاثنتا عشرة لأصبح شخصاً كاريزمياً؟</w:t>
                                </w:r>
                              </w:p>
                            </w:txbxContent>
                          </wps:txbx>
                          <wps:bodyPr wrap="square" rtlCol="1">
                            <a:spAutoFit/>
                          </wps:bodyPr>
                        </wps:wsp>
                      </wpg:grpSp>
                    </wpg:wgp>
                  </a:graphicData>
                </a:graphic>
              </wp:inline>
            </w:drawing>
          </mc:Choice>
          <mc:Fallback>
            <w:pict>
              <v:group w14:anchorId="54FCCEE6" id="_x0000_s1723"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">
                <v:shape id="صورة 38" o:spid="_x0000_s172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">
                  <v:imagedata r:id="rId60" o:title=""/>
                </v:shape>
                <v:group id="مجموعة 39" o:spid="_x0000_s17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">
                  <v:group id="_x0000_s17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">
                    <v:group id="مجموعة 41" o:spid="_x0000_s17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">
                      <v:shape id="شكل حر 42" o:spid="_x0000_s17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" fillcolor="#168489" stroked="f" strokeweight="1pt">
                        <v:stroke joinstyle="miter"/>
                      </v:roundrect>
                    </v:group>
                    <v:oval id="شكل بيضاوي 44" o:spid="_x0000_s17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" filled="f" strokecolor="#a5a5a5 [2092]" strokeweight="1pt">
                      <v:stroke joinstyle="miter"/>
                    </v:oval>
                  </v:group>
                  <v:shape id="مربع نص 41" o:spid="_x0000_s1731"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" filled="f" stroked="f">
                    <v:textbox style="mso-fit-shape-to-text:t">
                      <w:txbxContent>
                        <w:p w14:paraId="2EF71AB1" w14:textId="4E282402"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ما هي القواعد الاثنتا عشرة لأصبح شخصاً كاريزمياً؟</w:t>
                          </w:r>
                        </w:p>
                      </w:txbxContent>
                    </v:textbox>
                  </v:shape>
                </v:group>
                <w10:anchorlock/>
              </v:group>
            </w:pict>
          </mc:Fallback>
        </mc:AlternateContent>
      </w:r>
    </w:p>
    <w:p w14:paraId="21CC087E" w14:textId="460B61DA" w:rsidR="00526AB6" w:rsidRDefault="001344C5" w:rsidP="001344C5">
      <w:pPr>
        <w:spacing w:line="259" w:lineRule="auto"/>
        <w:jc w:val="center"/>
        <w:rPr>
          <w:rFonts w:ascii="Sakkal Majalla" w:hAnsi="Sakkal Majalla"/>
          <w:b/>
          <w:bCs/>
          <w:color w:val="008080"/>
          <w:sz w:val="34"/>
          <w:rtl/>
        </w:rPr>
      </w:pPr>
      <w:r w:rsidRPr="001344C5">
        <w:rPr>
          <w:rFonts w:ascii="Sakkal Majalla" w:hAnsi="Sakkal Majalla"/>
          <w:b/>
          <w:bCs/>
          <w:noProof/>
          <w:color w:val="008080"/>
          <w:sz w:val="34"/>
        </w:rPr>
        <mc:AlternateContent>
          <mc:Choice Requires="wpg">
            <w:drawing>
              <wp:inline distT="0" distB="0" distL="0" distR="0" wp14:anchorId="3DB5BFB6" wp14:editId="7F15FAF6">
                <wp:extent cx="5385632" cy="3791485"/>
                <wp:effectExtent l="0" t="0" r="5715" b="0"/>
                <wp:docPr id="78" name="مجموعة 77">
                  <a:extLst xmlns:a="http://schemas.openxmlformats.org/drawingml/2006/main">
                    <a:ext uri="{FF2B5EF4-FFF2-40B4-BE49-F238E27FC236}">
                      <a16:creationId xmlns:a16="http://schemas.microsoft.com/office/drawing/2014/main" id="{0E841F5F-CA4A-EDE7-7A19-CD12AED3062E}"/>
                    </a:ext>
                  </a:extLst>
                </wp:docPr>
                <wp:cNvGraphicFramePr/>
                <a:graphic xmlns:a="http://schemas.openxmlformats.org/drawingml/2006/main">
                  <a:graphicData uri="http://schemas.microsoft.com/office/word/2010/wordprocessingGroup">
                    <wpg:wgp>
                      <wpg:cNvGrpSpPr/>
                      <wpg:grpSpPr>
                        <a:xfrm>
                          <a:off x="0" y="0"/>
                          <a:ext cx="5385632" cy="3791485"/>
                          <a:chOff x="0" y="0"/>
                          <a:chExt cx="5385697" cy="3791485"/>
                        </a:xfrm>
                      </wpg:grpSpPr>
                      <wps:wsp>
                        <wps:cNvPr id="1840508013" name="Google Shape;2171;p42">
                          <a:extLst>
                            <a:ext uri="{FF2B5EF4-FFF2-40B4-BE49-F238E27FC236}">
                              <a16:creationId xmlns:a16="http://schemas.microsoft.com/office/drawing/2014/main" id="{83756D53-56D5-83AC-33C3-6EA8881AB3E2}"/>
                            </a:ext>
                          </a:extLst>
                        </wps:cNvPr>
                        <wps:cNvSpPr>
                          <a:spLocks/>
                        </wps:cNvSpPr>
                        <wps:spPr bwMode="auto">
                          <a:xfrm flipH="1">
                            <a:off x="4901567" y="2061250"/>
                            <a:ext cx="392477" cy="500830"/>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E33B1E"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7</w:t>
                              </w:r>
                            </w:p>
                          </w:txbxContent>
                        </wps:txbx>
                        <wps:bodyPr rot="0" vert="horz" wrap="square" lIns="91425" tIns="91425" rIns="91425" bIns="91425" anchor="t" anchorCtr="0" upright="1">
                          <a:noAutofit/>
                        </wps:bodyPr>
                      </wps:wsp>
                      <wps:wsp>
                        <wps:cNvPr id="2125892783" name="Google Shape;2172;p42">
                          <a:extLst>
                            <a:ext uri="{FF2B5EF4-FFF2-40B4-BE49-F238E27FC236}">
                              <a16:creationId xmlns:a16="http://schemas.microsoft.com/office/drawing/2014/main" id="{E97D2EB7-4AD3-E695-9E2D-3CA559223A2E}"/>
                            </a:ext>
                          </a:extLst>
                        </wps:cNvPr>
                        <wps:cNvSpPr>
                          <a:spLocks/>
                        </wps:cNvSpPr>
                        <wps:spPr bwMode="auto">
                          <a:xfrm flipH="1">
                            <a:off x="4901567" y="2320617"/>
                            <a:ext cx="278442" cy="241463"/>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1518813" name="Google Shape;2173;p42">
                          <a:extLst>
                            <a:ext uri="{FF2B5EF4-FFF2-40B4-BE49-F238E27FC236}">
                              <a16:creationId xmlns:a16="http://schemas.microsoft.com/office/drawing/2014/main" id="{BD992576-027E-6787-4145-917DD7F56961}"/>
                            </a:ext>
                          </a:extLst>
                        </wps:cNvPr>
                        <wps:cNvSpPr>
                          <a:spLocks/>
                        </wps:cNvSpPr>
                        <wps:spPr bwMode="auto">
                          <a:xfrm flipH="1">
                            <a:off x="2721439" y="1972669"/>
                            <a:ext cx="2166390" cy="44839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5FD513"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تطوير الشغف والحماس الأصيل</w:t>
                              </w:r>
                            </w:p>
                          </w:txbxContent>
                        </wps:txbx>
                        <wps:bodyPr rot="0" vert="horz" wrap="square" lIns="365749" tIns="182875" rIns="91425" bIns="91425" anchor="t" anchorCtr="0" upright="1">
                          <a:noAutofit/>
                        </wps:bodyPr>
                      </wps:wsp>
                      <wps:wsp>
                        <wps:cNvPr id="2060517469" name="Google Shape;2174;p42">
                          <a:extLst>
                            <a:ext uri="{FF2B5EF4-FFF2-40B4-BE49-F238E27FC236}">
                              <a16:creationId xmlns:a16="http://schemas.microsoft.com/office/drawing/2014/main" id="{CCEDAEE5-E3CF-75F9-6314-B95B09A5154F}"/>
                            </a:ext>
                          </a:extLst>
                        </wps:cNvPr>
                        <wps:cNvSpPr>
                          <a:spLocks/>
                        </wps:cNvSpPr>
                        <wps:spPr bwMode="auto">
                          <a:xfrm flipH="1">
                            <a:off x="2769559" y="2061250"/>
                            <a:ext cx="2026681" cy="44839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051131" name="Google Shape;2175;p42">
                          <a:extLst>
                            <a:ext uri="{FF2B5EF4-FFF2-40B4-BE49-F238E27FC236}">
                              <a16:creationId xmlns:a16="http://schemas.microsoft.com/office/drawing/2014/main" id="{EC1A472A-D19F-8726-9430-177564A2B326}"/>
                            </a:ext>
                          </a:extLst>
                        </wps:cNvPr>
                        <wps:cNvSpPr>
                          <a:spLocks/>
                        </wps:cNvSpPr>
                        <wps:spPr bwMode="auto">
                          <a:xfrm flipH="1">
                            <a:off x="3791468" y="2451753"/>
                            <a:ext cx="1259950" cy="11032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39803234" name="Google Shape;2171;p42">
                          <a:extLst>
                            <a:ext uri="{FF2B5EF4-FFF2-40B4-BE49-F238E27FC236}">
                              <a16:creationId xmlns:a16="http://schemas.microsoft.com/office/drawing/2014/main" id="{604C5CB1-E8A5-7557-0224-358DB6D406E6}"/>
                            </a:ext>
                          </a:extLst>
                        </wps:cNvPr>
                        <wps:cNvSpPr>
                          <a:spLocks/>
                        </wps:cNvSpPr>
                        <wps:spPr bwMode="auto">
                          <a:xfrm flipH="1">
                            <a:off x="4901567" y="1394291"/>
                            <a:ext cx="392477" cy="500830"/>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7E1850"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5</w:t>
                              </w:r>
                            </w:p>
                          </w:txbxContent>
                        </wps:txbx>
                        <wps:bodyPr rot="0" vert="horz" wrap="square" lIns="91425" tIns="91425" rIns="91425" bIns="91425" anchor="t" anchorCtr="0" upright="1">
                          <a:noAutofit/>
                        </wps:bodyPr>
                      </wps:wsp>
                      <wps:wsp>
                        <wps:cNvPr id="465679790" name="Google Shape;2172;p42">
                          <a:extLst>
                            <a:ext uri="{FF2B5EF4-FFF2-40B4-BE49-F238E27FC236}">
                              <a16:creationId xmlns:a16="http://schemas.microsoft.com/office/drawing/2014/main" id="{C369B590-9479-BB24-B141-6C2411B0E7C2}"/>
                            </a:ext>
                          </a:extLst>
                        </wps:cNvPr>
                        <wps:cNvSpPr>
                          <a:spLocks/>
                        </wps:cNvSpPr>
                        <wps:spPr bwMode="auto">
                          <a:xfrm flipH="1">
                            <a:off x="4901567" y="1653658"/>
                            <a:ext cx="278442" cy="241463"/>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0464841" name="Google Shape;2173;p42">
                          <a:extLst>
                            <a:ext uri="{FF2B5EF4-FFF2-40B4-BE49-F238E27FC236}">
                              <a16:creationId xmlns:a16="http://schemas.microsoft.com/office/drawing/2014/main" id="{004AE3E5-4B8C-F08D-9BFE-E9558744A772}"/>
                            </a:ext>
                          </a:extLst>
                        </wps:cNvPr>
                        <wps:cNvSpPr>
                          <a:spLocks/>
                        </wps:cNvSpPr>
                        <wps:spPr bwMode="auto">
                          <a:xfrm flipH="1">
                            <a:off x="2757582" y="1262701"/>
                            <a:ext cx="2166390" cy="44839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7789CE"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تطوير الذكاء العاطفي</w:t>
                              </w:r>
                            </w:p>
                          </w:txbxContent>
                        </wps:txbx>
                        <wps:bodyPr rot="0" vert="horz" wrap="square" lIns="365749" tIns="182875" rIns="91425" bIns="91425" anchor="t" anchorCtr="0" upright="1">
                          <a:noAutofit/>
                        </wps:bodyPr>
                      </wps:wsp>
                      <wps:wsp>
                        <wps:cNvPr id="1559456681" name="Google Shape;2174;p42">
                          <a:extLst>
                            <a:ext uri="{FF2B5EF4-FFF2-40B4-BE49-F238E27FC236}">
                              <a16:creationId xmlns:a16="http://schemas.microsoft.com/office/drawing/2014/main" id="{6C7D1488-0858-66A6-3F3B-E9847467469B}"/>
                            </a:ext>
                          </a:extLst>
                        </wps:cNvPr>
                        <wps:cNvSpPr>
                          <a:spLocks/>
                        </wps:cNvSpPr>
                        <wps:spPr bwMode="auto">
                          <a:xfrm flipH="1">
                            <a:off x="2769559" y="1394291"/>
                            <a:ext cx="2026681" cy="44839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87469936" name="Google Shape;2175;p42">
                          <a:extLst>
                            <a:ext uri="{FF2B5EF4-FFF2-40B4-BE49-F238E27FC236}">
                              <a16:creationId xmlns:a16="http://schemas.microsoft.com/office/drawing/2014/main" id="{63C6207B-7F3A-A122-1CF1-3BB9C21D8B9A}"/>
                            </a:ext>
                          </a:extLst>
                        </wps:cNvPr>
                        <wps:cNvSpPr>
                          <a:spLocks/>
                        </wps:cNvSpPr>
                        <wps:spPr bwMode="auto">
                          <a:xfrm flipH="1">
                            <a:off x="3791468" y="1784794"/>
                            <a:ext cx="1259950" cy="11032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2139196775" name="Google Shape;2170;p42">
                          <a:extLst>
                            <a:ext uri="{FF2B5EF4-FFF2-40B4-BE49-F238E27FC236}">
                              <a16:creationId xmlns:a16="http://schemas.microsoft.com/office/drawing/2014/main" id="{ECA24051-102B-CDD7-E9F0-59863F2C8F57}"/>
                            </a:ext>
                          </a:extLst>
                        </wpg:cNvPr>
                        <wpg:cNvGrpSpPr>
                          <a:grpSpLocks/>
                        </wpg:cNvGrpSpPr>
                        <wpg:grpSpPr bwMode="auto">
                          <a:xfrm flipH="1">
                            <a:off x="3791969" y="965471"/>
                            <a:ext cx="1388538" cy="241463"/>
                            <a:chOff x="3791654" y="965471"/>
                            <a:chExt cx="24231" cy="4154"/>
                          </a:xfrm>
                        </wpg:grpSpPr>
                        <wps:wsp>
                          <wps:cNvPr id="1822180789" name="Google Shape;2172;p42">
                            <a:extLst>
                              <a:ext uri="{FF2B5EF4-FFF2-40B4-BE49-F238E27FC236}">
                                <a16:creationId xmlns:a16="http://schemas.microsoft.com/office/drawing/2014/main" id="{035344ED-BF0C-E228-A40C-AE6DFB1824BB}"/>
                              </a:ext>
                            </a:extLst>
                          </wps:cNvPr>
                          <wps:cNvSpPr>
                            <a:spLocks/>
                          </wps:cNvSpPr>
                          <wps:spPr bwMode="auto">
                            <a:xfrm>
                              <a:off x="3791654" y="965471"/>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09302626" name="Google Shape;2175;p42">
                            <a:extLst>
                              <a:ext uri="{FF2B5EF4-FFF2-40B4-BE49-F238E27FC236}">
                                <a16:creationId xmlns:a16="http://schemas.microsoft.com/office/drawing/2014/main" id="{4AA7D4D3-8D0B-CF5F-A253-3B0F78F03454}"/>
                              </a:ext>
                            </a:extLst>
                          </wps:cNvPr>
                          <wps:cNvSpPr>
                            <a:spLocks/>
                          </wps:cNvSpPr>
                          <wps:spPr bwMode="auto">
                            <a:xfrm>
                              <a:off x="3793898" y="967727"/>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966511403" name="Google Shape;2170;p42">
                          <a:extLst>
                            <a:ext uri="{FF2B5EF4-FFF2-40B4-BE49-F238E27FC236}">
                              <a16:creationId xmlns:a16="http://schemas.microsoft.com/office/drawing/2014/main" id="{FE378611-D1AD-9113-0C15-753E99BE0E6F}"/>
                            </a:ext>
                          </a:extLst>
                        </wpg:cNvPr>
                        <wpg:cNvGrpSpPr>
                          <a:grpSpLocks/>
                        </wpg:cNvGrpSpPr>
                        <wpg:grpSpPr bwMode="auto">
                          <a:xfrm flipH="1">
                            <a:off x="1043959" y="870416"/>
                            <a:ext cx="1388538" cy="241463"/>
                            <a:chOff x="1043871" y="870416"/>
                            <a:chExt cx="24231" cy="4154"/>
                          </a:xfrm>
                        </wpg:grpSpPr>
                        <wps:wsp>
                          <wps:cNvPr id="1117537847" name="Google Shape;2172;p42">
                            <a:extLst>
                              <a:ext uri="{FF2B5EF4-FFF2-40B4-BE49-F238E27FC236}">
                                <a16:creationId xmlns:a16="http://schemas.microsoft.com/office/drawing/2014/main" id="{480AB8A5-673A-F9E2-EB87-5282384D1D24}"/>
                              </a:ext>
                            </a:extLst>
                          </wps:cNvPr>
                          <wps:cNvSpPr>
                            <a:spLocks/>
                          </wps:cNvSpPr>
                          <wps:spPr bwMode="auto">
                            <a:xfrm>
                              <a:off x="1043871" y="870416"/>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99615653" name="Google Shape;2175;p42">
                            <a:extLst>
                              <a:ext uri="{FF2B5EF4-FFF2-40B4-BE49-F238E27FC236}">
                                <a16:creationId xmlns:a16="http://schemas.microsoft.com/office/drawing/2014/main" id="{730AAAF0-484F-E978-EFE9-28CF9AF21849}"/>
                              </a:ext>
                            </a:extLst>
                          </wps:cNvPr>
                          <wps:cNvSpPr>
                            <a:spLocks/>
                          </wps:cNvSpPr>
                          <wps:spPr bwMode="auto">
                            <a:xfrm>
                              <a:off x="1046115" y="872672"/>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834079554" name="Google Shape;2171;p42">
                          <a:extLst>
                            <a:ext uri="{FF2B5EF4-FFF2-40B4-BE49-F238E27FC236}">
                              <a16:creationId xmlns:a16="http://schemas.microsoft.com/office/drawing/2014/main" id="{9A47A8FB-135F-611E-4F16-73CDEF20C3AB}"/>
                            </a:ext>
                          </a:extLst>
                        </wps:cNvPr>
                        <wps:cNvSpPr>
                          <a:spLocks/>
                        </wps:cNvSpPr>
                        <wps:spPr bwMode="auto">
                          <a:xfrm flipH="1">
                            <a:off x="2153969" y="1299236"/>
                            <a:ext cx="392477" cy="500830"/>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EE8E6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6</w:t>
                              </w:r>
                            </w:p>
                          </w:txbxContent>
                        </wps:txbx>
                        <wps:bodyPr rot="0" vert="horz" wrap="square" lIns="91425" tIns="91425" rIns="91425" bIns="91425" anchor="t" anchorCtr="0" upright="1">
                          <a:noAutofit/>
                        </wps:bodyPr>
                      </wps:wsp>
                      <wps:wsp>
                        <wps:cNvPr id="1730906173" name="Google Shape;2172;p42">
                          <a:extLst>
                            <a:ext uri="{FF2B5EF4-FFF2-40B4-BE49-F238E27FC236}">
                              <a16:creationId xmlns:a16="http://schemas.microsoft.com/office/drawing/2014/main" id="{B956FEB9-25BD-C787-16D3-B4A5790FBC81}"/>
                            </a:ext>
                          </a:extLst>
                        </wps:cNvPr>
                        <wps:cNvSpPr>
                          <a:spLocks/>
                        </wps:cNvSpPr>
                        <wps:spPr bwMode="auto">
                          <a:xfrm flipH="1">
                            <a:off x="2153969" y="1558603"/>
                            <a:ext cx="278442" cy="241463"/>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4958516" name="Google Shape;2173;p42">
                          <a:extLst>
                            <a:ext uri="{FF2B5EF4-FFF2-40B4-BE49-F238E27FC236}">
                              <a16:creationId xmlns:a16="http://schemas.microsoft.com/office/drawing/2014/main" id="{5107A840-BB63-7B86-CAA4-9BD8B4729EEC}"/>
                            </a:ext>
                          </a:extLst>
                        </wps:cNvPr>
                        <wps:cNvSpPr>
                          <a:spLocks/>
                        </wps:cNvSpPr>
                        <wps:spPr bwMode="auto">
                          <a:xfrm flipH="1">
                            <a:off x="21961" y="1299236"/>
                            <a:ext cx="2166390" cy="44839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D92AAE"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إتقان فن سرد القصص</w:t>
                              </w:r>
                            </w:p>
                          </w:txbxContent>
                        </wps:txbx>
                        <wps:bodyPr rot="0" vert="horz" wrap="square" lIns="365749" tIns="182875" rIns="91425" bIns="91425" anchor="t" anchorCtr="0" upright="1">
                          <a:noAutofit/>
                        </wps:bodyPr>
                      </wps:wsp>
                      <wps:wsp>
                        <wps:cNvPr id="805110647" name="Google Shape;2174;p42">
                          <a:extLst>
                            <a:ext uri="{FF2B5EF4-FFF2-40B4-BE49-F238E27FC236}">
                              <a16:creationId xmlns:a16="http://schemas.microsoft.com/office/drawing/2014/main" id="{51DE3F8D-25DC-BF5C-27BD-D806EA128FC2}"/>
                            </a:ext>
                          </a:extLst>
                        </wps:cNvPr>
                        <wps:cNvSpPr>
                          <a:spLocks/>
                        </wps:cNvSpPr>
                        <wps:spPr bwMode="auto">
                          <a:xfrm flipH="1">
                            <a:off x="21961" y="1299236"/>
                            <a:ext cx="2026681" cy="44839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6449480" name="Google Shape;2175;p42">
                          <a:extLst>
                            <a:ext uri="{FF2B5EF4-FFF2-40B4-BE49-F238E27FC236}">
                              <a16:creationId xmlns:a16="http://schemas.microsoft.com/office/drawing/2014/main" id="{817D8991-7CCF-446A-5B9D-A740769072C2}"/>
                            </a:ext>
                          </a:extLst>
                        </wps:cNvPr>
                        <wps:cNvSpPr>
                          <a:spLocks/>
                        </wps:cNvSpPr>
                        <wps:spPr bwMode="auto">
                          <a:xfrm flipH="1">
                            <a:off x="1043869" y="1689739"/>
                            <a:ext cx="1259950" cy="11032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54956797" name="Google Shape;2171;p42">
                          <a:extLst>
                            <a:ext uri="{FF2B5EF4-FFF2-40B4-BE49-F238E27FC236}">
                              <a16:creationId xmlns:a16="http://schemas.microsoft.com/office/drawing/2014/main" id="{0993118A-0312-43DB-7D34-0BEA513A06B7}"/>
                            </a:ext>
                          </a:extLst>
                        </wps:cNvPr>
                        <wps:cNvSpPr>
                          <a:spLocks/>
                        </wps:cNvSpPr>
                        <wps:spPr bwMode="auto">
                          <a:xfrm flipH="1">
                            <a:off x="2153969" y="1966195"/>
                            <a:ext cx="392477" cy="500830"/>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473053"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8</w:t>
                              </w:r>
                            </w:p>
                          </w:txbxContent>
                        </wps:txbx>
                        <wps:bodyPr rot="0" vert="horz" wrap="square" lIns="91425" tIns="91425" rIns="91425" bIns="91425" anchor="t" anchorCtr="0" upright="1">
                          <a:noAutofit/>
                        </wps:bodyPr>
                      </wps:wsp>
                      <wps:wsp>
                        <wps:cNvPr id="1463450981" name="Google Shape;2172;p42">
                          <a:extLst>
                            <a:ext uri="{FF2B5EF4-FFF2-40B4-BE49-F238E27FC236}">
                              <a16:creationId xmlns:a16="http://schemas.microsoft.com/office/drawing/2014/main" id="{FA1D39C9-1A45-BA2A-61A5-E0D53B897EC7}"/>
                            </a:ext>
                          </a:extLst>
                        </wps:cNvPr>
                        <wps:cNvSpPr>
                          <a:spLocks/>
                        </wps:cNvSpPr>
                        <wps:spPr bwMode="auto">
                          <a:xfrm flipH="1">
                            <a:off x="2153969" y="2225562"/>
                            <a:ext cx="278442" cy="241463"/>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675973" name="Google Shape;2173;p42">
                          <a:extLst>
                            <a:ext uri="{FF2B5EF4-FFF2-40B4-BE49-F238E27FC236}">
                              <a16:creationId xmlns:a16="http://schemas.microsoft.com/office/drawing/2014/main" id="{48AF0E65-1332-42EC-7D30-414314BC1501}"/>
                            </a:ext>
                          </a:extLst>
                        </wps:cNvPr>
                        <wps:cNvSpPr>
                          <a:spLocks/>
                        </wps:cNvSpPr>
                        <wps:spPr bwMode="auto">
                          <a:xfrm flipH="1">
                            <a:off x="0" y="1867955"/>
                            <a:ext cx="2166390" cy="44839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D51F39"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حس الفكاهة الذكي</w:t>
                              </w:r>
                            </w:p>
                          </w:txbxContent>
                        </wps:txbx>
                        <wps:bodyPr rot="0" vert="horz" wrap="square" lIns="365749" tIns="182875" rIns="91425" bIns="91425" anchor="t" anchorCtr="0" upright="1">
                          <a:noAutofit/>
                        </wps:bodyPr>
                      </wps:wsp>
                      <wps:wsp>
                        <wps:cNvPr id="2140645226" name="Google Shape;2174;p42">
                          <a:extLst>
                            <a:ext uri="{FF2B5EF4-FFF2-40B4-BE49-F238E27FC236}">
                              <a16:creationId xmlns:a16="http://schemas.microsoft.com/office/drawing/2014/main" id="{D0338CB4-AB55-88C3-5217-BE0A6A1A1427}"/>
                            </a:ext>
                          </a:extLst>
                        </wps:cNvPr>
                        <wps:cNvSpPr>
                          <a:spLocks/>
                        </wps:cNvSpPr>
                        <wps:spPr bwMode="auto">
                          <a:xfrm flipH="1">
                            <a:off x="21961" y="1966195"/>
                            <a:ext cx="2026681" cy="44839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63647556" name="Google Shape;2175;p42">
                          <a:extLst>
                            <a:ext uri="{FF2B5EF4-FFF2-40B4-BE49-F238E27FC236}">
                              <a16:creationId xmlns:a16="http://schemas.microsoft.com/office/drawing/2014/main" id="{C9DD79BD-09EB-F7D2-A9C7-3ADB65D08A47}"/>
                            </a:ext>
                          </a:extLst>
                        </wps:cNvPr>
                        <wps:cNvSpPr>
                          <a:spLocks/>
                        </wps:cNvSpPr>
                        <wps:spPr bwMode="auto">
                          <a:xfrm flipH="1">
                            <a:off x="1043869" y="2356698"/>
                            <a:ext cx="1259950" cy="11032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815192228" name="Google Shape;2170;p42">
                          <a:extLst>
                            <a:ext uri="{FF2B5EF4-FFF2-40B4-BE49-F238E27FC236}">
                              <a16:creationId xmlns:a16="http://schemas.microsoft.com/office/drawing/2014/main" id="{6D8EB260-82AB-ED17-B3A6-BCEB607F7ADF}"/>
                            </a:ext>
                          </a:extLst>
                        </wpg:cNvPr>
                        <wpg:cNvGrpSpPr>
                          <a:grpSpLocks/>
                        </wpg:cNvGrpSpPr>
                        <wpg:grpSpPr bwMode="auto">
                          <a:xfrm flipH="1">
                            <a:off x="2786248" y="2551559"/>
                            <a:ext cx="2565742" cy="599008"/>
                            <a:chOff x="2786185" y="2551559"/>
                            <a:chExt cx="44774" cy="10305"/>
                          </a:xfrm>
                        </wpg:grpSpPr>
                        <wps:wsp>
                          <wps:cNvPr id="577276427" name="Google Shape;2171;p42">
                            <a:extLst>
                              <a:ext uri="{FF2B5EF4-FFF2-40B4-BE49-F238E27FC236}">
                                <a16:creationId xmlns:a16="http://schemas.microsoft.com/office/drawing/2014/main" id="{64ED3EE0-0AEF-5C6D-2662-0F433658D0D0}"/>
                              </a:ext>
                            </a:extLst>
                          </wps:cNvPr>
                          <wps:cNvSpPr>
                            <a:spLocks/>
                          </wps:cNvSpPr>
                          <wps:spPr bwMode="auto">
                            <a:xfrm>
                              <a:off x="2786185" y="2553248"/>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2E4095"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9</w:t>
                                </w:r>
                              </w:p>
                            </w:txbxContent>
                          </wps:txbx>
                          <wps:bodyPr rot="0" vert="horz" wrap="square" lIns="91425" tIns="91425" rIns="91425" bIns="91425" anchor="t" anchorCtr="0" upright="1">
                            <a:noAutofit/>
                          </wps:bodyPr>
                        </wps:wsp>
                        <wps:wsp>
                          <wps:cNvPr id="2016373589" name="Google Shape;2172;p42">
                            <a:extLst>
                              <a:ext uri="{FF2B5EF4-FFF2-40B4-BE49-F238E27FC236}">
                                <a16:creationId xmlns:a16="http://schemas.microsoft.com/office/drawing/2014/main" id="{C2C28F94-E2EB-A611-5AF9-978E4CCCEFB6}"/>
                              </a:ext>
                            </a:extLst>
                          </wps:cNvPr>
                          <wps:cNvSpPr>
                            <a:spLocks/>
                          </wps:cNvSpPr>
                          <wps:spPr bwMode="auto">
                            <a:xfrm>
                              <a:off x="2788175" y="2557710"/>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7874418" name="Google Shape;2173;p42">
                            <a:extLst>
                              <a:ext uri="{FF2B5EF4-FFF2-40B4-BE49-F238E27FC236}">
                                <a16:creationId xmlns:a16="http://schemas.microsoft.com/office/drawing/2014/main" id="{509C6E7A-52F7-240D-58DF-E25A96B54D96}"/>
                              </a:ext>
                            </a:extLst>
                          </wps:cNvPr>
                          <wps:cNvSpPr>
                            <a:spLocks/>
                          </wps:cNvSpPr>
                          <wps:spPr bwMode="auto">
                            <a:xfrm>
                              <a:off x="2793154" y="2551559"/>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22F325"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الأصالة والصدق</w:t>
                                </w:r>
                              </w:p>
                            </w:txbxContent>
                          </wps:txbx>
                          <wps:bodyPr rot="0" vert="horz" wrap="square" lIns="365749" tIns="182875" rIns="91425" bIns="91425" anchor="t" anchorCtr="0" upright="1">
                            <a:noAutofit/>
                          </wps:bodyPr>
                        </wps:wsp>
                        <wps:wsp>
                          <wps:cNvPr id="1158306076" name="Google Shape;2174;p42">
                            <a:extLst>
                              <a:ext uri="{FF2B5EF4-FFF2-40B4-BE49-F238E27FC236}">
                                <a16:creationId xmlns:a16="http://schemas.microsoft.com/office/drawing/2014/main" id="{744FBF2E-9593-42B2-D9D4-4EBD8296274C}"/>
                              </a:ext>
                            </a:extLst>
                          </wps:cNvPr>
                          <wps:cNvSpPr>
                            <a:spLocks/>
                          </wps:cNvSpPr>
                          <wps:spPr bwMode="auto">
                            <a:xfrm>
                              <a:off x="2794872" y="2553248"/>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4002929" name="Google Shape;2175;p42">
                            <a:extLst>
                              <a:ext uri="{FF2B5EF4-FFF2-40B4-BE49-F238E27FC236}">
                                <a16:creationId xmlns:a16="http://schemas.microsoft.com/office/drawing/2014/main" id="{624B0BD5-C9CB-D8B8-7BC9-3D6CE9AF061C}"/>
                              </a:ext>
                            </a:extLst>
                          </wps:cNvPr>
                          <wps:cNvSpPr>
                            <a:spLocks/>
                          </wps:cNvSpPr>
                          <wps:spPr bwMode="auto">
                            <a:xfrm>
                              <a:off x="2790419" y="2559966"/>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459596795" name="Google Shape;2170;p42">
                          <a:extLst>
                            <a:ext uri="{FF2B5EF4-FFF2-40B4-BE49-F238E27FC236}">
                              <a16:creationId xmlns:a16="http://schemas.microsoft.com/office/drawing/2014/main" id="{0EC10271-1EF3-1FC9-76CD-7FF6EEA108E6}"/>
                            </a:ext>
                          </a:extLst>
                        </wpg:cNvPr>
                        <wpg:cNvGrpSpPr>
                          <a:grpSpLocks/>
                        </wpg:cNvGrpSpPr>
                        <wpg:grpSpPr bwMode="auto">
                          <a:xfrm flipH="1">
                            <a:off x="45394" y="2479988"/>
                            <a:ext cx="2558865" cy="575524"/>
                            <a:chOff x="45390" y="2479988"/>
                            <a:chExt cx="44654" cy="9901"/>
                          </a:xfrm>
                        </wpg:grpSpPr>
                        <wps:wsp>
                          <wps:cNvPr id="991176901" name="Google Shape;2171;p42">
                            <a:extLst>
                              <a:ext uri="{FF2B5EF4-FFF2-40B4-BE49-F238E27FC236}">
                                <a16:creationId xmlns:a16="http://schemas.microsoft.com/office/drawing/2014/main" id="{BDF055AD-FF9D-0E2E-E9BF-842EE503290D}"/>
                              </a:ext>
                            </a:extLst>
                          </wps:cNvPr>
                          <wps:cNvSpPr>
                            <a:spLocks/>
                          </wps:cNvSpPr>
                          <wps:spPr bwMode="auto">
                            <a:xfrm>
                              <a:off x="45390" y="2481273"/>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32962A"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10</w:t>
                                </w:r>
                              </w:p>
                            </w:txbxContent>
                          </wps:txbx>
                          <wps:bodyPr rot="0" vert="horz" wrap="square" lIns="91425" tIns="91425" rIns="91425" bIns="91425" anchor="t" anchorCtr="0" upright="1">
                            <a:noAutofit/>
                          </wps:bodyPr>
                        </wps:wsp>
                        <wps:wsp>
                          <wps:cNvPr id="1406650165" name="Google Shape;2172;p42">
                            <a:extLst>
                              <a:ext uri="{FF2B5EF4-FFF2-40B4-BE49-F238E27FC236}">
                                <a16:creationId xmlns:a16="http://schemas.microsoft.com/office/drawing/2014/main" id="{644408C4-0D6C-91CC-3FE4-9CECAC48853A}"/>
                              </a:ext>
                            </a:extLst>
                          </wps:cNvPr>
                          <wps:cNvSpPr>
                            <a:spLocks/>
                          </wps:cNvSpPr>
                          <wps:spPr bwMode="auto">
                            <a:xfrm>
                              <a:off x="47380" y="2485735"/>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41502467" name="Google Shape;2173;p42">
                            <a:extLst>
                              <a:ext uri="{FF2B5EF4-FFF2-40B4-BE49-F238E27FC236}">
                                <a16:creationId xmlns:a16="http://schemas.microsoft.com/office/drawing/2014/main" id="{9B46C549-65BC-D812-B55D-2E8D69FD0B92}"/>
                              </a:ext>
                            </a:extLst>
                          </wps:cNvPr>
                          <wps:cNvSpPr>
                            <a:spLocks/>
                          </wps:cNvSpPr>
                          <wps:spPr bwMode="auto">
                            <a:xfrm>
                              <a:off x="52239" y="2479988"/>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9FD747"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القدرة على الإلهام</w:t>
                                </w:r>
                              </w:p>
                            </w:txbxContent>
                          </wps:txbx>
                          <wps:bodyPr rot="0" vert="horz" wrap="square" lIns="365749" tIns="182875" rIns="91425" bIns="91425" anchor="t" anchorCtr="0" upright="1">
                            <a:noAutofit/>
                          </wps:bodyPr>
                        </wps:wsp>
                        <wps:wsp>
                          <wps:cNvPr id="1389000879" name="Google Shape;2174;p42">
                            <a:extLst>
                              <a:ext uri="{FF2B5EF4-FFF2-40B4-BE49-F238E27FC236}">
                                <a16:creationId xmlns:a16="http://schemas.microsoft.com/office/drawing/2014/main" id="{E2C71EC7-F655-0420-847B-4C77942BCF31}"/>
                              </a:ext>
                            </a:extLst>
                          </wps:cNvPr>
                          <wps:cNvSpPr>
                            <a:spLocks/>
                          </wps:cNvSpPr>
                          <wps:spPr bwMode="auto">
                            <a:xfrm>
                              <a:off x="54077" y="2481273"/>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37567919" name="Google Shape;2175;p42">
                            <a:extLst>
                              <a:ext uri="{FF2B5EF4-FFF2-40B4-BE49-F238E27FC236}">
                                <a16:creationId xmlns:a16="http://schemas.microsoft.com/office/drawing/2014/main" id="{A151C320-D18C-5467-0538-0B9BB30B287F}"/>
                              </a:ext>
                            </a:extLst>
                          </wps:cNvPr>
                          <wps:cNvSpPr>
                            <a:spLocks/>
                          </wps:cNvSpPr>
                          <wps:spPr bwMode="auto">
                            <a:xfrm>
                              <a:off x="49624" y="2487991"/>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806248506" name="Google Shape;2170;p42">
                          <a:extLst>
                            <a:ext uri="{FF2B5EF4-FFF2-40B4-BE49-F238E27FC236}">
                              <a16:creationId xmlns:a16="http://schemas.microsoft.com/office/drawing/2014/main" id="{B7890DD5-8056-0423-0FA4-57E00FEFCBD6}"/>
                            </a:ext>
                          </a:extLst>
                        </wpg:cNvPr>
                        <wpg:cNvGrpSpPr>
                          <a:grpSpLocks/>
                        </wpg:cNvGrpSpPr>
                        <wpg:grpSpPr bwMode="auto">
                          <a:xfrm flipH="1">
                            <a:off x="2861214" y="722932"/>
                            <a:ext cx="2524483" cy="575524"/>
                            <a:chOff x="2861148" y="722932"/>
                            <a:chExt cx="44054" cy="9901"/>
                          </a:xfrm>
                        </wpg:grpSpPr>
                        <wps:wsp>
                          <wps:cNvPr id="1356521404" name="Google Shape;2171;p42">
                            <a:extLst>
                              <a:ext uri="{FF2B5EF4-FFF2-40B4-BE49-F238E27FC236}">
                                <a16:creationId xmlns:a16="http://schemas.microsoft.com/office/drawing/2014/main" id="{C458AA38-0E2B-786B-5D73-D589EAA3B06C}"/>
                              </a:ext>
                            </a:extLst>
                          </wps:cNvPr>
                          <wps:cNvSpPr>
                            <a:spLocks/>
                          </wps:cNvSpPr>
                          <wps:spPr bwMode="auto">
                            <a:xfrm>
                              <a:off x="2861148" y="724217"/>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045AC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3</w:t>
                                </w:r>
                              </w:p>
                            </w:txbxContent>
                          </wps:txbx>
                          <wps:bodyPr rot="0" vert="horz" wrap="square" lIns="91425" tIns="91425" rIns="91425" bIns="91425" anchor="t" anchorCtr="0" upright="1">
                            <a:noAutofit/>
                          </wps:bodyPr>
                        </wps:wsp>
                        <wps:wsp>
                          <wps:cNvPr id="1204988865" name="Google Shape;2172;p42">
                            <a:extLst>
                              <a:ext uri="{FF2B5EF4-FFF2-40B4-BE49-F238E27FC236}">
                                <a16:creationId xmlns:a16="http://schemas.microsoft.com/office/drawing/2014/main" id="{647D6125-A749-674B-2D45-5AD6B428FF29}"/>
                              </a:ext>
                            </a:extLst>
                          </wps:cNvPr>
                          <wps:cNvSpPr>
                            <a:spLocks/>
                          </wps:cNvSpPr>
                          <wps:spPr bwMode="auto">
                            <a:xfrm>
                              <a:off x="2863138" y="728679"/>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51630367" name="Google Shape;2173;p42">
                            <a:extLst>
                              <a:ext uri="{FF2B5EF4-FFF2-40B4-BE49-F238E27FC236}">
                                <a16:creationId xmlns:a16="http://schemas.microsoft.com/office/drawing/2014/main" id="{00FFE1EA-FE50-E577-CD9E-0C1CF81A7B6A}"/>
                              </a:ext>
                            </a:extLst>
                          </wps:cNvPr>
                          <wps:cNvSpPr>
                            <a:spLocks/>
                          </wps:cNvSpPr>
                          <wps:spPr bwMode="auto">
                            <a:xfrm>
                              <a:off x="2867397" y="722932"/>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32FDD7"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الصوت الكاريزمي</w:t>
                                </w:r>
                              </w:p>
                            </w:txbxContent>
                          </wps:txbx>
                          <wps:bodyPr rot="0" vert="horz" wrap="square" lIns="365749" tIns="182875" rIns="91425" bIns="91425" anchor="t" anchorCtr="0" upright="1">
                            <a:noAutofit/>
                          </wps:bodyPr>
                        </wps:wsp>
                        <wps:wsp>
                          <wps:cNvPr id="1608452301" name="Google Shape;2174;p42">
                            <a:extLst>
                              <a:ext uri="{FF2B5EF4-FFF2-40B4-BE49-F238E27FC236}">
                                <a16:creationId xmlns:a16="http://schemas.microsoft.com/office/drawing/2014/main" id="{73025E58-435B-5EF8-4CED-AFCE0D6632AC}"/>
                              </a:ext>
                            </a:extLst>
                          </wps:cNvPr>
                          <wps:cNvSpPr>
                            <a:spLocks/>
                          </wps:cNvSpPr>
                          <wps:spPr bwMode="auto">
                            <a:xfrm>
                              <a:off x="2869835" y="724217"/>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50456756" name="Google Shape;2175;p42">
                            <a:extLst>
                              <a:ext uri="{FF2B5EF4-FFF2-40B4-BE49-F238E27FC236}">
                                <a16:creationId xmlns:a16="http://schemas.microsoft.com/office/drawing/2014/main" id="{CA5586F7-BE8C-1FBA-1211-52E05A3E5F39}"/>
                              </a:ext>
                            </a:extLst>
                          </wps:cNvPr>
                          <wps:cNvSpPr>
                            <a:spLocks/>
                          </wps:cNvSpPr>
                          <wps:spPr bwMode="auto">
                            <a:xfrm>
                              <a:off x="2865382" y="730935"/>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113764806" name="Google Shape;2170;p42">
                          <a:extLst>
                            <a:ext uri="{FF2B5EF4-FFF2-40B4-BE49-F238E27FC236}">
                              <a16:creationId xmlns:a16="http://schemas.microsoft.com/office/drawing/2014/main" id="{36D3B8D2-0EE9-2227-1092-CE10E79CFEED}"/>
                            </a:ext>
                          </a:extLst>
                        </wpg:cNvPr>
                        <wpg:cNvGrpSpPr>
                          <a:grpSpLocks/>
                        </wpg:cNvGrpSpPr>
                        <wpg:grpSpPr bwMode="auto">
                          <a:xfrm flipH="1">
                            <a:off x="104494" y="636770"/>
                            <a:ext cx="2533479" cy="566631"/>
                            <a:chOff x="104487" y="636770"/>
                            <a:chExt cx="44211" cy="9748"/>
                          </a:xfrm>
                        </wpg:grpSpPr>
                        <wps:wsp>
                          <wps:cNvPr id="1704157804" name="Google Shape;2171;p42">
                            <a:extLst>
                              <a:ext uri="{FF2B5EF4-FFF2-40B4-BE49-F238E27FC236}">
                                <a16:creationId xmlns:a16="http://schemas.microsoft.com/office/drawing/2014/main" id="{70582938-7144-087D-8CC1-166F9BDEEB1E}"/>
                              </a:ext>
                            </a:extLst>
                          </wps:cNvPr>
                          <wps:cNvSpPr>
                            <a:spLocks/>
                          </wps:cNvSpPr>
                          <wps:spPr bwMode="auto">
                            <a:xfrm>
                              <a:off x="104487" y="637902"/>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17FF4"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4</w:t>
                                </w:r>
                              </w:p>
                            </w:txbxContent>
                          </wps:txbx>
                          <wps:bodyPr rot="0" vert="horz" wrap="square" lIns="91425" tIns="91425" rIns="91425" bIns="91425" anchor="t" anchorCtr="0" upright="1">
                            <a:noAutofit/>
                          </wps:bodyPr>
                        </wps:wsp>
                        <wps:wsp>
                          <wps:cNvPr id="1056107027" name="Google Shape;2172;p42">
                            <a:extLst>
                              <a:ext uri="{FF2B5EF4-FFF2-40B4-BE49-F238E27FC236}">
                                <a16:creationId xmlns:a16="http://schemas.microsoft.com/office/drawing/2014/main" id="{F995ADC7-A34E-9F04-2E7E-1AFECEC25495}"/>
                              </a:ext>
                            </a:extLst>
                          </wps:cNvPr>
                          <wps:cNvSpPr>
                            <a:spLocks/>
                          </wps:cNvSpPr>
                          <wps:spPr bwMode="auto">
                            <a:xfrm>
                              <a:off x="106477" y="642364"/>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6351355" name="Google Shape;2173;p42">
                            <a:extLst>
                              <a:ext uri="{FF2B5EF4-FFF2-40B4-BE49-F238E27FC236}">
                                <a16:creationId xmlns:a16="http://schemas.microsoft.com/office/drawing/2014/main" id="{99CF1944-4B30-E3B5-CEB5-3CA109A92679}"/>
                              </a:ext>
                            </a:extLst>
                          </wps:cNvPr>
                          <wps:cNvSpPr>
                            <a:spLocks/>
                          </wps:cNvSpPr>
                          <wps:spPr bwMode="auto">
                            <a:xfrm>
                              <a:off x="110893" y="63677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8BAE4B"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إتقان فن الإنصات العميق</w:t>
                                </w:r>
                              </w:p>
                            </w:txbxContent>
                          </wps:txbx>
                          <wps:bodyPr rot="0" vert="horz" wrap="square" lIns="365749" tIns="182875" rIns="91425" bIns="91425" anchor="t" anchorCtr="0" upright="1">
                            <a:noAutofit/>
                          </wps:bodyPr>
                        </wps:wsp>
                        <wps:wsp>
                          <wps:cNvPr id="467573483" name="Google Shape;2174;p42">
                            <a:extLst>
                              <a:ext uri="{FF2B5EF4-FFF2-40B4-BE49-F238E27FC236}">
                                <a16:creationId xmlns:a16="http://schemas.microsoft.com/office/drawing/2014/main" id="{6308FB51-F26C-76BC-715E-D844A443A013}"/>
                              </a:ext>
                            </a:extLst>
                          </wps:cNvPr>
                          <wps:cNvSpPr>
                            <a:spLocks/>
                          </wps:cNvSpPr>
                          <wps:spPr bwMode="auto">
                            <a:xfrm>
                              <a:off x="113174" y="637902"/>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976847" name="Google Shape;2175;p42">
                            <a:extLst>
                              <a:ext uri="{FF2B5EF4-FFF2-40B4-BE49-F238E27FC236}">
                                <a16:creationId xmlns:a16="http://schemas.microsoft.com/office/drawing/2014/main" id="{A1193FB4-47EA-054B-13AB-9CFFADF660E0}"/>
                              </a:ext>
                            </a:extLst>
                          </wps:cNvPr>
                          <wps:cNvSpPr>
                            <a:spLocks/>
                          </wps:cNvSpPr>
                          <wps:spPr bwMode="auto">
                            <a:xfrm>
                              <a:off x="108721" y="644620"/>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593958656" name="Google Shape;2170;p42">
                          <a:extLst>
                            <a:ext uri="{FF2B5EF4-FFF2-40B4-BE49-F238E27FC236}">
                              <a16:creationId xmlns:a16="http://schemas.microsoft.com/office/drawing/2014/main" id="{3427C3EB-F6D8-3572-4B04-C15C709A5A74}"/>
                            </a:ext>
                          </a:extLst>
                        </wpg:cNvPr>
                        <wpg:cNvGrpSpPr>
                          <a:grpSpLocks/>
                        </wpg:cNvGrpSpPr>
                        <wpg:grpSpPr bwMode="auto">
                          <a:xfrm flipH="1">
                            <a:off x="2757566" y="0"/>
                            <a:ext cx="2536631" cy="588487"/>
                            <a:chOff x="2757566" y="0"/>
                            <a:chExt cx="44266" cy="10124"/>
                          </a:xfrm>
                        </wpg:grpSpPr>
                        <wps:wsp>
                          <wps:cNvPr id="1368246080" name="Google Shape;2171;p42">
                            <a:extLst>
                              <a:ext uri="{FF2B5EF4-FFF2-40B4-BE49-F238E27FC236}">
                                <a16:creationId xmlns:a16="http://schemas.microsoft.com/office/drawing/2014/main" id="{5947D16A-B698-634C-81DE-81E5C74DC291}"/>
                              </a:ext>
                            </a:extLst>
                          </wps:cNvPr>
                          <wps:cNvSpPr>
                            <a:spLocks/>
                          </wps:cNvSpPr>
                          <wps:spPr bwMode="auto">
                            <a:xfrm>
                              <a:off x="2757566" y="1508"/>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DB6A87"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w:t>
                                </w:r>
                              </w:p>
                            </w:txbxContent>
                          </wps:txbx>
                          <wps:bodyPr rot="0" vert="horz" wrap="square" lIns="91425" tIns="91425" rIns="91425" bIns="91425" anchor="t" anchorCtr="0" upright="1">
                            <a:noAutofit/>
                          </wps:bodyPr>
                        </wps:wsp>
                        <wps:wsp>
                          <wps:cNvPr id="1835902797" name="Google Shape;2172;p42">
                            <a:extLst>
                              <a:ext uri="{FF2B5EF4-FFF2-40B4-BE49-F238E27FC236}">
                                <a16:creationId xmlns:a16="http://schemas.microsoft.com/office/drawing/2014/main" id="{A7E9F3D9-2D95-9425-9B6F-F1A8CB18534D}"/>
                              </a:ext>
                            </a:extLst>
                          </wps:cNvPr>
                          <wps:cNvSpPr>
                            <a:spLocks/>
                          </wps:cNvSpPr>
                          <wps:spPr bwMode="auto">
                            <a:xfrm>
                              <a:off x="2759556" y="5970"/>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6884851" name="Google Shape;2173;p42">
                            <a:extLst>
                              <a:ext uri="{FF2B5EF4-FFF2-40B4-BE49-F238E27FC236}">
                                <a16:creationId xmlns:a16="http://schemas.microsoft.com/office/drawing/2014/main" id="{98371484-EDFA-5873-CBDE-3E48696EA0D4}"/>
                              </a:ext>
                            </a:extLst>
                          </wps:cNvPr>
                          <wps:cNvSpPr>
                            <a:spLocks/>
                          </wps:cNvSpPr>
                          <wps:spPr bwMode="auto">
                            <a:xfrm>
                              <a:off x="2764027"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524BB9"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الحضور الكامل</w:t>
                                </w:r>
                              </w:p>
                            </w:txbxContent>
                          </wps:txbx>
                          <wps:bodyPr rot="0" vert="horz" wrap="square" lIns="365749" tIns="182875" rIns="91425" bIns="91425" anchor="t" anchorCtr="0" upright="1">
                            <a:noAutofit/>
                          </wps:bodyPr>
                        </wps:wsp>
                        <wps:wsp>
                          <wps:cNvPr id="1588835473" name="Google Shape;2174;p42">
                            <a:extLst>
                              <a:ext uri="{FF2B5EF4-FFF2-40B4-BE49-F238E27FC236}">
                                <a16:creationId xmlns:a16="http://schemas.microsoft.com/office/drawing/2014/main" id="{C9F8862C-EDBD-2DD3-5277-033CC1BA2CCD}"/>
                              </a:ext>
                            </a:extLst>
                          </wps:cNvPr>
                          <wps:cNvSpPr>
                            <a:spLocks/>
                          </wps:cNvSpPr>
                          <wps:spPr bwMode="auto">
                            <a:xfrm>
                              <a:off x="2766253" y="1508"/>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74817420" name="Google Shape;2175;p42">
                            <a:extLst>
                              <a:ext uri="{FF2B5EF4-FFF2-40B4-BE49-F238E27FC236}">
                                <a16:creationId xmlns:a16="http://schemas.microsoft.com/office/drawing/2014/main" id="{05DCAE2C-429A-5F63-E455-5F3D1CD30377}"/>
                              </a:ext>
                            </a:extLst>
                          </wps:cNvPr>
                          <wps:cNvSpPr>
                            <a:spLocks/>
                          </wps:cNvSpPr>
                          <wps:spPr bwMode="auto">
                            <a:xfrm>
                              <a:off x="2761800" y="8226"/>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98814375" name="Google Shape;2170;p42">
                          <a:extLst>
                            <a:ext uri="{FF2B5EF4-FFF2-40B4-BE49-F238E27FC236}">
                              <a16:creationId xmlns:a16="http://schemas.microsoft.com/office/drawing/2014/main" id="{567A2732-140C-43D5-FED8-54D4A1464767}"/>
                            </a:ext>
                          </a:extLst>
                        </wpg:cNvPr>
                        <wpg:cNvGrpSpPr>
                          <a:grpSpLocks/>
                        </wpg:cNvGrpSpPr>
                        <wpg:grpSpPr bwMode="auto">
                          <a:xfrm flipH="1">
                            <a:off x="45407" y="3105634"/>
                            <a:ext cx="2592560" cy="575524"/>
                            <a:chOff x="45409" y="3105634"/>
                            <a:chExt cx="45242" cy="9901"/>
                          </a:xfrm>
                        </wpg:grpSpPr>
                        <wps:wsp>
                          <wps:cNvPr id="1181434271" name="Google Shape;2171;p42">
                            <a:extLst>
                              <a:ext uri="{FF2B5EF4-FFF2-40B4-BE49-F238E27FC236}">
                                <a16:creationId xmlns:a16="http://schemas.microsoft.com/office/drawing/2014/main" id="{5F9F41FA-BE43-826B-3B7B-6B38CB987082}"/>
                              </a:ext>
                            </a:extLst>
                          </wps:cNvPr>
                          <wps:cNvSpPr>
                            <a:spLocks/>
                          </wps:cNvSpPr>
                          <wps:spPr bwMode="auto">
                            <a:xfrm>
                              <a:off x="45409" y="3106919"/>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9252F"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12</w:t>
                                </w:r>
                              </w:p>
                            </w:txbxContent>
                          </wps:txbx>
                          <wps:bodyPr rot="0" vert="horz" wrap="square" lIns="91425" tIns="91425" rIns="91425" bIns="91425" anchor="t" anchorCtr="0" upright="1">
                            <a:noAutofit/>
                          </wps:bodyPr>
                        </wps:wsp>
                        <wps:wsp>
                          <wps:cNvPr id="1718571400" name="Google Shape;2172;p42">
                            <a:extLst>
                              <a:ext uri="{FF2B5EF4-FFF2-40B4-BE49-F238E27FC236}">
                                <a16:creationId xmlns:a16="http://schemas.microsoft.com/office/drawing/2014/main" id="{546D4EE3-2EB1-6E38-7CC1-ACEDF9FF25B2}"/>
                              </a:ext>
                            </a:extLst>
                          </wps:cNvPr>
                          <wps:cNvSpPr>
                            <a:spLocks/>
                          </wps:cNvSpPr>
                          <wps:spPr bwMode="auto">
                            <a:xfrm>
                              <a:off x="47399" y="3111381"/>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05952107" name="Google Shape;2173;p42">
                            <a:extLst>
                              <a:ext uri="{FF2B5EF4-FFF2-40B4-BE49-F238E27FC236}">
                                <a16:creationId xmlns:a16="http://schemas.microsoft.com/office/drawing/2014/main" id="{9BC69EC9-983F-5DE2-3D59-61ABF3DBC4F9}"/>
                              </a:ext>
                            </a:extLst>
                          </wps:cNvPr>
                          <wps:cNvSpPr>
                            <a:spLocks/>
                          </wps:cNvSpPr>
                          <wps:spPr bwMode="auto">
                            <a:xfrm>
                              <a:off x="51658" y="3105634"/>
                              <a:ext cx="38993"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89A4B"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القدرة على التكيّف والمرونة</w:t>
                                </w:r>
                              </w:p>
                            </w:txbxContent>
                          </wps:txbx>
                          <wps:bodyPr rot="0" vert="horz" wrap="square" lIns="365749" tIns="182875" rIns="91425" bIns="91425" anchor="t" anchorCtr="0" upright="1">
                            <a:noAutofit/>
                          </wps:bodyPr>
                        </wps:wsp>
                        <wps:wsp>
                          <wps:cNvPr id="152253248" name="Google Shape;2174;p42">
                            <a:extLst>
                              <a:ext uri="{FF2B5EF4-FFF2-40B4-BE49-F238E27FC236}">
                                <a16:creationId xmlns:a16="http://schemas.microsoft.com/office/drawing/2014/main" id="{03F6CC83-F635-4476-310E-CC89E83CBD09}"/>
                              </a:ext>
                            </a:extLst>
                          </wps:cNvPr>
                          <wps:cNvSpPr>
                            <a:spLocks/>
                          </wps:cNvSpPr>
                          <wps:spPr bwMode="auto">
                            <a:xfrm>
                              <a:off x="54096" y="3106919"/>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75878596" name="Google Shape;2175;p42">
                            <a:extLst>
                              <a:ext uri="{FF2B5EF4-FFF2-40B4-BE49-F238E27FC236}">
                                <a16:creationId xmlns:a16="http://schemas.microsoft.com/office/drawing/2014/main" id="{0CDB5F9F-2AB5-940F-BBBA-2A704DBC9B96}"/>
                              </a:ext>
                            </a:extLst>
                          </wps:cNvPr>
                          <wps:cNvSpPr>
                            <a:spLocks/>
                          </wps:cNvSpPr>
                          <wps:spPr bwMode="auto">
                            <a:xfrm>
                              <a:off x="49643" y="3113637"/>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651631544" name="Google Shape;2170;p42">
                          <a:extLst>
                            <a:ext uri="{FF2B5EF4-FFF2-40B4-BE49-F238E27FC236}">
                              <a16:creationId xmlns:a16="http://schemas.microsoft.com/office/drawing/2014/main" id="{1A3BD332-9E1F-C601-2C2A-4F3055287D1B}"/>
                            </a:ext>
                          </a:extLst>
                        </wpg:cNvPr>
                        <wpg:cNvGrpSpPr>
                          <a:grpSpLocks/>
                        </wpg:cNvGrpSpPr>
                        <wpg:grpSpPr bwMode="auto">
                          <a:xfrm flipH="1">
                            <a:off x="2833208" y="3290655"/>
                            <a:ext cx="2524483" cy="500830"/>
                            <a:chOff x="2833274" y="3290655"/>
                            <a:chExt cx="44054" cy="8616"/>
                          </a:xfrm>
                        </wpg:grpSpPr>
                        <wps:wsp>
                          <wps:cNvPr id="617956182" name="Google Shape;2171;p42">
                            <a:extLst>
                              <a:ext uri="{FF2B5EF4-FFF2-40B4-BE49-F238E27FC236}">
                                <a16:creationId xmlns:a16="http://schemas.microsoft.com/office/drawing/2014/main" id="{01E9F72E-8F10-A757-F575-B653B9B91280}"/>
                              </a:ext>
                            </a:extLst>
                          </wps:cNvPr>
                          <wps:cNvSpPr>
                            <a:spLocks/>
                          </wps:cNvSpPr>
                          <wps:spPr bwMode="auto">
                            <a:xfrm>
                              <a:off x="2833274" y="3290655"/>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D3FA0E"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11</w:t>
                                </w:r>
                              </w:p>
                            </w:txbxContent>
                          </wps:txbx>
                          <wps:bodyPr rot="0" vert="horz" wrap="square" lIns="91425" tIns="91425" rIns="91425" bIns="91425" anchor="t" anchorCtr="0" upright="1">
                            <a:noAutofit/>
                          </wps:bodyPr>
                        </wps:wsp>
                        <wps:wsp>
                          <wps:cNvPr id="722727544" name="Google Shape;2172;p42">
                            <a:extLst>
                              <a:ext uri="{FF2B5EF4-FFF2-40B4-BE49-F238E27FC236}">
                                <a16:creationId xmlns:a16="http://schemas.microsoft.com/office/drawing/2014/main" id="{DAD0A82D-B2E7-DB5C-371C-1D74D746B277}"/>
                              </a:ext>
                            </a:extLst>
                          </wps:cNvPr>
                          <wps:cNvSpPr>
                            <a:spLocks/>
                          </wps:cNvSpPr>
                          <wps:spPr bwMode="auto">
                            <a:xfrm>
                              <a:off x="2835264" y="3295117"/>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54090272" name="Google Shape;2173;p42">
                            <a:extLst>
                              <a:ext uri="{FF2B5EF4-FFF2-40B4-BE49-F238E27FC236}">
                                <a16:creationId xmlns:a16="http://schemas.microsoft.com/office/drawing/2014/main" id="{74B55873-F068-8A04-FB4F-72389BFCCADA}"/>
                              </a:ext>
                            </a:extLst>
                          </wps:cNvPr>
                          <wps:cNvSpPr>
                            <a:spLocks/>
                          </wps:cNvSpPr>
                          <wps:spPr bwMode="auto">
                            <a:xfrm>
                              <a:off x="2839523" y="3290655"/>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06F8C6"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مهارة التواضع الواثق</w:t>
                                </w:r>
                              </w:p>
                            </w:txbxContent>
                          </wps:txbx>
                          <wps:bodyPr rot="0" vert="horz" wrap="square" lIns="365749" tIns="182875" rIns="91425" bIns="91425" anchor="t" anchorCtr="0" upright="1">
                            <a:noAutofit/>
                          </wps:bodyPr>
                        </wps:wsp>
                        <wps:wsp>
                          <wps:cNvPr id="1515222796" name="Google Shape;2174;p42">
                            <a:extLst>
                              <a:ext uri="{FF2B5EF4-FFF2-40B4-BE49-F238E27FC236}">
                                <a16:creationId xmlns:a16="http://schemas.microsoft.com/office/drawing/2014/main" id="{79F0487A-0FE1-D797-CC75-1853F3352180}"/>
                              </a:ext>
                            </a:extLst>
                          </wps:cNvPr>
                          <wps:cNvSpPr>
                            <a:spLocks/>
                          </wps:cNvSpPr>
                          <wps:spPr bwMode="auto">
                            <a:xfrm>
                              <a:off x="2841961" y="3290655"/>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83362400" name="Google Shape;2175;p42">
                            <a:extLst>
                              <a:ext uri="{FF2B5EF4-FFF2-40B4-BE49-F238E27FC236}">
                                <a16:creationId xmlns:a16="http://schemas.microsoft.com/office/drawing/2014/main" id="{ACC6D2D9-54A4-B771-50A3-C67605C66E15}"/>
                              </a:ext>
                            </a:extLst>
                          </wps:cNvPr>
                          <wps:cNvSpPr>
                            <a:spLocks/>
                          </wps:cNvSpPr>
                          <wps:spPr bwMode="auto">
                            <a:xfrm>
                              <a:off x="2837508" y="3297373"/>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03579663" name="Google Shape;2170;p42">
                          <a:extLst>
                            <a:ext uri="{FF2B5EF4-FFF2-40B4-BE49-F238E27FC236}">
                              <a16:creationId xmlns:a16="http://schemas.microsoft.com/office/drawing/2014/main" id="{39051D38-4061-2FBB-E65B-9EA34FAF9777}"/>
                            </a:ext>
                          </a:extLst>
                        </wpg:cNvPr>
                        <wpg:cNvGrpSpPr>
                          <a:grpSpLocks/>
                        </wpg:cNvGrpSpPr>
                        <wpg:grpSpPr bwMode="auto">
                          <a:xfrm flipH="1">
                            <a:off x="174359" y="92513"/>
                            <a:ext cx="2524483" cy="553319"/>
                            <a:chOff x="174364" y="92513"/>
                            <a:chExt cx="44054" cy="9519"/>
                          </a:xfrm>
                        </wpg:grpSpPr>
                        <wps:wsp>
                          <wps:cNvPr id="1983159181" name="Google Shape;2171;p42">
                            <a:extLst>
                              <a:ext uri="{FF2B5EF4-FFF2-40B4-BE49-F238E27FC236}">
                                <a16:creationId xmlns:a16="http://schemas.microsoft.com/office/drawing/2014/main" id="{1BA20E2D-F5C7-0D6F-76D0-D631A34FB6E0}"/>
                              </a:ext>
                            </a:extLst>
                          </wps:cNvPr>
                          <wps:cNvSpPr>
                            <a:spLocks/>
                          </wps:cNvSpPr>
                          <wps:spPr bwMode="auto">
                            <a:xfrm>
                              <a:off x="174364" y="93416"/>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DD00E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2</w:t>
                                </w:r>
                              </w:p>
                            </w:txbxContent>
                          </wps:txbx>
                          <wps:bodyPr rot="0" vert="horz" wrap="square" lIns="91425" tIns="91425" rIns="91425" bIns="91425" anchor="t" anchorCtr="0" upright="1">
                            <a:noAutofit/>
                          </wps:bodyPr>
                        </wps:wsp>
                        <wps:wsp>
                          <wps:cNvPr id="1015660299" name="Google Shape;2172;p42">
                            <a:extLst>
                              <a:ext uri="{FF2B5EF4-FFF2-40B4-BE49-F238E27FC236}">
                                <a16:creationId xmlns:a16="http://schemas.microsoft.com/office/drawing/2014/main" id="{606E6DF8-CA80-B8EF-B5D7-4017C94AFC81}"/>
                              </a:ext>
                            </a:extLst>
                          </wps:cNvPr>
                          <wps:cNvSpPr>
                            <a:spLocks/>
                          </wps:cNvSpPr>
                          <wps:spPr bwMode="auto">
                            <a:xfrm>
                              <a:off x="176354" y="97878"/>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33685725" name="Google Shape;2173;p42">
                            <a:extLst>
                              <a:ext uri="{FF2B5EF4-FFF2-40B4-BE49-F238E27FC236}">
                                <a16:creationId xmlns:a16="http://schemas.microsoft.com/office/drawing/2014/main" id="{E7C8ACDC-3D1A-D586-C96B-C137C86EFC40}"/>
                              </a:ext>
                            </a:extLst>
                          </wps:cNvPr>
                          <wps:cNvSpPr>
                            <a:spLocks/>
                          </wps:cNvSpPr>
                          <wps:spPr bwMode="auto">
                            <a:xfrm>
                              <a:off x="180613" y="92513"/>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DDA76F"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إتقان لغة الجسد الكاريزمية</w:t>
                                </w:r>
                              </w:p>
                            </w:txbxContent>
                          </wps:txbx>
                          <wps:bodyPr rot="0" vert="horz" wrap="square" lIns="365749" tIns="182875" rIns="91425" bIns="91425" anchor="t" anchorCtr="0" upright="1">
                            <a:noAutofit/>
                          </wps:bodyPr>
                        </wps:wsp>
                        <wps:wsp>
                          <wps:cNvPr id="1832142459" name="Google Shape;2174;p42">
                            <a:extLst>
                              <a:ext uri="{FF2B5EF4-FFF2-40B4-BE49-F238E27FC236}">
                                <a16:creationId xmlns:a16="http://schemas.microsoft.com/office/drawing/2014/main" id="{A59C23A1-6CA2-17D1-B777-9AC74CCE0D27}"/>
                              </a:ext>
                            </a:extLst>
                          </wps:cNvPr>
                          <wps:cNvSpPr>
                            <a:spLocks/>
                          </wps:cNvSpPr>
                          <wps:spPr bwMode="auto">
                            <a:xfrm>
                              <a:off x="183051" y="93416"/>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9542756" name="Google Shape;2175;p42">
                            <a:extLst>
                              <a:ext uri="{FF2B5EF4-FFF2-40B4-BE49-F238E27FC236}">
                                <a16:creationId xmlns:a16="http://schemas.microsoft.com/office/drawing/2014/main" id="{0A08AA38-81E0-D59D-19D6-A97E7BE75E1B}"/>
                              </a:ext>
                            </a:extLst>
                          </wps:cNvPr>
                          <wps:cNvSpPr>
                            <a:spLocks/>
                          </wps:cNvSpPr>
                          <wps:spPr bwMode="auto">
                            <a:xfrm>
                              <a:off x="178598" y="100134"/>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3DB5BFB6" id="مجموعة 77" o:spid="_x0000_s1732" style="width:424.05pt;height:298.55pt;mso-position-horizontal-relative:char;mso-position-vertical-relative:line" coordsize="53856,37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">
                <v:shape id="Google Shape;2171;p42" o:spid="_x0000_s1733" style="position:absolute;left:49015;top:20612;width:3925;height:5008;flip:x;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" adj="-11796480,,5400" path="m12025,l,6942,,30254r24051,l24051,6942,12025,xe" fillcolor="#a0c9ca" stroked="f">
                  <v:stroke joinstyle="miter"/>
                  <v:formulas/>
                  <v:path arrowok="t" o:extrusionok="f" o:connecttype="custom" o:connectlocs="196230,0;0,114915;0,500813;392477,500813;392477,114915;196230,0" o:connectangles="0,0,0,0,0,0" textboxrect="0,0,24051,30255"/>
                  <v:textbox inset="2.53958mm,2.53958mm,2.53958mm,2.53958mm">
                    <w:txbxContent>
                      <w:p w14:paraId="57E33B1E"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7</w:t>
                        </w:r>
                      </w:p>
                    </w:txbxContent>
                  </v:textbox>
                </v:shape>
                <v:shape id="Google Shape;2172;p42" o:spid="_x0000_s1734" style="position:absolute;left:49015;top:23206;width:2785;height:2414;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" path="m17062,l,14585r17062,l17062,xe" fillcolor="#168489" stroked="f">
                  <v:path arrowok="t" o:extrusionok="f" o:connecttype="custom" o:connectlocs="278442,0;0,241446;278442,241446;278442,0" o:connectangles="0,0,0,0"/>
                </v:shape>
                <v:shape id="Google Shape;2173;p42" o:spid="_x0000_s1735" style="position:absolute;left:27214;top:19726;width:21664;height:4484;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" adj="-11796480,,5400" path="m9585,1l,16610r2322,6989l119896,23599,132743,1,9585,1xe" fillcolor="#eee" stroked="f">
                  <v:stroke joinstyle="miter"/>
                  <v:formulas/>
                  <v:path arrowok="t" o:extrusionok="f" o:connecttype="custom" o:connectlocs="156429,19;0,315589;37895,448380;1956725,448380;2166390,19;156429,19" o:connectangles="0,0,0,0,0,0" textboxrect="0,0,132743,23600"/>
                  <v:textbox inset="10.1597mm,5.07986mm,2.53958mm,2.53958mm">
                    <w:txbxContent>
                      <w:p w14:paraId="435FD513"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تطوير الشغف والحماس الأصيل</w:t>
                        </w:r>
                      </w:p>
                    </w:txbxContent>
                  </v:textbox>
                </v:shape>
                <v:shape id="Google Shape;2174;p42" o:spid="_x0000_s1736" style="position:absolute;left:27695;top:20612;width:20267;height:4484;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" path="m1025,1l1,1775r120384,l108645,23599r2691,l124183,1,1025,1xe" fillcolor="#a0c9ca" stroked="f">
                  <v:path arrowok="t" o:extrusionok="f" o:connecttype="custom" o:connectlocs="16728,19;16,33725;1964697,33725;1773099,448380;1817016,448380;2026681,19;16728,19" o:connectangles="0,0,0,0,0,0,0"/>
                </v:shape>
                <v:shape id="Google Shape;2175;p42" o:spid="_x0000_s1737" style="position:absolute;left:37914;top:24517;width:12600;height:1103;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" path="m6335,l1,11085r71128,l77201,,6335,xe" fillcolor="#a0c9ca" stroked="f">
                  <v:stroke joinstyle="miter"/>
                  <v:path arrowok="t" o:extrusionok="f" o:connecttype="custom" o:connectlocs="103390,0;16,110316;1160853,110316;1259950,0;103390,0" o:connectangles="0,0,0,0,0" textboxrect="0,0,77201,11086"/>
                </v:shape>
                <v:shape id="Google Shape;2171;p42" o:spid="_x0000_s1738" style="position:absolute;left:49015;top:13942;width:3925;height:5009;flip:x;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" adj="-11796480,,5400" path="m12025,l,6942,,30254r24051,l24051,6942,12025,xe" fillcolor="#a0c9ca" stroked="f">
                  <v:stroke joinstyle="miter"/>
                  <v:formulas/>
                  <v:path arrowok="t" o:extrusionok="f" o:connecttype="custom" o:connectlocs="196230,0;0,114915;0,500813;392477,500813;392477,114915;196230,0" o:connectangles="0,0,0,0,0,0" textboxrect="0,0,24051,30255"/>
                  <v:textbox inset="2.53958mm,2.53958mm,2.53958mm,2.53958mm">
                    <w:txbxContent>
                      <w:p w14:paraId="4E7E1850"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5</w:t>
                        </w:r>
                      </w:p>
                    </w:txbxContent>
                  </v:textbox>
                </v:shape>
                <v:shape id="Google Shape;2172;p42" o:spid="_x0000_s1739" style="position:absolute;left:49015;top:16536;width:2785;height:2415;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" path="m17062,l,14585r17062,l17062,xe" fillcolor="#168489" stroked="f">
                  <v:path arrowok="t" o:extrusionok="f" o:connecttype="custom" o:connectlocs="278442,0;0,241446;278442,241446;278442,0" o:connectangles="0,0,0,0"/>
                </v:shape>
                <v:shape id="Google Shape;2173;p42" o:spid="_x0000_s1740" style="position:absolute;left:27575;top:12627;width:21664;height:4484;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" adj="-11796480,,5400" path="m9585,1l,16610r2322,6989l119896,23599,132743,1,9585,1xe" fillcolor="#eee" stroked="f">
                  <v:stroke joinstyle="miter"/>
                  <v:formulas/>
                  <v:path arrowok="t" o:extrusionok="f" o:connecttype="custom" o:connectlocs="156429,19;0,315589;37895,448380;1956725,448380;2166390,19;156429,19" o:connectangles="0,0,0,0,0,0" textboxrect="0,0,132743,23600"/>
                  <v:textbox inset="10.1597mm,5.07986mm,2.53958mm,2.53958mm">
                    <w:txbxContent>
                      <w:p w14:paraId="567789CE"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تطوير الذكاء العاطفي</w:t>
                        </w:r>
                      </w:p>
                    </w:txbxContent>
                  </v:textbox>
                </v:shape>
                <v:shape id="Google Shape;2174;p42" o:spid="_x0000_s1741" style="position:absolute;left:27695;top:13942;width:20267;height:4484;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" path="m1025,1l1,1775r120384,l108645,23599r2691,l124183,1,1025,1xe" fillcolor="#a0c9ca" stroked="f">
                  <v:path arrowok="t" o:extrusionok="f" o:connecttype="custom" o:connectlocs="16728,19;16,33725;1964697,33725;1773099,448380;1817016,448380;2026681,19;16728,19" o:connectangles="0,0,0,0,0,0,0"/>
                </v:shape>
                <v:shape id="Google Shape;2175;p42" o:spid="_x0000_s1742" style="position:absolute;left:37914;top:17847;width:12600;height:1104;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" path="m6335,l1,11085r71128,l77201,,6335,xe" fillcolor="#a0c9ca" stroked="f">
                  <v:stroke joinstyle="miter"/>
                  <v:path arrowok="t" o:extrusionok="f" o:connecttype="custom" o:connectlocs="103390,0;16,110316;1160853,110316;1259950,0;103390,0" o:connectangles="0,0,0,0,0" textboxrect="0,0,77201,11086"/>
                </v:shape>
                <v:group id="Google Shape;2170;p42" o:spid="_x0000_s1743" style="position:absolute;left:37919;top:9654;width:13886;height:2415;flip:x" coordorigin="37916,9654" coordsize="24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">
                  <v:shape id="Google Shape;2172;p42" o:spid="_x0000_s1744" style="position:absolute;left:37916;top:965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" path="m17062,l,14585r17062,l17062,xe" fillcolor="#168489" stroked="f">
                    <v:path arrowok="t" o:extrusionok="f" o:connecttype="custom" o:connectlocs="4859,0;0,4154;4859,4154;4859,0" o:connectangles="0,0,0,0"/>
                  </v:shape>
                  <v:shape id="Google Shape;2175;p42" o:spid="_x0000_s1745" style="position:absolute;left:37938;top:967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46" style="position:absolute;left:10439;top:8704;width:13885;height:2414;flip:x" coordorigin="10438,8704" coordsize="24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">
                  <v:shape id="Google Shape;2172;p42" o:spid="_x0000_s1747" style="position:absolute;left:10438;top:8704;width:49;height:41;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" path="m17062,l,14585r17062,l17062,xe" fillcolor="#343c4f" stroked="f">
                    <v:path arrowok="t" o:extrusionok="f" o:connecttype="custom" o:connectlocs="4859,0;0,4154;4859,4154;4859,0" o:connectangles="0,0,0,0"/>
                  </v:shape>
                  <v:shape id="Google Shape;2175;p42" o:spid="_x0000_s1748" style="position:absolute;left:10461;top:8726;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" path="m6335,l1,11085r71128,l77201,,6335,xe" fillcolor="#a5a5a5 [2092]" stroked="f">
                    <v:stroke joinstyle="miter"/>
                    <v:path arrowok="t" o:extrusionok="f" o:connecttype="custom" o:connectlocs="1804,0;0,1898;20258,1898;21987,0;1804,0" o:connectangles="0,0,0,0,0" textboxrect="0,0,77201,11086"/>
                  </v:shape>
                </v:group>
                <v:shape id="Google Shape;2171;p42" o:spid="_x0000_s1749" style="position:absolute;left:21539;top:12992;width:3925;height:5008;flip:x;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" adj="-11796480,,5400" path="m12025,l,6942,,30254r24051,l24051,6942,12025,xe" fillcolor="#a5a5a5 [2092]" stroked="f">
                  <v:stroke joinstyle="miter"/>
                  <v:formulas/>
                  <v:path arrowok="t" o:extrusionok="f" o:connecttype="custom" o:connectlocs="196230,0;0,114915;0,500813;392477,500813;392477,114915;196230,0" o:connectangles="0,0,0,0,0,0" textboxrect="0,0,24051,30255"/>
                  <v:textbox inset="2.53958mm,2.53958mm,2.53958mm,2.53958mm">
                    <w:txbxContent>
                      <w:p w14:paraId="42EE8E6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6</w:t>
                        </w:r>
                      </w:p>
                    </w:txbxContent>
                  </v:textbox>
                </v:shape>
                <v:shape id="Google Shape;2172;p42" o:spid="_x0000_s1750" style="position:absolute;left:21539;top:15586;width:2785;height:2414;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" path="m17062,l,14585r17062,l17062,xe" fillcolor="#343c4f" stroked="f">
                  <v:path arrowok="t" o:extrusionok="f" o:connecttype="custom" o:connectlocs="278442,0;0,241446;278442,241446;278442,0" o:connectangles="0,0,0,0"/>
                </v:shape>
                <v:shape id="Google Shape;2173;p42" o:spid="_x0000_s1751" style="position:absolute;left:219;top:12992;width:21664;height:4484;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" adj="-11796480,,5400" path="m9585,1l,16610r2322,6989l119896,23599,132743,1,9585,1xe" fillcolor="#eee" stroked="f">
                  <v:stroke joinstyle="miter"/>
                  <v:formulas/>
                  <v:path arrowok="t" o:extrusionok="f" o:connecttype="custom" o:connectlocs="156429,19;0,315589;37895,448380;1956725,448380;2166390,19;156429,19" o:connectangles="0,0,0,0,0,0" textboxrect="0,0,132743,23600"/>
                  <v:textbox inset="10.1597mm,5.07986mm,2.53958mm,2.53958mm">
                    <w:txbxContent>
                      <w:p w14:paraId="54D92AAE"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إتقان فن سرد القصص</w:t>
                        </w:r>
                      </w:p>
                    </w:txbxContent>
                  </v:textbox>
                </v:shape>
                <v:shape id="Google Shape;2174;p42" o:spid="_x0000_s1752" style="position:absolute;left:219;top:12992;width:20267;height:4484;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" path="m1025,1l1,1775r120384,l108645,23599r2691,l124183,1,1025,1xe" fillcolor="#a5a5a5 [2092]" stroked="f">
                  <v:path arrowok="t" o:extrusionok="f" o:connecttype="custom" o:connectlocs="16728,19;16,33725;1964697,33725;1773099,448380;1817016,448380;2026681,19;16728,19" o:connectangles="0,0,0,0,0,0,0"/>
                </v:shape>
                <v:shape id="Google Shape;2175;p42" o:spid="_x0000_s1753" style="position:absolute;left:10438;top:16897;width:12600;height:1103;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" path="m6335,l1,11085r71128,l77201,,6335,xe" fillcolor="#a5a5a5 [2092]" stroked="f">
                  <v:stroke joinstyle="miter"/>
                  <v:path arrowok="t" o:extrusionok="f" o:connecttype="custom" o:connectlocs="103390,0;16,110316;1160853,110316;1259950,0;103390,0" o:connectangles="0,0,0,0,0" textboxrect="0,0,77201,11086"/>
                </v:shape>
                <v:shape id="Google Shape;2171;p42" o:spid="_x0000_s1754" style="position:absolute;left:21539;top:19661;width:3925;height:5009;flip:x;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" adj="-11796480,,5400" path="m12025,l,6942,,30254r24051,l24051,6942,12025,xe" fillcolor="#a5a5a5 [2092]" stroked="f">
                  <v:stroke joinstyle="miter"/>
                  <v:formulas/>
                  <v:path arrowok="t" o:extrusionok="f" o:connecttype="custom" o:connectlocs="196230,0;0,114915;0,500813;392477,500813;392477,114915;196230,0" o:connectangles="0,0,0,0,0,0" textboxrect="0,0,24051,30255"/>
                  <v:textbox inset="2.53958mm,2.53958mm,2.53958mm,2.53958mm">
                    <w:txbxContent>
                      <w:p w14:paraId="2A473053"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8</w:t>
                        </w:r>
                      </w:p>
                    </w:txbxContent>
                  </v:textbox>
                </v:shape>
                <v:shape id="Google Shape;2172;p42" o:spid="_x0000_s1755" style="position:absolute;left:21539;top:22255;width:2785;height:2415;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" path="m17062,l,14585r17062,l17062,xe" fillcolor="#343c4f" stroked="f">
                  <v:path arrowok="t" o:extrusionok="f" o:connecttype="custom" o:connectlocs="278442,0;0,241446;278442,241446;278442,0" o:connectangles="0,0,0,0"/>
                </v:shape>
                <v:shape id="Google Shape;2173;p42" o:spid="_x0000_s1756" style="position:absolute;top:18679;width:21663;height:4484;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" adj="-11796480,,5400" path="m9585,1l,16610r2322,6989l119896,23599,132743,1,9585,1xe" fillcolor="#eee" stroked="f">
                  <v:stroke joinstyle="miter"/>
                  <v:formulas/>
                  <v:path arrowok="t" o:extrusionok="f" o:connecttype="custom" o:connectlocs="156429,19;0,315589;37895,448380;1956725,448380;2166390,19;156429,19" o:connectangles="0,0,0,0,0,0" textboxrect="0,0,132743,23600"/>
                  <v:textbox inset="10.1597mm,5.07986mm,2.53958mm,2.53958mm">
                    <w:txbxContent>
                      <w:p w14:paraId="43D51F39"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حس الفكاهة الذكي</w:t>
                        </w:r>
                      </w:p>
                    </w:txbxContent>
                  </v:textbox>
                </v:shape>
                <v:shape id="Google Shape;2174;p42" o:spid="_x0000_s1757" style="position:absolute;left:219;top:19661;width:20267;height:4484;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" path="m1025,1l1,1775r120384,l108645,23599r2691,l124183,1,1025,1xe" fillcolor="#a5a5a5 [2092]" stroked="f">
                  <v:path arrowok="t" o:extrusionok="f" o:connecttype="custom" o:connectlocs="16728,19;16,33725;1964697,33725;1773099,448380;1817016,448380;2026681,19;16728,19" o:connectangles="0,0,0,0,0,0,0"/>
                </v:shape>
                <v:shape id="Google Shape;2175;p42" o:spid="_x0000_s1758" style="position:absolute;left:10438;top:23566;width:12600;height:1104;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" path="m6335,l1,11085r71128,l77201,,6335,xe" fillcolor="#a5a5a5 [2092]" stroked="f">
                  <v:stroke joinstyle="miter"/>
                  <v:path arrowok="t" o:extrusionok="f" o:connecttype="custom" o:connectlocs="103390,0;16,110316;1160853,110316;1259950,0;103390,0" o:connectangles="0,0,0,0,0" textboxrect="0,0,77201,11086"/>
                </v:shape>
                <v:group id="Google Shape;2170;p42" o:spid="_x0000_s1759" style="position:absolute;left:27862;top:25515;width:25657;height:5990;flip:x" coordorigin="27861,25515" coordsize="447,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">
                  <v:shape id="Google Shape;2171;p42" o:spid="_x0000_s1760" style="position:absolute;left:27861;top:25532;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592E4095"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9</w:t>
                          </w:r>
                        </w:p>
                      </w:txbxContent>
                    </v:textbox>
                  </v:shape>
                  <v:shape id="Google Shape;2172;p42" o:spid="_x0000_s1761" style="position:absolute;left:27881;top:25577;width:49;height:41;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" path="m17062,l,14585r17062,l17062,xe" fillcolor="#168489" stroked="f">
                    <v:path arrowok="t" o:extrusionok="f" o:connecttype="custom" o:connectlocs="4859,0;0,4154;4859,4154;4859,0" o:connectangles="0,0,0,0"/>
                  </v:shape>
                  <v:shape id="Google Shape;2173;p42" o:spid="_x0000_s1762" style="position:absolute;left:27931;top:2551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D22F325"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الأصالة والصدق</w:t>
                          </w:r>
                        </w:p>
                      </w:txbxContent>
                    </v:textbox>
                  </v:shape>
                  <v:shape id="Google Shape;2174;p42" o:spid="_x0000_s1763" style="position:absolute;left:27948;top:25532;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764" style="position:absolute;left:27904;top:25599;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65" style="position:absolute;left:453;top:24799;width:25589;height:5756;flip:x" coordorigin="453,24799" coordsize="44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">
                  <v:shape id="Google Shape;2171;p42" o:spid="_x0000_s1766" style="position:absolute;left:453;top:24812;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2132962A"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10</w:t>
                          </w:r>
                        </w:p>
                      </w:txbxContent>
                    </v:textbox>
                  </v:shape>
                  <v:shape id="Google Shape;2172;p42" o:spid="_x0000_s1767" style="position:absolute;left:473;top:24857;width:49;height:41;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" path="m17062,l,14585r17062,l17062,xe" fillcolor="#343c4f" stroked="f">
                    <v:path arrowok="t" o:extrusionok="f" o:connecttype="custom" o:connectlocs="4859,0;0,4154;4859,4154;4859,0" o:connectangles="0,0,0,0"/>
                  </v:shape>
                  <v:shape id="Google Shape;2173;p42" o:spid="_x0000_s1768" style="position:absolute;left:522;top:24799;width:378;height:78;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A9FD747"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القدرة على الإلهام</w:t>
                          </w:r>
                        </w:p>
                      </w:txbxContent>
                    </v:textbox>
                  </v:shape>
                  <v:shape id="Google Shape;2174;p42" o:spid="_x0000_s1769" style="position:absolute;left:540;top:24812;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1770" style="position:absolute;left:496;top:24879;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&#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id="Google Shape;2170;p42" o:spid="_x0000_s1771" style="position:absolute;left:28612;top:7229;width:25244;height:5755;flip:x" coordorigin="28611,7229" coordsize="44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">
                  <v:shape id="Google Shape;2171;p42" o:spid="_x0000_s1772" style="position:absolute;left:28611;top:7242;width:68;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3B045AC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3</w:t>
                          </w:r>
                        </w:p>
                      </w:txbxContent>
                    </v:textbox>
                  </v:shape>
                  <v:shape id="Google Shape;2172;p42" o:spid="_x0000_s1773" style="position:absolute;left:28631;top:7286;width:48;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1774" style="position:absolute;left:28673;top:7229;width:379;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332FDD7"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الصوت الكاريزمي</w:t>
                          </w:r>
                        </w:p>
                      </w:txbxContent>
                    </v:textbox>
                  </v:shape>
                  <v:shape id="Google Shape;2174;p42" o:spid="_x0000_s1775" style="position:absolute;left:28698;top:7242;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776" style="position:absolute;left:28653;top:7309;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77" style="position:absolute;left:1044;top:6367;width:25335;height:5667;flip:x" coordorigin="1044,6367" coordsize="44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">
                  <v:shape id="Google Shape;2171;p42" o:spid="_x0000_s1778" style="position:absolute;left:1044;top:6379;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76917FF4"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4</w:t>
                          </w:r>
                        </w:p>
                      </w:txbxContent>
                    </v:textbox>
                  </v:shape>
                  <v:shape id="Google Shape;2172;p42" o:spid="_x0000_s1779" style="position:absolute;left:1064;top:6423;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" path="m17062,l,14585r17062,l17062,xe" fillcolor="#343c4f" stroked="f">
                    <v:path arrowok="t" o:extrusionok="f" o:connecttype="custom" o:connectlocs="4859,0;0,4154;4859,4154;4859,0" o:connectangles="0,0,0,0"/>
                  </v:shape>
                  <v:shape id="Google Shape;2173;p42" o:spid="_x0000_s1780" style="position:absolute;left:1108;top:6367;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98BAE4B" w14:textId="77777777" w:rsidR="001344C5" w:rsidRDefault="001344C5" w:rsidP="001344C5">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إتقان فن الإنصات العميق</w:t>
                          </w:r>
                        </w:p>
                      </w:txbxContent>
                    </v:textbox>
                  </v:shape>
                  <v:shape id="Google Shape;2174;p42" o:spid="_x0000_s1781" style="position:absolute;left:1131;top:637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" path="m1025,1l1,1775r120384,l108645,23599r2691,l124183,1,1025,1xe" fillcolor="#a5a5a5 [2092]" stroked="f">
                    <v:path arrowok="t" o:extrusionok="f" o:connecttype="custom" o:connectlocs="292,0;0,580;34285,580;30942,7714;31708,7714;35367,0;292,0" o:connectangles="0,0,0,0,0,0,0"/>
                  </v:shape>
                  <v:shape id="Google Shape;2175;p42" o:spid="_x0000_s1782" style="position:absolute;left:1087;top:6446;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&#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id="Google Shape;2170;p42" o:spid="_x0000_s1783" style="position:absolute;left:27575;width:25366;height:5884;flip:x" coordorigin="27575" coordsize="442,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">
                  <v:shape id="Google Shape;2171;p42" o:spid="_x0000_s1784" style="position:absolute;left:27575;top:15;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01DB6A87"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w:t>
                          </w:r>
                        </w:p>
                      </w:txbxContent>
                    </v:textbox>
                  </v:shape>
                  <v:shape id="Google Shape;2172;p42" o:spid="_x0000_s1785" style="position:absolute;left:27595;top:59;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1786" style="position:absolute;left:27640;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2524BB9"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الحضور الكامل</w:t>
                          </w:r>
                        </w:p>
                      </w:txbxContent>
                    </v:textbox>
                  </v:shape>
                  <v:shape id="Google Shape;2174;p42" o:spid="_x0000_s1787" style="position:absolute;left:27662;top:15;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788" style="position:absolute;left:27618;top:82;width:219;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789" style="position:absolute;left:454;top:31056;width:25925;height:5755;flip:x" coordorigin="454,31056" coordsize="45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">
                  <v:shape id="Google Shape;2171;p42" o:spid="_x0000_s1790" style="position:absolute;left:454;top:31069;width:68;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67D9252F"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12</w:t>
                          </w:r>
                        </w:p>
                      </w:txbxContent>
                    </v:textbox>
                  </v:shape>
                  <v:shape id="Google Shape;2172;p42" o:spid="_x0000_s1791" style="position:absolute;left:473;top:31113;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" path="m17062,l,14585r17062,l17062,xe" fillcolor="#343c4f" stroked="f">
                    <v:path arrowok="t" o:extrusionok="f" o:connecttype="custom" o:connectlocs="4859,0;0,4154;4859,4154;4859,0" o:connectangles="0,0,0,0"/>
                  </v:shape>
                  <v:shape id="Google Shape;2173;p42" o:spid="_x0000_s1792" style="position:absolute;left:516;top:31056;width:390;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" adj="-11796480,,5400" path="m9585,1l,16610r2322,6989l119896,23599,132743,1,9585,1xe" fillcolor="#eee" stroked="f">
                    <v:stroke joinstyle="miter"/>
                    <v:formulas/>
                    <v:path arrowok="t" o:extrusionok="f" o:connecttype="custom" o:connectlocs="2816,0;0,5429;682,7714;35219,7714;38993,0;2816,0" o:connectangles="0,0,0,0,0,0" textboxrect="0,0,132743,23600"/>
                    <v:textbox inset="10.1597mm,5.07986mm,2.53958mm,2.53958mm">
                      <w:txbxContent>
                        <w:p w14:paraId="5DA89A4B"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القدرة على التكيّف والمرونة</w:t>
                          </w:r>
                        </w:p>
                      </w:txbxContent>
                    </v:textbox>
                  </v:shape>
                  <v:shape id="Google Shape;2174;p42" o:spid="_x0000_s1793" style="position:absolute;left:540;top:3106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1794" style="position:absolute;left:496;top:31136;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" path="m6335,l1,11085r71128,l77201,,6335,xe" fillcolor="#a5a5a5 [2092]" stroked="f">
                    <v:stroke joinstyle="miter"/>
                    <v:path arrowok="t" o:extrusionok="f" o:connecttype="custom" o:connectlocs="1804,0;0,1898;20258,1898;21987,0;1804,0" o:connectangles="0,0,0,0,0" textboxrect="0,0,77201,11086"/>
                  </v:shape>
                </v:group>
                <v:group id="Google Shape;2170;p42" o:spid="_x0000_s1795" style="position:absolute;left:28332;top:32906;width:25244;height:5008;flip:x" coordorigin="28332,32906"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">
                  <v:shape id="Google Shape;2171;p42" o:spid="_x0000_s1796" style="position:absolute;left:28332;top:32906;width:69;height:8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72D3FA0E"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11</w:t>
                          </w:r>
                        </w:p>
                      </w:txbxContent>
                    </v:textbox>
                  </v:shape>
                  <v:shape id="Google Shape;2172;p42" o:spid="_x0000_s1797" style="position:absolute;left:28352;top:32951;width:49;height:41;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" path="m17062,l,14585r17062,l17062,xe" fillcolor="#168489" stroked="f">
                    <v:path arrowok="t" o:extrusionok="f" o:connecttype="custom" o:connectlocs="4859,0;0,4154;4859,4154;4859,0" o:connectangles="0,0,0,0"/>
                  </v:shape>
                  <v:shape id="Google Shape;2173;p42" o:spid="_x0000_s1798" style="position:absolute;left:28395;top:32906;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5706F8C6"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تطوير مهارة التواضع الواثق</w:t>
                          </w:r>
                        </w:p>
                      </w:txbxContent>
                    </v:textbox>
                  </v:shape>
                  <v:shape id="Google Shape;2174;p42" o:spid="_x0000_s1799" style="position:absolute;left:28419;top:32906;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" path="m1025,1l1,1775r120384,l108645,23599r2691,l124183,1,1025,1xe" fillcolor="#a0c9ca" stroked="f">
                    <v:path arrowok="t" o:extrusionok="f" o:connecttype="custom" o:connectlocs="292,0;0,580;34285,580;30942,7714;31708,7714;35367,0;292,0" o:connectangles="0,0,0,0,0,0,0"/>
                  </v:shape>
                  <v:shape id="Google Shape;2175;p42" o:spid="_x0000_s1800" style="position:absolute;left:28375;top:32973;width:219;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801" style="position:absolute;left:1743;top:925;width:25245;height:5533;flip:x" coordorigin="174364,92513" coordsize="44054,9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">
                  <v:shape id="Google Shape;2171;p42" o:spid="_x0000_s1802" style="position:absolute;left:174364;top:93416;width:6849;height:8616;visibility:visible;mso-wrap-style:square;v-text-anchor:top"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4ADD00E2" w14:textId="77777777" w:rsidR="001344C5" w:rsidRDefault="001344C5" w:rsidP="001344C5">
                          <w:pPr>
                            <w:bidi w:val="0"/>
                            <w:jc w:val="center"/>
                            <w:rPr>
                              <w:rFonts w:ascii="Adobe Arabic" w:eastAsia="GE Dinar Two Medium" w:hAnsi="Adobe Arabic"/>
                              <w:color w:val="FFFFFF"/>
                              <w:kern w:val="24"/>
                              <w:sz w:val="40"/>
                              <w:szCs w:val="40"/>
                            </w:rPr>
                          </w:pPr>
                          <w:r>
                            <w:rPr>
                              <w:rFonts w:ascii="Adobe Arabic" w:eastAsia="GE Dinar Two Medium" w:hAnsi="Adobe Arabic"/>
                              <w:color w:val="FFFFFF"/>
                              <w:kern w:val="24"/>
                              <w:sz w:val="40"/>
                              <w:szCs w:val="40"/>
                            </w:rPr>
                            <w:t>2</w:t>
                          </w:r>
                        </w:p>
                      </w:txbxContent>
                    </v:textbox>
                  </v:shape>
                  <v:shape id="Google Shape;2172;p42" o:spid="_x0000_s1803" style="position:absolute;left:176354;top:97878;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" path="m17062,l,14585r17062,l17062,xe" fillcolor="#343c4f" stroked="f">
                    <v:path arrowok="t" o:extrusionok="f" o:connecttype="custom" o:connectlocs="4859,0;0,4154;4859,4154;4859,0" o:connectangles="0,0,0,0"/>
                  </v:shape>
                  <v:shape id="Google Shape;2173;p42" o:spid="_x0000_s1804" style="position:absolute;left:180613;top:92513;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5DDDA76F" w14:textId="77777777" w:rsidR="001344C5" w:rsidRDefault="001344C5" w:rsidP="001344C5">
                          <w:pPr>
                            <w:bidi w:val="0"/>
                            <w:spacing w:line="192" w:lineRule="auto"/>
                            <w:jc w:val="center"/>
                            <w:rPr>
                              <w:rFonts w:eastAsia="GE Dinar Two Medium" w:hAnsi="Adobe Arabic" w:cs="Adobe Arabic"/>
                              <w:b/>
                              <w:bCs/>
                              <w:color w:val="000000"/>
                              <w:kern w:val="24"/>
                              <w:sz w:val="32"/>
                              <w:szCs w:val="32"/>
                              <w:lang w:bidi="ar-SY"/>
                            </w:rPr>
                          </w:pPr>
                          <w:r>
                            <w:rPr>
                              <w:rFonts w:eastAsia="GE Dinar Two Medium" w:hAnsi="Adobe Arabic" w:cs="Adobe Arabic"/>
                              <w:b/>
                              <w:bCs/>
                              <w:color w:val="000000"/>
                              <w:kern w:val="24"/>
                              <w:sz w:val="32"/>
                              <w:szCs w:val="32"/>
                              <w:rtl/>
                              <w:lang w:bidi="ar-SY"/>
                            </w:rPr>
                            <w:t>إتقان لغة الجسد الكاريزمية</w:t>
                          </w:r>
                        </w:p>
                      </w:txbxContent>
                    </v:textbox>
                  </v:shape>
                  <v:shape id="Google Shape;2174;p42" o:spid="_x0000_s1805" style="position:absolute;left:183051;top:93416;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" path="m1025,1l1,1775r120384,l108645,23599r2691,l124183,1,1025,1xe" fillcolor="#a5a5a5 [2092]" stroked="f">
                    <v:path arrowok="t" o:extrusionok="f" o:connecttype="custom" o:connectlocs="292,0;0,580;34285,580;30942,7714;31708,7714;35367,0;292,0" o:connectangles="0,0,0,0,0,0,0"/>
                  </v:shape>
                  <v:shape id="Google Shape;2175;p42" o:spid="_x0000_s1806" style="position:absolute;left:178598;top:100134;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" path="m6335,l1,11085r71128,l77201,,6335,xe" fillcolor="#a5a5a5 [2092]" stroked="f">
                    <v:stroke joinstyle="miter"/>
                    <v:path arrowok="t" o:extrusionok="f" o:connecttype="custom" o:connectlocs="1804,0;0,1898;20258,1898;21987,0;1804,0" o:connectangles="0,0,0,0,0" textboxrect="0,0,77201,11086"/>
                  </v:shape>
                </v:group>
                <w10:anchorlock/>
              </v:group>
            </w:pict>
          </mc:Fallback>
        </mc:AlternateContent>
      </w:r>
    </w:p>
    <w:p w14:paraId="190BCDBB" w14:textId="4FF0CEA0" w:rsidR="00C9707A" w:rsidRPr="00A336F1" w:rsidRDefault="00526AB6" w:rsidP="00C9707A">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0F9AFED6" wp14:editId="0D174AA2">
                <wp:extent cx="5731510" cy="891540"/>
                <wp:effectExtent l="0" t="0" r="2540" b="22860"/>
                <wp:docPr id="10697588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01111330" name="مجموعة 47"/>
                        <wpg:cNvGrpSpPr/>
                        <wpg:grpSpPr>
                          <a:xfrm>
                            <a:off x="0" y="0"/>
                            <a:ext cx="5731510" cy="895351"/>
                            <a:chOff x="0" y="0"/>
                            <a:chExt cx="5878196" cy="918845"/>
                          </a:xfrm>
                        </wpg:grpSpPr>
                        <wpg:grpSp>
                          <wpg:cNvPr id="1854766722" name="مجموعة 48"/>
                          <wpg:cNvGrpSpPr/>
                          <wpg:grpSpPr>
                            <a:xfrm>
                              <a:off x="0" y="0"/>
                              <a:ext cx="5878196" cy="918845"/>
                              <a:chOff x="0" y="0"/>
                              <a:chExt cx="6240348" cy="919070"/>
                            </a:xfrm>
                          </wpg:grpSpPr>
                          <wpg:grpSp>
                            <wpg:cNvPr id="630835447" name="مجموعة 49"/>
                            <wpg:cNvGrpSpPr/>
                            <wpg:grpSpPr>
                              <a:xfrm>
                                <a:off x="0" y="169208"/>
                                <a:ext cx="5433072" cy="580613"/>
                                <a:chOff x="0" y="169208"/>
                                <a:chExt cx="5433072" cy="580613"/>
                              </a:xfrm>
                            </wpg:grpSpPr>
                            <wps:wsp>
                              <wps:cNvPr id="12187811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11357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08000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597715" name="مربع نص 41"/>
                          <wps:cNvSpPr txBox="1"/>
                          <wps:spPr>
                            <a:xfrm>
                              <a:off x="204466" y="257055"/>
                              <a:ext cx="4615440" cy="389397"/>
                            </a:xfrm>
                            <a:prstGeom prst="rect">
                              <a:avLst/>
                            </a:prstGeom>
                            <a:noFill/>
                          </wps:spPr>
                          <wps:txbx>
                            <w:txbxContent>
                              <w:p w14:paraId="195C72CC" w14:textId="1F009D3D"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الأولى: تطوير الحضور الكامل</w:t>
                                </w:r>
                              </w:p>
                            </w:txbxContent>
                          </wps:txbx>
                          <wps:bodyPr wrap="square" rtlCol="1">
                            <a:spAutoFit/>
                          </wps:bodyPr>
                        </wps:wsp>
                      </wpg:grpSp>
                      <pic:pic xmlns:pic="http://schemas.openxmlformats.org/drawingml/2006/picture">
                        <pic:nvPicPr>
                          <pic:cNvPr id="62134730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9AFED6" id="_x0000_s18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cgRnS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8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">
                  <v:group id="مجموعة 48" o:spid="_x0000_s18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">
                    <v:group id="مجموعة 49" o:spid="_x0000_s18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">
                      <v:shape id="شكل حر 50" o:spid="_x0000_s18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" fillcolor="#a5a5a5 [2092]" stroked="f" strokeweight="1pt">
                        <v:stroke joinstyle="miter"/>
                      </v:roundrect>
                    </v:group>
                    <v:oval id="شكل بيضاوي 52" o:spid="_x0000_s18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" filled="f" strokecolor="#168489" strokeweight="1pt">
                      <v:stroke joinstyle="miter"/>
                    </v:oval>
                  </v:group>
                  <v:shape id="مربع نص 41" o:spid="_x0000_s181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" filled="f" stroked="f">
                    <v:textbox style="mso-fit-shape-to-text:t">
                      <w:txbxContent>
                        <w:p w14:paraId="195C72CC" w14:textId="1F009D3D"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الأولى: تطوير الحضور الكامل</w:t>
                          </w:r>
                        </w:p>
                      </w:txbxContent>
                    </v:textbox>
                  </v:shape>
                </v:group>
                <v:shape id="صورة 54" o:spid="_x0000_s18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">
                  <v:imagedata r:id="rId99" o:title=""/>
                </v:shape>
                <w10:anchorlock/>
              </v:group>
            </w:pict>
          </mc:Fallback>
        </mc:AlternateContent>
      </w:r>
    </w:p>
    <w:p w14:paraId="74E04C2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الحضور هو أساس الكاريزما. دراسات علمية أجراها معهد </w:t>
      </w:r>
      <w:r w:rsidRPr="00C9707A">
        <w:rPr>
          <w:rFonts w:ascii="Sakkal Majalla" w:hAnsi="Sakkal Majalla"/>
          <w:sz w:val="34"/>
        </w:rPr>
        <w:t>MIT</w:t>
      </w:r>
      <w:r w:rsidRPr="00C9707A">
        <w:rPr>
          <w:rFonts w:ascii="Sakkal Majalla" w:hAnsi="Sakkal Majalla"/>
          <w:sz w:val="34"/>
          <w:rtl/>
        </w:rPr>
        <w:t xml:space="preserve"> تشير إلى أن الأشخاص يمكنهم تحديد مدى انتباهك لهم خلال ثوانٍ فقط. </w:t>
      </w:r>
    </w:p>
    <w:p w14:paraId="5BD78B5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7708F0D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مارس التركيز الكامل عند التحدث مع الآخرين.</w:t>
      </w:r>
    </w:p>
    <w:p w14:paraId="2D0CC52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تخلص من المشتتات (الهاتف، الأفكار المتداخلة).</w:t>
      </w:r>
    </w:p>
    <w:p w14:paraId="5DF3F049"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استخدم تقنية "هنا والآن" بالتركيز على تفاصيل اللحظة الحالية.</w:t>
      </w:r>
    </w:p>
    <w:p w14:paraId="7256042C" w14:textId="0D1B3041" w:rsidR="00C9707A" w:rsidRPr="00526AB6" w:rsidRDefault="00526AB6" w:rsidP="005639EC">
      <w:pPr>
        <w:keepNext/>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7CDB9BE7" wp14:editId="03E154D2">
                <wp:extent cx="5731510" cy="891540"/>
                <wp:effectExtent l="0" t="0" r="2540" b="22860"/>
                <wp:docPr id="4883437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40895873" name="مجموعة 47"/>
                        <wpg:cNvGrpSpPr/>
                        <wpg:grpSpPr>
                          <a:xfrm>
                            <a:off x="0" y="0"/>
                            <a:ext cx="5731510" cy="895351"/>
                            <a:chOff x="0" y="0"/>
                            <a:chExt cx="5878196" cy="918845"/>
                          </a:xfrm>
                        </wpg:grpSpPr>
                        <wpg:grpSp>
                          <wpg:cNvPr id="765022703" name="مجموعة 48"/>
                          <wpg:cNvGrpSpPr/>
                          <wpg:grpSpPr>
                            <a:xfrm>
                              <a:off x="0" y="0"/>
                              <a:ext cx="5878196" cy="918845"/>
                              <a:chOff x="0" y="0"/>
                              <a:chExt cx="6240348" cy="919070"/>
                            </a:xfrm>
                          </wpg:grpSpPr>
                          <wpg:grpSp>
                            <wpg:cNvPr id="810351209" name="مجموعة 49"/>
                            <wpg:cNvGrpSpPr/>
                            <wpg:grpSpPr>
                              <a:xfrm>
                                <a:off x="0" y="169208"/>
                                <a:ext cx="5433072" cy="580613"/>
                                <a:chOff x="0" y="169208"/>
                                <a:chExt cx="5433072" cy="580613"/>
                              </a:xfrm>
                            </wpg:grpSpPr>
                            <wps:wsp>
                              <wps:cNvPr id="11388875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73176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09541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4210481" name="مربع نص 41"/>
                          <wps:cNvSpPr txBox="1"/>
                          <wps:spPr>
                            <a:xfrm>
                              <a:off x="204466" y="257055"/>
                              <a:ext cx="4615440" cy="389397"/>
                            </a:xfrm>
                            <a:prstGeom prst="rect">
                              <a:avLst/>
                            </a:prstGeom>
                            <a:noFill/>
                          </wps:spPr>
                          <wps:txbx>
                            <w:txbxContent>
                              <w:p w14:paraId="2365DE55" w14:textId="30E925F9"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الثانية: إتقان لغة الجسد الكاريزمية</w:t>
                                </w:r>
                              </w:p>
                            </w:txbxContent>
                          </wps:txbx>
                          <wps:bodyPr wrap="square" rtlCol="1">
                            <a:spAutoFit/>
                          </wps:bodyPr>
                        </wps:wsp>
                      </wpg:grpSp>
                      <pic:pic xmlns:pic="http://schemas.openxmlformats.org/drawingml/2006/picture">
                        <pic:nvPicPr>
                          <pic:cNvPr id="498667484"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DB9BE7" id="_x0000_s181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tIAymAcAAPk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l7SAMp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8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">
                  <v:group id="مجموعة 48" o:spid="_x0000_s18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">
                    <v:group id="مجموعة 49" o:spid="_x0000_s18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">
                      <v:shape id="شكل حر 50" o:spid="_x0000_s18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" fillcolor="#a5a5a5 [2092]" stroked="f" strokeweight="1pt">
                        <v:stroke joinstyle="miter"/>
                      </v:roundrect>
                    </v:group>
                    <v:oval id="شكل بيضاوي 52" o:spid="_x0000_s18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" filled="f" strokecolor="#168489" strokeweight="1pt">
                      <v:stroke joinstyle="miter"/>
                    </v:oval>
                  </v:group>
                  <v:shape id="مربع نص 41" o:spid="_x0000_s182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" filled="f" stroked="f">
                    <v:textbox style="mso-fit-shape-to-text:t">
                      <w:txbxContent>
                        <w:p w14:paraId="2365DE55" w14:textId="30E925F9"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الثانية: إتقان لغة الجسد الكاريزمية</w:t>
                          </w:r>
                        </w:p>
                      </w:txbxContent>
                    </v:textbox>
                  </v:shape>
                </v:group>
                <v:shape id="صورة 54" o:spid="_x0000_s18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">
                  <v:imagedata r:id="rId99" o:title=""/>
                </v:shape>
                <w10:anchorlock/>
              </v:group>
            </w:pict>
          </mc:Fallback>
        </mc:AlternateContent>
      </w:r>
    </w:p>
    <w:p w14:paraId="68EAFC26" w14:textId="078D13E5" w:rsidR="00C9707A" w:rsidRPr="00C9707A" w:rsidRDefault="009F2AAC" w:rsidP="00C9707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59392" behindDoc="1" locked="0" layoutInCell="1" allowOverlap="1" wp14:anchorId="51CF3880" wp14:editId="0D734B7E">
            <wp:simplePos x="0" y="0"/>
            <wp:positionH relativeFrom="column">
              <wp:posOffset>388620</wp:posOffset>
            </wp:positionH>
            <wp:positionV relativeFrom="paragraph">
              <wp:posOffset>596900</wp:posOffset>
            </wp:positionV>
            <wp:extent cx="948690" cy="1644650"/>
            <wp:effectExtent l="0" t="0" r="3810" b="0"/>
            <wp:wrapTight wrapText="bothSides">
              <wp:wrapPolygon edited="0">
                <wp:start x="7373" y="0"/>
                <wp:lineTo x="4337" y="2002"/>
                <wp:lineTo x="4337" y="3253"/>
                <wp:lineTo x="7807" y="4503"/>
                <wp:lineTo x="7373" y="4754"/>
                <wp:lineTo x="6506" y="9257"/>
                <wp:lineTo x="7373" y="16513"/>
                <wp:lineTo x="434" y="20516"/>
                <wp:lineTo x="434" y="21266"/>
                <wp:lineTo x="8241" y="21266"/>
                <wp:lineTo x="16916" y="20766"/>
                <wp:lineTo x="16482" y="20516"/>
                <wp:lineTo x="13446" y="16513"/>
                <wp:lineTo x="13880" y="12510"/>
                <wp:lineTo x="15614" y="9257"/>
                <wp:lineTo x="18651" y="8507"/>
                <wp:lineTo x="21253" y="6755"/>
                <wp:lineTo x="21253" y="2252"/>
                <wp:lineTo x="19952" y="1751"/>
                <wp:lineTo x="10843" y="0"/>
                <wp:lineTo x="7373" y="0"/>
              </wp:wrapPolygon>
            </wp:wrapTight>
            <wp:docPr id="1893619575" name="صورة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19575" name="صورة 1893619575"/>
                    <pic:cNvPicPr/>
                  </pic:nvPicPr>
                  <pic:blipFill>
                    <a:blip r:embed="rId142" cstate="print">
                      <a:extLst>
                        <a:ext uri="{28A0092B-C50C-407E-A947-70E740481C1C}">
                          <a14:useLocalDpi xmlns:a14="http://schemas.microsoft.com/office/drawing/2010/main" val="0"/>
                        </a:ext>
                      </a:extLst>
                    </a:blip>
                    <a:stretch>
                      <a:fillRect/>
                    </a:stretch>
                  </pic:blipFill>
                  <pic:spPr>
                    <a:xfrm flipH="1">
                      <a:off x="0" y="0"/>
                      <a:ext cx="948690" cy="1644650"/>
                    </a:xfrm>
                    <a:prstGeom prst="rect">
                      <a:avLst/>
                    </a:prstGeom>
                  </pic:spPr>
                </pic:pic>
              </a:graphicData>
            </a:graphic>
          </wp:anchor>
        </w:drawing>
      </w:r>
      <w:r w:rsidR="00C9707A" w:rsidRPr="00C9707A">
        <w:rPr>
          <w:rFonts w:ascii="Sakkal Majalla" w:hAnsi="Sakkal Majalla"/>
          <w:sz w:val="34"/>
          <w:rtl/>
        </w:rPr>
        <w:t>ت</w:t>
      </w:r>
      <w:r w:rsidR="00C9707A" w:rsidRPr="00C9707A">
        <w:rPr>
          <w:rFonts w:ascii="Sakkal Majalla" w:hAnsi="Sakkal Majalla" w:hint="cs"/>
          <w:sz w:val="34"/>
          <w:rtl/>
        </w:rPr>
        <w:t>ُ</w:t>
      </w:r>
      <w:r w:rsidR="00C9707A" w:rsidRPr="00C9707A">
        <w:rPr>
          <w:rFonts w:ascii="Sakkal Majalla" w:hAnsi="Sakkal Majalla"/>
          <w:sz w:val="34"/>
          <w:rtl/>
        </w:rPr>
        <w:t>شك</w:t>
      </w:r>
      <w:r w:rsidR="00C9707A" w:rsidRPr="00C9707A">
        <w:rPr>
          <w:rFonts w:ascii="Sakkal Majalla" w:hAnsi="Sakkal Majalla" w:hint="cs"/>
          <w:sz w:val="34"/>
          <w:rtl/>
        </w:rPr>
        <w:t>ّ</w:t>
      </w:r>
      <w:r w:rsidR="00C9707A" w:rsidRPr="00C9707A">
        <w:rPr>
          <w:rFonts w:ascii="Sakkal Majalla" w:hAnsi="Sakkal Majalla"/>
          <w:sz w:val="34"/>
          <w:rtl/>
        </w:rPr>
        <w:t>ل لغة الجسد 55% من التواصل وفقاً لدراسات عالم النفس ألبرت ميهرابيان. الأشخاص الكاريزميون يمتلكون لغة جسد قوية ومتناغمة.</w:t>
      </w:r>
    </w:p>
    <w:p w14:paraId="19D83ADD" w14:textId="08B0F3FE" w:rsidR="00C9707A" w:rsidRPr="00480324" w:rsidRDefault="00C9707A" w:rsidP="00480324">
      <w:pPr>
        <w:spacing w:line="259" w:lineRule="auto"/>
        <w:jc w:val="left"/>
        <w:rPr>
          <w:rFonts w:ascii="Sakkal Majalla" w:hAnsi="Sakkal Majalla"/>
          <w:noProof/>
          <w:sz w:val="34"/>
          <w:rtl/>
          <w:lang w:val="ar-SA"/>
        </w:rPr>
      </w:pPr>
      <w:r w:rsidRPr="00C9707A">
        <w:rPr>
          <w:rFonts w:ascii="Sakkal Majalla" w:hAnsi="Sakkal Majalla"/>
          <w:sz w:val="34"/>
          <w:rtl/>
        </w:rPr>
        <w:t>تطبيقات عملية:</w:t>
      </w:r>
    </w:p>
    <w:p w14:paraId="1756E9D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قف منتصباً مع استرخاء الكتفين للخلف قليلاً.</w:t>
      </w:r>
    </w:p>
    <w:p w14:paraId="7C55570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حافظ على تواصل بصري ثابت ولطيف (80% من الوقت).</w:t>
      </w:r>
    </w:p>
    <w:p w14:paraId="70F8D91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حركات يد مفتوحة وهادفة.</w:t>
      </w:r>
    </w:p>
    <w:p w14:paraId="15AE66F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تجنب الحركات العصبية والمشتتة.</w:t>
      </w:r>
    </w:p>
    <w:p w14:paraId="6D1E1D39" w14:textId="4F0FC795" w:rsidR="00526AB6" w:rsidRPr="00A336F1" w:rsidRDefault="00526AB6" w:rsidP="001344C5">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2B6882B6" wp14:editId="06A961A9">
                <wp:extent cx="5731510" cy="891540"/>
                <wp:effectExtent l="0" t="0" r="2540" b="22860"/>
                <wp:docPr id="9262439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40711054" name="مجموعة 47"/>
                        <wpg:cNvGrpSpPr/>
                        <wpg:grpSpPr>
                          <a:xfrm>
                            <a:off x="0" y="0"/>
                            <a:ext cx="5731510" cy="895351"/>
                            <a:chOff x="0" y="0"/>
                            <a:chExt cx="5878196" cy="918845"/>
                          </a:xfrm>
                        </wpg:grpSpPr>
                        <wpg:grpSp>
                          <wpg:cNvPr id="451906854" name="مجموعة 48"/>
                          <wpg:cNvGrpSpPr/>
                          <wpg:grpSpPr>
                            <a:xfrm>
                              <a:off x="0" y="0"/>
                              <a:ext cx="5878196" cy="918845"/>
                              <a:chOff x="0" y="0"/>
                              <a:chExt cx="6240348" cy="919070"/>
                            </a:xfrm>
                          </wpg:grpSpPr>
                          <wpg:grpSp>
                            <wpg:cNvPr id="1889144342" name="مجموعة 49"/>
                            <wpg:cNvGrpSpPr/>
                            <wpg:grpSpPr>
                              <a:xfrm>
                                <a:off x="0" y="169208"/>
                                <a:ext cx="5433072" cy="580613"/>
                                <a:chOff x="0" y="169208"/>
                                <a:chExt cx="5433072" cy="580613"/>
                              </a:xfrm>
                            </wpg:grpSpPr>
                            <wps:wsp>
                              <wps:cNvPr id="18570348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70138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26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4027767" name="مربع نص 41"/>
                          <wps:cNvSpPr txBox="1"/>
                          <wps:spPr>
                            <a:xfrm>
                              <a:off x="204466" y="257055"/>
                              <a:ext cx="4615440" cy="389397"/>
                            </a:xfrm>
                            <a:prstGeom prst="rect">
                              <a:avLst/>
                            </a:prstGeom>
                            <a:noFill/>
                          </wps:spPr>
                          <wps:txbx>
                            <w:txbxContent>
                              <w:p w14:paraId="3754182E" w14:textId="6F86F23E"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الثالثة: تطوير الصوت الكاريزمي</w:t>
                                </w:r>
                              </w:p>
                            </w:txbxContent>
                          </wps:txbx>
                          <wps:bodyPr wrap="square" rtlCol="1">
                            <a:spAutoFit/>
                          </wps:bodyPr>
                        </wps:wsp>
                      </wpg:grpSp>
                      <pic:pic xmlns:pic="http://schemas.openxmlformats.org/drawingml/2006/picture">
                        <pic:nvPicPr>
                          <pic:cNvPr id="935713957"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B6882B6" id="_x0000_s18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1D/H1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8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">
                  <v:group id="مجموعة 48" o:spid="_x0000_s18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">
                    <v:group id="مجموعة 49" o:spid="_x0000_s18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">
                      <v:shape id="شكل حر 50" o:spid="_x0000_s18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" fillcolor="#a5a5a5 [2092]" stroked="f" strokeweight="1pt">
                        <v:stroke joinstyle="miter"/>
                      </v:roundrect>
                    </v:group>
                    <v:oval id="شكل بيضاوي 52" o:spid="_x0000_s18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" filled="f" strokecolor="#168489" strokeweight="1pt">
                      <v:stroke joinstyle="miter"/>
                    </v:oval>
                  </v:group>
                  <v:shape id="مربع نص 41" o:spid="_x0000_s183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" filled="f" stroked="f">
                    <v:textbox style="mso-fit-shape-to-text:t">
                      <w:txbxContent>
                        <w:p w14:paraId="3754182E" w14:textId="6F86F23E"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الثالثة: تطوير الصوت الكاريزمي</w:t>
                          </w:r>
                        </w:p>
                      </w:txbxContent>
                    </v:textbox>
                  </v:shape>
                </v:group>
                <v:shape id="صورة 54" o:spid="_x0000_s18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">
                  <v:imagedata r:id="rId99" o:title=""/>
                </v:shape>
                <w10:anchorlock/>
              </v:group>
            </w:pict>
          </mc:Fallback>
        </mc:AlternateContent>
      </w:r>
    </w:p>
    <w:p w14:paraId="5E84E39B" w14:textId="7D06823F" w:rsidR="00C9707A" w:rsidRPr="00C9707A" w:rsidRDefault="009F2AAC" w:rsidP="00C9707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60416" behindDoc="1" locked="0" layoutInCell="1" allowOverlap="1" wp14:anchorId="6A73F877" wp14:editId="6CEA11E2">
            <wp:simplePos x="0" y="0"/>
            <wp:positionH relativeFrom="column">
              <wp:posOffset>216535</wp:posOffset>
            </wp:positionH>
            <wp:positionV relativeFrom="paragraph">
              <wp:posOffset>584200</wp:posOffset>
            </wp:positionV>
            <wp:extent cx="1120775" cy="1392555"/>
            <wp:effectExtent l="0" t="0" r="3175" b="0"/>
            <wp:wrapTight wrapText="bothSides">
              <wp:wrapPolygon edited="0">
                <wp:start x="8077" y="0"/>
                <wp:lineTo x="5507" y="2659"/>
                <wp:lineTo x="3671" y="4728"/>
                <wp:lineTo x="2203" y="14774"/>
                <wp:lineTo x="367" y="18025"/>
                <wp:lineTo x="734" y="19502"/>
                <wp:lineTo x="5507" y="19502"/>
                <wp:lineTo x="5140" y="21275"/>
                <wp:lineTo x="6608" y="21275"/>
                <wp:lineTo x="14318" y="20979"/>
                <wp:lineTo x="18357" y="20389"/>
                <wp:lineTo x="18357" y="19502"/>
                <wp:lineTo x="20193" y="15365"/>
                <wp:lineTo x="21294" y="11524"/>
                <wp:lineTo x="16521" y="10047"/>
                <wp:lineTo x="17256" y="3841"/>
                <wp:lineTo x="14318" y="886"/>
                <wp:lineTo x="12483" y="0"/>
                <wp:lineTo x="8077" y="0"/>
              </wp:wrapPolygon>
            </wp:wrapTight>
            <wp:docPr id="1955917474" name="صورة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917474" name="صورة 1955917474"/>
                    <pic:cNvPicPr/>
                  </pic:nvPicPr>
                  <pic:blipFill>
                    <a:blip r:embed="rId143" cstate="print">
                      <a:extLst>
                        <a:ext uri="{28A0092B-C50C-407E-A947-70E740481C1C}">
                          <a14:useLocalDpi xmlns:a14="http://schemas.microsoft.com/office/drawing/2010/main" val="0"/>
                        </a:ext>
                      </a:extLst>
                    </a:blip>
                    <a:stretch>
                      <a:fillRect/>
                    </a:stretch>
                  </pic:blipFill>
                  <pic:spPr>
                    <a:xfrm flipH="1">
                      <a:off x="0" y="0"/>
                      <a:ext cx="1120775" cy="1392555"/>
                    </a:xfrm>
                    <a:prstGeom prst="rect">
                      <a:avLst/>
                    </a:prstGeom>
                  </pic:spPr>
                </pic:pic>
              </a:graphicData>
            </a:graphic>
          </wp:anchor>
        </w:drawing>
      </w:r>
      <w:r w:rsidR="00C9707A" w:rsidRPr="00C9707A">
        <w:rPr>
          <w:rFonts w:ascii="Sakkal Majalla" w:hAnsi="Sakkal Majalla"/>
          <w:sz w:val="34"/>
          <w:rtl/>
        </w:rPr>
        <w:t>الصوت أداة قوية للتأثير. أظهرت دراسة في جامعة كاليفورنيا أن تأثير الصوت في الإقناع يصل إلى 38%.</w:t>
      </w:r>
    </w:p>
    <w:p w14:paraId="2B1C8D19" w14:textId="06B586F1" w:rsidR="00C9707A" w:rsidRPr="00C9707A" w:rsidRDefault="00C9707A" w:rsidP="009F2AAC">
      <w:pPr>
        <w:bidi w:val="0"/>
        <w:spacing w:line="259" w:lineRule="auto"/>
        <w:jc w:val="right"/>
        <w:rPr>
          <w:rFonts w:ascii="Sakkal Majalla" w:hAnsi="Sakkal Majalla"/>
          <w:sz w:val="34"/>
          <w:rtl/>
        </w:rPr>
      </w:pPr>
      <w:r w:rsidRPr="00C9707A">
        <w:rPr>
          <w:rFonts w:ascii="Sakkal Majalla" w:hAnsi="Sakkal Majalla"/>
          <w:sz w:val="34"/>
          <w:rtl/>
        </w:rPr>
        <w:t>تطبيقات عملية:</w:t>
      </w:r>
    </w:p>
    <w:p w14:paraId="015DBF1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تحدث ببطء وثقة (خفض سرعة الكلام بنسبة 20%).</w:t>
      </w:r>
    </w:p>
    <w:p w14:paraId="04799CD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التنويع في النبرة والإيقاع.</w:t>
      </w:r>
    </w:p>
    <w:p w14:paraId="4883C89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تدرب على التنفس العميق من البطن.</w:t>
      </w:r>
    </w:p>
    <w:p w14:paraId="02B41DD1"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خفض نبرة الصوت قليلاً للإشارة إلى الثقة.</w:t>
      </w:r>
    </w:p>
    <w:p w14:paraId="42AD9CFF" w14:textId="6951DE30" w:rsidR="00526AB6" w:rsidRPr="00C9707A" w:rsidRDefault="00526AB6" w:rsidP="00C9707A">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4C5BD45" wp14:editId="065E22E3">
                <wp:extent cx="5731510" cy="891540"/>
                <wp:effectExtent l="0" t="0" r="2540" b="22860"/>
                <wp:docPr id="18501425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34006130" name="مجموعة 47"/>
                        <wpg:cNvGrpSpPr/>
                        <wpg:grpSpPr>
                          <a:xfrm>
                            <a:off x="0" y="0"/>
                            <a:ext cx="5731510" cy="895351"/>
                            <a:chOff x="0" y="0"/>
                            <a:chExt cx="5878196" cy="918845"/>
                          </a:xfrm>
                        </wpg:grpSpPr>
                        <wpg:grpSp>
                          <wpg:cNvPr id="1277247163" name="مجموعة 48"/>
                          <wpg:cNvGrpSpPr/>
                          <wpg:grpSpPr>
                            <a:xfrm>
                              <a:off x="0" y="0"/>
                              <a:ext cx="5878196" cy="918845"/>
                              <a:chOff x="0" y="0"/>
                              <a:chExt cx="6240348" cy="919070"/>
                            </a:xfrm>
                          </wpg:grpSpPr>
                          <wpg:grpSp>
                            <wpg:cNvPr id="677340386" name="مجموعة 49"/>
                            <wpg:cNvGrpSpPr/>
                            <wpg:grpSpPr>
                              <a:xfrm>
                                <a:off x="0" y="169208"/>
                                <a:ext cx="5433072" cy="580613"/>
                                <a:chOff x="0" y="169208"/>
                                <a:chExt cx="5433072" cy="580613"/>
                              </a:xfrm>
                            </wpg:grpSpPr>
                            <wps:wsp>
                              <wps:cNvPr id="4230912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59638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05755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3055726" name="مربع نص 41"/>
                          <wps:cNvSpPr txBox="1"/>
                          <wps:spPr>
                            <a:xfrm>
                              <a:off x="204466" y="257055"/>
                              <a:ext cx="4615440" cy="389397"/>
                            </a:xfrm>
                            <a:prstGeom prst="rect">
                              <a:avLst/>
                            </a:prstGeom>
                            <a:noFill/>
                          </wps:spPr>
                          <wps:txbx>
                            <w:txbxContent>
                              <w:p w14:paraId="196CB1D7" w14:textId="168BEE51"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الرابعة: إتقان فن الإنصات العميق</w:t>
                                </w:r>
                              </w:p>
                            </w:txbxContent>
                          </wps:txbx>
                          <wps:bodyPr wrap="square" rtlCol="1">
                            <a:spAutoFit/>
                          </wps:bodyPr>
                        </wps:wsp>
                      </wpg:grpSp>
                      <pic:pic xmlns:pic="http://schemas.openxmlformats.org/drawingml/2006/picture">
                        <pic:nvPicPr>
                          <pic:cNvPr id="46155385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C5BD45" id="_x0000_s18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ip3M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8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">
                  <v:group id="مجموعة 48" o:spid="_x0000_s18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">
                    <v:group id="مجموعة 49" o:spid="_x0000_s18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">
                      <v:shape id="شكل حر 50" o:spid="_x0000_s18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" fillcolor="#a5a5a5 [2092]" stroked="f" strokeweight="1pt">
                        <v:stroke joinstyle="miter"/>
                      </v:roundrect>
                    </v:group>
                    <v:oval id="شكل بيضاوي 52" o:spid="_x0000_s18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" filled="f" strokecolor="#168489" strokeweight="1pt">
                      <v:stroke joinstyle="miter"/>
                    </v:oval>
                  </v:group>
                  <v:shape id="مربع نص 41" o:spid="_x0000_s184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" filled="f" stroked="f">
                    <v:textbox style="mso-fit-shape-to-text:t">
                      <w:txbxContent>
                        <w:p w14:paraId="196CB1D7" w14:textId="168BEE51"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الرابعة: إتقان فن الإنصات العميق</w:t>
                          </w:r>
                        </w:p>
                      </w:txbxContent>
                    </v:textbox>
                  </v:shape>
                </v:group>
                <v:shape id="صورة 54" o:spid="_x0000_s18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">
                  <v:imagedata r:id="rId99" o:title=""/>
                </v:shape>
                <w10:anchorlock/>
              </v:group>
            </w:pict>
          </mc:Fallback>
        </mc:AlternateContent>
      </w:r>
    </w:p>
    <w:p w14:paraId="3DDA0089" w14:textId="77777777" w:rsidR="00C9707A" w:rsidRPr="00C9707A" w:rsidRDefault="00C9707A" w:rsidP="00C9707A">
      <w:pPr>
        <w:spacing w:line="259" w:lineRule="auto"/>
        <w:rPr>
          <w:rFonts w:ascii="Sakkal Majalla" w:hAnsi="Sakkal Majalla"/>
          <w:sz w:val="34"/>
          <w:rtl/>
        </w:rPr>
      </w:pPr>
      <w:r w:rsidRPr="001A45FE">
        <w:rPr>
          <w:rFonts w:ascii="Sakkal Majalla" w:hAnsi="Sakkal Majalla"/>
          <w:sz w:val="34"/>
          <w:highlight w:val="lightGray"/>
          <w:rtl/>
        </w:rPr>
        <w:t>قال الله تعالى: "الَّذِينَ يَسْتَمِعُونَ الْقَوْلَ فَيَتَّبِعُونَ أَحْسَنَهُ" (الزمر: 18).</w:t>
      </w:r>
      <w:r w:rsidRPr="00C9707A">
        <w:rPr>
          <w:rFonts w:ascii="Sakkal Majalla" w:hAnsi="Sakkal Majalla"/>
          <w:sz w:val="34"/>
          <w:rtl/>
        </w:rPr>
        <w:t xml:space="preserve"> الإنصات الفعال من أقوى أدوات الكاريزما.</w:t>
      </w:r>
    </w:p>
    <w:p w14:paraId="6F534BBA" w14:textId="394A549A"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698D151B" w14:textId="54810F5B" w:rsidR="00C9707A" w:rsidRPr="00C9707A" w:rsidRDefault="009F2AAC" w:rsidP="00C9707A">
      <w:pPr>
        <w:spacing w:line="259" w:lineRule="auto"/>
        <w:rPr>
          <w:rFonts w:ascii="Sakkal Majalla" w:hAnsi="Sakkal Majalla"/>
          <w:sz w:val="34"/>
          <w:rtl/>
        </w:rPr>
      </w:pPr>
      <w:r>
        <w:rPr>
          <w:rFonts w:ascii="Sakkal Majalla" w:hAnsi="Sakkal Majalla"/>
          <w:noProof/>
          <w:sz w:val="34"/>
          <w:rtl/>
          <w:lang w:val="ar-SA"/>
        </w:rPr>
        <w:lastRenderedPageBreak/>
        <w:drawing>
          <wp:anchor distT="0" distB="0" distL="114300" distR="114300" simplePos="0" relativeHeight="252861440" behindDoc="1" locked="0" layoutInCell="1" allowOverlap="1" wp14:anchorId="2D983E6F" wp14:editId="7CFC0F76">
            <wp:simplePos x="0" y="0"/>
            <wp:positionH relativeFrom="column">
              <wp:posOffset>388620</wp:posOffset>
            </wp:positionH>
            <wp:positionV relativeFrom="paragraph">
              <wp:posOffset>53340</wp:posOffset>
            </wp:positionV>
            <wp:extent cx="762000" cy="762000"/>
            <wp:effectExtent l="0" t="0" r="0" b="0"/>
            <wp:wrapTight wrapText="bothSides">
              <wp:wrapPolygon edited="0">
                <wp:start x="6480" y="0"/>
                <wp:lineTo x="0" y="9180"/>
                <wp:lineTo x="0" y="21060"/>
                <wp:lineTo x="21060" y="21060"/>
                <wp:lineTo x="21060" y="9180"/>
                <wp:lineTo x="16740" y="0"/>
                <wp:lineTo x="6480" y="0"/>
              </wp:wrapPolygon>
            </wp:wrapTight>
            <wp:docPr id="1046731525" name="صورة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731525" name="صورة 1046731525"/>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762000" cy="762000"/>
                    </a:xfrm>
                    <a:prstGeom prst="rect">
                      <a:avLst/>
                    </a:prstGeom>
                  </pic:spPr>
                </pic:pic>
              </a:graphicData>
            </a:graphic>
            <wp14:sizeRelH relativeFrom="margin">
              <wp14:pctWidth>0</wp14:pctWidth>
            </wp14:sizeRelH>
            <wp14:sizeRelV relativeFrom="margin">
              <wp14:pctHeight>0</wp14:pctHeight>
            </wp14:sizeRelV>
          </wp:anchor>
        </w:drawing>
      </w:r>
      <w:r w:rsidR="00C9707A" w:rsidRPr="00C9707A">
        <w:rPr>
          <w:rFonts w:ascii="Sakkal Majalla" w:hAnsi="Sakkal Majalla"/>
          <w:sz w:val="34"/>
          <w:rtl/>
        </w:rPr>
        <w:t>- استمع بهدف الفهم وليس الرد.</w:t>
      </w:r>
    </w:p>
    <w:p w14:paraId="646F946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الأسئلة المفتوحة لتعميق الحوار.</w:t>
      </w:r>
    </w:p>
    <w:p w14:paraId="279E482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أظهر اهتماماً حقيقياً من خلال لغة الجسد والتعبيرات الوجهية.</w:t>
      </w:r>
    </w:p>
    <w:p w14:paraId="7E43EF17"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لخص ما سمعته قبل الرد.</w:t>
      </w:r>
    </w:p>
    <w:p w14:paraId="49CB9FE6" w14:textId="79D02942" w:rsidR="00526AB6" w:rsidRPr="00C9707A" w:rsidRDefault="00526AB6" w:rsidP="00C9707A">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1CBC9A1" wp14:editId="6519F609">
                <wp:extent cx="5731510" cy="891540"/>
                <wp:effectExtent l="0" t="0" r="2540" b="22860"/>
                <wp:docPr id="21334640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01630764" name="مجموعة 47"/>
                        <wpg:cNvGrpSpPr/>
                        <wpg:grpSpPr>
                          <a:xfrm>
                            <a:off x="0" y="0"/>
                            <a:ext cx="5731510" cy="895351"/>
                            <a:chOff x="0" y="0"/>
                            <a:chExt cx="5878196" cy="918845"/>
                          </a:xfrm>
                        </wpg:grpSpPr>
                        <wpg:grpSp>
                          <wpg:cNvPr id="607074292" name="مجموعة 48"/>
                          <wpg:cNvGrpSpPr/>
                          <wpg:grpSpPr>
                            <a:xfrm>
                              <a:off x="0" y="0"/>
                              <a:ext cx="5878196" cy="918845"/>
                              <a:chOff x="0" y="0"/>
                              <a:chExt cx="6240348" cy="919070"/>
                            </a:xfrm>
                          </wpg:grpSpPr>
                          <wpg:grpSp>
                            <wpg:cNvPr id="994652055" name="مجموعة 49"/>
                            <wpg:cNvGrpSpPr/>
                            <wpg:grpSpPr>
                              <a:xfrm>
                                <a:off x="0" y="169208"/>
                                <a:ext cx="5433072" cy="580613"/>
                                <a:chOff x="0" y="169208"/>
                                <a:chExt cx="5433072" cy="580613"/>
                              </a:xfrm>
                            </wpg:grpSpPr>
                            <wps:wsp>
                              <wps:cNvPr id="19206617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91718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39790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8586495" name="مربع نص 41"/>
                          <wps:cNvSpPr txBox="1"/>
                          <wps:spPr>
                            <a:xfrm>
                              <a:off x="204466" y="257055"/>
                              <a:ext cx="4615440" cy="389397"/>
                            </a:xfrm>
                            <a:prstGeom prst="rect">
                              <a:avLst/>
                            </a:prstGeom>
                            <a:noFill/>
                          </wps:spPr>
                          <wps:txbx>
                            <w:txbxContent>
                              <w:p w14:paraId="23C22627" w14:textId="127626B7"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الخامسة: تطوير الذكاء العاطفي</w:t>
                                </w:r>
                              </w:p>
                            </w:txbxContent>
                          </wps:txbx>
                          <wps:bodyPr wrap="square" rtlCol="1">
                            <a:spAutoFit/>
                          </wps:bodyPr>
                        </wps:wsp>
                      </wpg:grpSp>
                      <pic:pic xmlns:pic="http://schemas.openxmlformats.org/drawingml/2006/picture">
                        <pic:nvPicPr>
                          <pic:cNvPr id="705535604"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CBC9A1" id="_x0000_s18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cKvqW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8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">
                  <v:group id="مجموعة 48" o:spid="_x0000_s18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">
                    <v:group id="مجموعة 49" o:spid="_x0000_s18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">
                      <v:shape id="شكل حر 50" o:spid="_x0000_s18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" fillcolor="#a5a5a5 [2092]" stroked="f" strokeweight="1pt">
                        <v:stroke joinstyle="miter"/>
                      </v:roundrect>
                    </v:group>
                    <v:oval id="شكل بيضاوي 52" o:spid="_x0000_s18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" filled="f" strokecolor="#168489" strokeweight="1pt">
                      <v:stroke joinstyle="miter"/>
                    </v:oval>
                  </v:group>
                  <v:shape id="مربع نص 41" o:spid="_x0000_s185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" filled="f" stroked="f">
                    <v:textbox style="mso-fit-shape-to-text:t">
                      <w:txbxContent>
                        <w:p w14:paraId="23C22627" w14:textId="127626B7"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الخامسة: تطوير الذكاء العاطفي</w:t>
                          </w:r>
                        </w:p>
                      </w:txbxContent>
                    </v:textbox>
                  </v:shape>
                </v:group>
                <v:shape id="صورة 54" o:spid="_x0000_s18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">
                  <v:imagedata r:id="rId99" o:title=""/>
                </v:shape>
                <w10:anchorlock/>
              </v:group>
            </w:pict>
          </mc:Fallback>
        </mc:AlternateContent>
      </w:r>
    </w:p>
    <w:p w14:paraId="79E8D21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الأشخاص الكاريزميون يتمتعون بذكاء عاطفي مرتفع. أظهرت دراسات دانيال جولمان أن الذكاء العاطفي يشكل 90% من عوامل النجاح للقادة.</w:t>
      </w:r>
    </w:p>
    <w:p w14:paraId="73D19B7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4B462B0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تعرف على مشاعرك وكيفية إدارتها.</w:t>
      </w:r>
    </w:p>
    <w:p w14:paraId="5DED7CB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طور قدرتك على قراءة مشاعر الآخرين.</w:t>
      </w:r>
    </w:p>
    <w:p w14:paraId="7AD5614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اعمل على تنمية التعاطف الفعال.</w:t>
      </w:r>
    </w:p>
    <w:p w14:paraId="6701A580"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التأمل لزيادة الوعي الذاتي.</w:t>
      </w:r>
    </w:p>
    <w:p w14:paraId="2291DC6A" w14:textId="73F1F6DB" w:rsidR="00526AB6" w:rsidRPr="00C9707A" w:rsidRDefault="00526AB6" w:rsidP="00C9707A">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4982725" wp14:editId="17562682">
                <wp:extent cx="5731510" cy="891540"/>
                <wp:effectExtent l="0" t="0" r="2540" b="22860"/>
                <wp:docPr id="126724083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5630512" name="مجموعة 47"/>
                        <wpg:cNvGrpSpPr/>
                        <wpg:grpSpPr>
                          <a:xfrm>
                            <a:off x="0" y="0"/>
                            <a:ext cx="5731510" cy="895351"/>
                            <a:chOff x="0" y="0"/>
                            <a:chExt cx="5878196" cy="918845"/>
                          </a:xfrm>
                        </wpg:grpSpPr>
                        <wpg:grpSp>
                          <wpg:cNvPr id="1407490630" name="مجموعة 48"/>
                          <wpg:cNvGrpSpPr/>
                          <wpg:grpSpPr>
                            <a:xfrm>
                              <a:off x="0" y="0"/>
                              <a:ext cx="5878196" cy="918845"/>
                              <a:chOff x="0" y="0"/>
                              <a:chExt cx="6240348" cy="919070"/>
                            </a:xfrm>
                          </wpg:grpSpPr>
                          <wpg:grpSp>
                            <wpg:cNvPr id="1348326356" name="مجموعة 49"/>
                            <wpg:cNvGrpSpPr/>
                            <wpg:grpSpPr>
                              <a:xfrm>
                                <a:off x="0" y="169208"/>
                                <a:ext cx="5433072" cy="580613"/>
                                <a:chOff x="0" y="169208"/>
                                <a:chExt cx="5433072" cy="580613"/>
                              </a:xfrm>
                            </wpg:grpSpPr>
                            <wps:wsp>
                              <wps:cNvPr id="8250310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39116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08798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7954828" name="مربع نص 41"/>
                          <wps:cNvSpPr txBox="1"/>
                          <wps:spPr>
                            <a:xfrm>
                              <a:off x="204466" y="257055"/>
                              <a:ext cx="4615440" cy="389397"/>
                            </a:xfrm>
                            <a:prstGeom prst="rect">
                              <a:avLst/>
                            </a:prstGeom>
                            <a:noFill/>
                          </wps:spPr>
                          <wps:txbx>
                            <w:txbxContent>
                              <w:p w14:paraId="50C18295" w14:textId="3AC8C1D7"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السادسة: إتقان فن سرد القصص</w:t>
                                </w:r>
                              </w:p>
                            </w:txbxContent>
                          </wps:txbx>
                          <wps:bodyPr wrap="square" rtlCol="1">
                            <a:spAutoFit/>
                          </wps:bodyPr>
                        </wps:wsp>
                      </wpg:grpSp>
                      <pic:pic xmlns:pic="http://schemas.openxmlformats.org/drawingml/2006/picture">
                        <pic:nvPicPr>
                          <pic:cNvPr id="194664438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982725" id="_x0000_s18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k9F35sHAAD5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8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">
                  <v:group id="مجموعة 48" o:spid="_x0000_s18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">
                    <v:group id="مجموعة 49" o:spid="_x0000_s18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">
                      <v:shape id="شكل حر 50" o:spid="_x0000_s18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" fillcolor="#a5a5a5 [2092]" stroked="f" strokeweight="1pt">
                        <v:stroke joinstyle="miter"/>
                      </v:roundrect>
                    </v:group>
                    <v:oval id="شكل بيضاوي 52" o:spid="_x0000_s18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" filled="f" strokecolor="#168489" strokeweight="1pt">
                      <v:stroke joinstyle="miter"/>
                    </v:oval>
                  </v:group>
                  <v:shape id="مربع نص 41" o:spid="_x0000_s18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" filled="f" stroked="f">
                    <v:textbox style="mso-fit-shape-to-text:t">
                      <w:txbxContent>
                        <w:p w14:paraId="50C18295" w14:textId="3AC8C1D7"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السادسة: إتقان فن سرد القصص</w:t>
                          </w:r>
                        </w:p>
                      </w:txbxContent>
                    </v:textbox>
                  </v:shape>
                </v:group>
                <v:shape id="صورة 54" o:spid="_x0000_s18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">
                  <v:imagedata r:id="rId99" o:title=""/>
                </v:shape>
                <w10:anchorlock/>
              </v:group>
            </w:pict>
          </mc:Fallback>
        </mc:AlternateContent>
      </w:r>
    </w:p>
    <w:p w14:paraId="6C49EAC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القصص تحرك المشاعر وتخلق روابط قوية. أظهرت دراسات علم الأعصاب أن العقل البشري مبرمج للاستجابة للقصص أكثر من الحقائق المجردة.</w:t>
      </w:r>
    </w:p>
    <w:p w14:paraId="6AC0817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7633ED2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جمع قصص شخصية ملهمة من تجاربك.</w:t>
      </w:r>
    </w:p>
    <w:p w14:paraId="411EB89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تعلم بنية القصة الفعالة (الصراع، التحول، الحل).</w:t>
      </w:r>
    </w:p>
    <w:p w14:paraId="529CE37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التفاصيل الحسية لجعل القصة حية.</w:t>
      </w:r>
    </w:p>
    <w:p w14:paraId="67CECE7A" w14:textId="77777777" w:rsidR="00C9707A" w:rsidRDefault="00C9707A" w:rsidP="00C9707A">
      <w:pPr>
        <w:spacing w:line="259" w:lineRule="auto"/>
        <w:rPr>
          <w:rFonts w:ascii="Sakkal Majalla" w:hAnsi="Sakkal Majalla"/>
          <w:sz w:val="34"/>
          <w:rtl/>
        </w:rPr>
      </w:pPr>
      <w:r w:rsidRPr="00C9707A">
        <w:rPr>
          <w:rFonts w:ascii="Sakkal Majalla" w:hAnsi="Sakkal Majalla"/>
          <w:sz w:val="34"/>
          <w:rtl/>
        </w:rPr>
        <w:t>- اربط القصة بالدرس أو الفكرة التي تريد إيصالها.</w:t>
      </w:r>
    </w:p>
    <w:p w14:paraId="03D40966" w14:textId="747F6223" w:rsidR="00C9707A" w:rsidRPr="00526AB6" w:rsidRDefault="00526AB6" w:rsidP="005639EC">
      <w:pPr>
        <w:keepNext/>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2B583E90" wp14:editId="418CB8AF">
                <wp:extent cx="5731510" cy="891540"/>
                <wp:effectExtent l="0" t="0" r="2540" b="22860"/>
                <wp:docPr id="3203158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5131175" name="مجموعة 47"/>
                        <wpg:cNvGrpSpPr/>
                        <wpg:grpSpPr>
                          <a:xfrm>
                            <a:off x="0" y="0"/>
                            <a:ext cx="5731510" cy="895351"/>
                            <a:chOff x="0" y="0"/>
                            <a:chExt cx="5878196" cy="918845"/>
                          </a:xfrm>
                        </wpg:grpSpPr>
                        <wpg:grpSp>
                          <wpg:cNvPr id="1830074128" name="مجموعة 48"/>
                          <wpg:cNvGrpSpPr/>
                          <wpg:grpSpPr>
                            <a:xfrm>
                              <a:off x="0" y="0"/>
                              <a:ext cx="5878196" cy="918845"/>
                              <a:chOff x="0" y="0"/>
                              <a:chExt cx="6240348" cy="919070"/>
                            </a:xfrm>
                          </wpg:grpSpPr>
                          <wpg:grpSp>
                            <wpg:cNvPr id="1514380653" name="مجموعة 49"/>
                            <wpg:cNvGrpSpPr/>
                            <wpg:grpSpPr>
                              <a:xfrm>
                                <a:off x="0" y="169208"/>
                                <a:ext cx="5433072" cy="580613"/>
                                <a:chOff x="0" y="169208"/>
                                <a:chExt cx="5433072" cy="580613"/>
                              </a:xfrm>
                            </wpg:grpSpPr>
                            <wps:wsp>
                              <wps:cNvPr id="20833790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7358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3804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3422587" name="مربع نص 41"/>
                          <wps:cNvSpPr txBox="1"/>
                          <wps:spPr>
                            <a:xfrm>
                              <a:off x="204466" y="256923"/>
                              <a:ext cx="4615440" cy="389397"/>
                            </a:xfrm>
                            <a:prstGeom prst="rect">
                              <a:avLst/>
                            </a:prstGeom>
                            <a:noFill/>
                          </wps:spPr>
                          <wps:txbx>
                            <w:txbxContent>
                              <w:p w14:paraId="458B4543" w14:textId="0A020F31"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السابعة: تطوير الشغف والحماس الأصيل</w:t>
                                </w:r>
                              </w:p>
                            </w:txbxContent>
                          </wps:txbx>
                          <wps:bodyPr wrap="square" rtlCol="1">
                            <a:spAutoFit/>
                          </wps:bodyPr>
                        </wps:wsp>
                      </wpg:grpSp>
                      <pic:pic xmlns:pic="http://schemas.openxmlformats.org/drawingml/2006/picture">
                        <pic:nvPicPr>
                          <pic:cNvPr id="125635948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B583E90" id="_x0000_s18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dzSmQcAAPw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IF3NK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8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">
                  <v:group id="مجموعة 48" o:spid="_x0000_s18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">
                    <v:group id="مجموعة 49" o:spid="_x0000_s18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">
                      <v:shape id="شكل حر 50" o:spid="_x0000_s18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" fillcolor="#a5a5a5 [2092]" stroked="f" strokeweight="1pt">
                        <v:stroke joinstyle="miter"/>
                      </v:roundrect>
                    </v:group>
                    <v:oval id="شكل بيضاوي 52" o:spid="_x0000_s18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" filled="f" strokecolor="#168489" strokeweight="1pt">
                      <v:stroke joinstyle="miter"/>
                    </v:oval>
                  </v:group>
                  <v:shape id="مربع نص 41" o:spid="_x0000_s1868"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" filled="f" stroked="f">
                    <v:textbox style="mso-fit-shape-to-text:t">
                      <w:txbxContent>
                        <w:p w14:paraId="458B4543" w14:textId="0A020F31"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السابعة: تطوير الشغف والحماس الأصيل</w:t>
                          </w:r>
                        </w:p>
                      </w:txbxContent>
                    </v:textbox>
                  </v:shape>
                </v:group>
                <v:shape id="صورة 54" o:spid="_x0000_s18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">
                  <v:imagedata r:id="rId99" o:title=""/>
                </v:shape>
                <w10:anchorlock/>
              </v:group>
            </w:pict>
          </mc:Fallback>
        </mc:AlternateContent>
      </w:r>
    </w:p>
    <w:p w14:paraId="787930D1"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hint="cs"/>
          <w:sz w:val="34"/>
          <w:rtl/>
        </w:rPr>
        <w:t>ا</w:t>
      </w:r>
      <w:r w:rsidRPr="00C9707A">
        <w:rPr>
          <w:rFonts w:ascii="Sakkal Majalla" w:hAnsi="Sakkal Majalla"/>
          <w:sz w:val="34"/>
          <w:rtl/>
        </w:rPr>
        <w:t>لشغف معدي. أظهرت دراسة نشرتها جامعة هارفارد أن الحماس الحقيقي يمكن أن ينتقل إلى الآخرين من خلال "العدوى العاطفية".</w:t>
      </w:r>
    </w:p>
    <w:p w14:paraId="5C52CCEB" w14:textId="5B911E39"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6F8C2B1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اكتشف ما يثير شغفك حقاً في موضوعك.</w:t>
      </w:r>
    </w:p>
    <w:p w14:paraId="6F5EC5E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ربط الموضوع بقيمك الشخصية.</w:t>
      </w:r>
    </w:p>
    <w:p w14:paraId="21DB557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لغة جسد حماسية عند التحدث.</w:t>
      </w:r>
    </w:p>
    <w:p w14:paraId="766B47C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شارك سبب أهمية الموضوع بالنسبة لك شخصياً.</w:t>
      </w:r>
    </w:p>
    <w:p w14:paraId="2B61EE49" w14:textId="66FF3C03" w:rsidR="00526AB6" w:rsidRPr="00526AB6" w:rsidRDefault="00526AB6" w:rsidP="001344C5">
      <w:pPr>
        <w:spacing w:line="259" w:lineRule="auto"/>
        <w:rPr>
          <w:rFonts w:eastAsia="Calibri" w:hAnsi="Adobe Arabic" w:cs="Adobe Arabic"/>
          <w:b/>
          <w:bCs/>
          <w:color w:val="FFFFFF"/>
          <w:kern w:val="24"/>
          <w:sz w:val="36"/>
          <w:szCs w:val="36"/>
          <w:rtl/>
          <w:lang w:bidi="ar-EG"/>
        </w:rPr>
      </w:pPr>
      <w:r w:rsidRPr="002A078C">
        <w:rPr>
          <w:rFonts w:ascii="Sakkal Majalla" w:hAnsi="Sakkal Majalla"/>
          <w:noProof/>
          <w:sz w:val="34"/>
          <w:lang w:bidi="ar-EG"/>
        </w:rPr>
        <mc:AlternateContent>
          <mc:Choice Requires="wpg">
            <w:drawing>
              <wp:inline distT="0" distB="0" distL="0" distR="0" wp14:anchorId="114CDE2B" wp14:editId="1B6D05BA">
                <wp:extent cx="5731510" cy="891540"/>
                <wp:effectExtent l="0" t="0" r="2540" b="22860"/>
                <wp:docPr id="10789734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62627245" name="مجموعة 47"/>
                        <wpg:cNvGrpSpPr/>
                        <wpg:grpSpPr>
                          <a:xfrm>
                            <a:off x="0" y="0"/>
                            <a:ext cx="5731510" cy="895351"/>
                            <a:chOff x="0" y="0"/>
                            <a:chExt cx="5878196" cy="918845"/>
                          </a:xfrm>
                        </wpg:grpSpPr>
                        <wpg:grpSp>
                          <wpg:cNvPr id="430490511" name="مجموعة 48"/>
                          <wpg:cNvGrpSpPr/>
                          <wpg:grpSpPr>
                            <a:xfrm>
                              <a:off x="0" y="0"/>
                              <a:ext cx="5878196" cy="918845"/>
                              <a:chOff x="0" y="0"/>
                              <a:chExt cx="6240348" cy="919070"/>
                            </a:xfrm>
                          </wpg:grpSpPr>
                          <wpg:grpSp>
                            <wpg:cNvPr id="1854743651" name="مجموعة 49"/>
                            <wpg:cNvGrpSpPr/>
                            <wpg:grpSpPr>
                              <a:xfrm>
                                <a:off x="0" y="169208"/>
                                <a:ext cx="5433072" cy="580613"/>
                                <a:chOff x="0" y="169208"/>
                                <a:chExt cx="5433072" cy="580613"/>
                              </a:xfrm>
                            </wpg:grpSpPr>
                            <wps:wsp>
                              <wps:cNvPr id="2261435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5264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068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5635262" name="مربع نص 41"/>
                          <wps:cNvSpPr txBox="1"/>
                          <wps:spPr>
                            <a:xfrm>
                              <a:off x="204466" y="257055"/>
                              <a:ext cx="4615440" cy="389397"/>
                            </a:xfrm>
                            <a:prstGeom prst="rect">
                              <a:avLst/>
                            </a:prstGeom>
                            <a:noFill/>
                          </wps:spPr>
                          <wps:txbx>
                            <w:txbxContent>
                              <w:p w14:paraId="4E95E318" w14:textId="495CC51B"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الثامنة: تطوير حس الفكاهة الذكي</w:t>
                                </w:r>
                              </w:p>
                            </w:txbxContent>
                          </wps:txbx>
                          <wps:bodyPr wrap="square" rtlCol="1">
                            <a:spAutoFit/>
                          </wps:bodyPr>
                        </wps:wsp>
                      </wpg:grpSp>
                      <pic:pic xmlns:pic="http://schemas.openxmlformats.org/drawingml/2006/picture">
                        <pic:nvPicPr>
                          <pic:cNvPr id="117580396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4CDE2B" id="_x0000_s18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ygjTmwcAAPY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coI05sHAAD2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8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">
                  <v:group id="مجموعة 48" o:spid="_x0000_s18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">
                    <v:group id="مجموعة 49" o:spid="_x0000_s18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">
                      <v:shape id="شكل حر 50" o:spid="_x0000_s18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" fillcolor="#a5a5a5 [2092]" stroked="f" strokeweight="1pt">
                        <v:stroke joinstyle="miter"/>
                      </v:roundrect>
                    </v:group>
                    <v:oval id="شكل بيضاوي 52" o:spid="_x0000_s18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" filled="f" strokecolor="#168489" strokeweight="1pt">
                      <v:stroke joinstyle="miter"/>
                    </v:oval>
                  </v:group>
                  <v:shape id="مربع نص 41" o:spid="_x0000_s187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" filled="f" stroked="f">
                    <v:textbox style="mso-fit-shape-to-text:t">
                      <w:txbxContent>
                        <w:p w14:paraId="4E95E318" w14:textId="495CC51B"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الثامنة: تطوير حس الفكاهة الذكي</w:t>
                          </w:r>
                        </w:p>
                      </w:txbxContent>
                    </v:textbox>
                  </v:shape>
                </v:group>
                <v:shape id="صورة 54" o:spid="_x0000_s18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">
                  <v:imagedata r:id="rId99" o:title=""/>
                </v:shape>
                <w10:anchorlock/>
              </v:group>
            </w:pict>
          </mc:Fallback>
        </mc:AlternateContent>
      </w:r>
    </w:p>
    <w:p w14:paraId="0DB93111"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الفكاهة تبني جسوراً مع الآخرين. أظهرت دراسات نفسية أن استخدام الفكاهة المناسبة يزيد من جاذبية المتحدث بنسبة 30%.</w:t>
      </w:r>
    </w:p>
    <w:p w14:paraId="149C0CE1"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41A6D3F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الفكاهة الخفيفة وغير المسيئة.</w:t>
      </w:r>
    </w:p>
    <w:p w14:paraId="381E04A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تعلم توقيت استخدام الفكاهة.</w:t>
      </w:r>
    </w:p>
    <w:p w14:paraId="72A5E37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امتلك القدرة على الضحك على نفسك.</w:t>
      </w:r>
    </w:p>
    <w:p w14:paraId="61145A2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تجنب النكات على حساب الآخرين.</w:t>
      </w:r>
    </w:p>
    <w:p w14:paraId="64D3187A" w14:textId="6F1D3E4E" w:rsidR="00C9707A" w:rsidRPr="00A336F1" w:rsidRDefault="00526AB6" w:rsidP="00526AB6">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61571187" wp14:editId="40CD4163">
                <wp:extent cx="5731510" cy="891540"/>
                <wp:effectExtent l="0" t="0" r="2540" b="22860"/>
                <wp:docPr id="188149643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98564487" name="مجموعة 47"/>
                        <wpg:cNvGrpSpPr/>
                        <wpg:grpSpPr>
                          <a:xfrm>
                            <a:off x="0" y="0"/>
                            <a:ext cx="5731510" cy="895351"/>
                            <a:chOff x="0" y="0"/>
                            <a:chExt cx="5878196" cy="918845"/>
                          </a:xfrm>
                        </wpg:grpSpPr>
                        <wpg:grpSp>
                          <wpg:cNvPr id="1382844096" name="مجموعة 48"/>
                          <wpg:cNvGrpSpPr/>
                          <wpg:grpSpPr>
                            <a:xfrm>
                              <a:off x="0" y="0"/>
                              <a:ext cx="5878196" cy="918845"/>
                              <a:chOff x="0" y="0"/>
                              <a:chExt cx="6240348" cy="919070"/>
                            </a:xfrm>
                          </wpg:grpSpPr>
                          <wpg:grpSp>
                            <wpg:cNvPr id="1551901309" name="مجموعة 49"/>
                            <wpg:cNvGrpSpPr/>
                            <wpg:grpSpPr>
                              <a:xfrm>
                                <a:off x="0" y="169208"/>
                                <a:ext cx="5433072" cy="580613"/>
                                <a:chOff x="0" y="169208"/>
                                <a:chExt cx="5433072" cy="580613"/>
                              </a:xfrm>
                            </wpg:grpSpPr>
                            <wps:wsp>
                              <wps:cNvPr id="3359750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4396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28378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4518112" name="مربع نص 41"/>
                          <wps:cNvSpPr txBox="1"/>
                          <wps:spPr>
                            <a:xfrm>
                              <a:off x="204466" y="257055"/>
                              <a:ext cx="4615440" cy="389397"/>
                            </a:xfrm>
                            <a:prstGeom prst="rect">
                              <a:avLst/>
                            </a:prstGeom>
                            <a:noFill/>
                          </wps:spPr>
                          <wps:txbx>
                            <w:txbxContent>
                              <w:p w14:paraId="40817C53" w14:textId="78910943"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التاسعة: تطوير الأصالة والصدق</w:t>
                                </w:r>
                              </w:p>
                            </w:txbxContent>
                          </wps:txbx>
                          <wps:bodyPr wrap="square" rtlCol="1">
                            <a:spAutoFit/>
                          </wps:bodyPr>
                        </wps:wsp>
                      </wpg:grpSp>
                      <pic:pic xmlns:pic="http://schemas.openxmlformats.org/drawingml/2006/picture">
                        <pic:nvPicPr>
                          <pic:cNvPr id="107247738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1571187" id="_x0000_s18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PsC9mQcAAPk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Y+wL2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8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">
                  <v:group id="مجموعة 48" o:spid="_x0000_s18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">
                    <v:group id="مجموعة 49" o:spid="_x0000_s18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">
                      <v:shape id="شكل حر 50" o:spid="_x0000_s18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" fillcolor="#a5a5a5 [2092]" stroked="f" strokeweight="1pt">
                        <v:stroke joinstyle="miter"/>
                      </v:roundrect>
                    </v:group>
                    <v:oval id="شكل بيضاوي 52" o:spid="_x0000_s18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" filled="f" strokecolor="#168489" strokeweight="1pt">
                      <v:stroke joinstyle="miter"/>
                    </v:oval>
                  </v:group>
                  <v:shape id="مربع نص 41" o:spid="_x0000_s188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" filled="f" stroked="f">
                    <v:textbox style="mso-fit-shape-to-text:t">
                      <w:txbxContent>
                        <w:p w14:paraId="40817C53" w14:textId="78910943"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التاسعة: تطوير الأصالة والصدق</w:t>
                          </w:r>
                        </w:p>
                      </w:txbxContent>
                    </v:textbox>
                  </v:shape>
                </v:group>
                <v:shape id="صورة 54" o:spid="_x0000_s18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">
                  <v:imagedata r:id="rId99" o:title=""/>
                </v:shape>
                <w10:anchorlock/>
              </v:group>
            </w:pict>
          </mc:Fallback>
        </mc:AlternateContent>
      </w:r>
    </w:p>
    <w:p w14:paraId="115EF4C3" w14:textId="77777777" w:rsidR="00C9707A" w:rsidRPr="00C9707A" w:rsidRDefault="00C9707A" w:rsidP="00C9707A">
      <w:pPr>
        <w:spacing w:line="259" w:lineRule="auto"/>
        <w:rPr>
          <w:rFonts w:ascii="Sakkal Majalla" w:hAnsi="Sakkal Majalla"/>
          <w:sz w:val="34"/>
          <w:rtl/>
        </w:rPr>
      </w:pPr>
      <w:r w:rsidRPr="001A45FE">
        <w:rPr>
          <w:rFonts w:ascii="Sakkal Majalla" w:hAnsi="Sakkal Majalla"/>
          <w:sz w:val="34"/>
          <w:highlight w:val="lightGray"/>
          <w:rtl/>
        </w:rPr>
        <w:t>قال النبي صلى الله عليه وسلم: "عليكم بالصدق فإن الصدق يهدي إلى البر" (متفق عليه).</w:t>
      </w:r>
      <w:r w:rsidRPr="00C9707A">
        <w:rPr>
          <w:rFonts w:ascii="Sakkal Majalla" w:hAnsi="Sakkal Majalla"/>
          <w:sz w:val="34"/>
          <w:rtl/>
        </w:rPr>
        <w:t xml:space="preserve"> الكاريزما الحقيقية تنبع من الأصالة.</w:t>
      </w:r>
    </w:p>
    <w:p w14:paraId="02E09AA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7D99F33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كن نفسك ولا تتصنع شخصية أخرى.</w:t>
      </w:r>
    </w:p>
    <w:p w14:paraId="1615BE63"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lastRenderedPageBreak/>
        <w:t>- اعترف بأخطائك وتعلم منها.</w:t>
      </w:r>
    </w:p>
    <w:p w14:paraId="5B35A82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شارك قصصاً حقيقية عن نجاحاتك وإخفاقاتك.</w:t>
      </w:r>
    </w:p>
    <w:p w14:paraId="3481490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عبر عن آرائك بصدق مع احترام آراء الآخرين.</w:t>
      </w:r>
    </w:p>
    <w:p w14:paraId="3CCBB3B8" w14:textId="36BF97DB" w:rsidR="00C9707A" w:rsidRPr="001344C5" w:rsidRDefault="00526AB6" w:rsidP="001344C5">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35440CE1" wp14:editId="39ADD05F">
                <wp:extent cx="5731510" cy="891540"/>
                <wp:effectExtent l="0" t="0" r="2540" b="22860"/>
                <wp:docPr id="17291471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0508720" name="مجموعة 47"/>
                        <wpg:cNvGrpSpPr/>
                        <wpg:grpSpPr>
                          <a:xfrm>
                            <a:off x="0" y="0"/>
                            <a:ext cx="5731510" cy="895351"/>
                            <a:chOff x="0" y="0"/>
                            <a:chExt cx="5878196" cy="918845"/>
                          </a:xfrm>
                        </wpg:grpSpPr>
                        <wpg:grpSp>
                          <wpg:cNvPr id="1848087067" name="مجموعة 48"/>
                          <wpg:cNvGrpSpPr/>
                          <wpg:grpSpPr>
                            <a:xfrm>
                              <a:off x="0" y="0"/>
                              <a:ext cx="5878196" cy="918845"/>
                              <a:chOff x="0" y="0"/>
                              <a:chExt cx="6240348" cy="919070"/>
                            </a:xfrm>
                          </wpg:grpSpPr>
                          <wpg:grpSp>
                            <wpg:cNvPr id="1622295569" name="مجموعة 49"/>
                            <wpg:cNvGrpSpPr/>
                            <wpg:grpSpPr>
                              <a:xfrm>
                                <a:off x="0" y="169208"/>
                                <a:ext cx="5433072" cy="580613"/>
                                <a:chOff x="0" y="169208"/>
                                <a:chExt cx="5433072" cy="580613"/>
                              </a:xfrm>
                            </wpg:grpSpPr>
                            <wps:wsp>
                              <wps:cNvPr id="21399876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68135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47170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1399175" name="مربع نص 41"/>
                          <wps:cNvSpPr txBox="1"/>
                          <wps:spPr>
                            <a:xfrm>
                              <a:off x="204466" y="257055"/>
                              <a:ext cx="4615440" cy="389397"/>
                            </a:xfrm>
                            <a:prstGeom prst="rect">
                              <a:avLst/>
                            </a:prstGeom>
                            <a:noFill/>
                          </wps:spPr>
                          <wps:txbx>
                            <w:txbxContent>
                              <w:p w14:paraId="1D52416B" w14:textId="27FD33E9"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العاشرة: تطوير القدرة على الإلهام</w:t>
                                </w:r>
                              </w:p>
                            </w:txbxContent>
                          </wps:txbx>
                          <wps:bodyPr wrap="square" rtlCol="1">
                            <a:spAutoFit/>
                          </wps:bodyPr>
                        </wps:wsp>
                      </wpg:grpSp>
                      <pic:pic xmlns:pic="http://schemas.openxmlformats.org/drawingml/2006/picture">
                        <pic:nvPicPr>
                          <pic:cNvPr id="140155776"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5440CE1" id="_x0000_s18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XiMnAcAAPo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DZeIycBwAA+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8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">
                  <v:group id="مجموعة 48" o:spid="_x0000_s18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">
                    <v:group id="مجموعة 49" o:spid="_x0000_s18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">
                      <v:shape id="شكل حر 50" o:spid="_x0000_s18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" fillcolor="#a5a5a5 [2092]" stroked="f" strokeweight="1pt">
                        <v:stroke joinstyle="miter"/>
                      </v:roundrect>
                    </v:group>
                    <v:oval id="شكل بيضاوي 52" o:spid="_x0000_s18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" filled="f" strokecolor="#168489" strokeweight="1pt">
                      <v:stroke joinstyle="miter"/>
                    </v:oval>
                  </v:group>
                  <v:shape id="مربع نص 41" o:spid="_x0000_s189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" filled="f" stroked="f">
                    <v:textbox style="mso-fit-shape-to-text:t">
                      <w:txbxContent>
                        <w:p w14:paraId="1D52416B" w14:textId="27FD33E9"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العاشرة: تطوير القدرة على الإلهام</w:t>
                          </w:r>
                        </w:p>
                      </w:txbxContent>
                    </v:textbox>
                  </v:shape>
                </v:group>
                <v:shape id="صورة 54" o:spid="_x0000_s18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">
                  <v:imagedata r:id="rId99" o:title=""/>
                </v:shape>
                <w10:anchorlock/>
              </v:group>
            </w:pict>
          </mc:Fallback>
        </mc:AlternateContent>
      </w:r>
      <w:r w:rsidR="00C9707A" w:rsidRPr="00C9707A">
        <w:rPr>
          <w:rFonts w:ascii="Sakkal Majalla" w:hAnsi="Sakkal Majalla"/>
          <w:sz w:val="34"/>
          <w:rtl/>
        </w:rPr>
        <w:t>الأشخاص الكاريزميون يلهمون الآخرين للعمل والتحرك. يعتمد الإلهام على الرؤية الواضحة والقدرة على توصيلها.</w:t>
      </w:r>
    </w:p>
    <w:p w14:paraId="6DBA80B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26E8FBB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طور رؤية واضحة وملهمة.</w:t>
      </w:r>
    </w:p>
    <w:p w14:paraId="530E8D4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اربط أهداف المتدربين برؤية أكبر.</w:t>
      </w:r>
    </w:p>
    <w:p w14:paraId="704DB94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استخدم لغة تحفيزية وملهمة.</w:t>
      </w:r>
    </w:p>
    <w:p w14:paraId="70CA8BC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شارك قصص نجاح ملهمة لأشخاص تغلبوا على تحديات مشابهة.</w:t>
      </w:r>
    </w:p>
    <w:p w14:paraId="25610BD0" w14:textId="2D726FBA" w:rsidR="00C9707A" w:rsidRPr="00A336F1" w:rsidRDefault="00526AB6" w:rsidP="00C9707A">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7B5F578A" wp14:editId="42D21163">
                <wp:extent cx="5731510" cy="891540"/>
                <wp:effectExtent l="0" t="0" r="2540" b="22860"/>
                <wp:docPr id="19446075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53912211" name="مجموعة 47"/>
                        <wpg:cNvGrpSpPr/>
                        <wpg:grpSpPr>
                          <a:xfrm>
                            <a:off x="0" y="0"/>
                            <a:ext cx="5731510" cy="895351"/>
                            <a:chOff x="0" y="0"/>
                            <a:chExt cx="5878196" cy="918845"/>
                          </a:xfrm>
                        </wpg:grpSpPr>
                        <wpg:grpSp>
                          <wpg:cNvPr id="64783521" name="مجموعة 48"/>
                          <wpg:cNvGrpSpPr/>
                          <wpg:grpSpPr>
                            <a:xfrm>
                              <a:off x="0" y="0"/>
                              <a:ext cx="5878196" cy="918845"/>
                              <a:chOff x="0" y="0"/>
                              <a:chExt cx="6240348" cy="919070"/>
                            </a:xfrm>
                          </wpg:grpSpPr>
                          <wpg:grpSp>
                            <wpg:cNvPr id="782742514" name="مجموعة 49"/>
                            <wpg:cNvGrpSpPr/>
                            <wpg:grpSpPr>
                              <a:xfrm>
                                <a:off x="0" y="169208"/>
                                <a:ext cx="5433072" cy="580613"/>
                                <a:chOff x="0" y="169208"/>
                                <a:chExt cx="5433072" cy="580613"/>
                              </a:xfrm>
                            </wpg:grpSpPr>
                            <wps:wsp>
                              <wps:cNvPr id="11845165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30898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06425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8134277" name="مربع نص 41"/>
                          <wps:cNvSpPr txBox="1"/>
                          <wps:spPr>
                            <a:xfrm>
                              <a:off x="204466" y="257055"/>
                              <a:ext cx="4615440" cy="389397"/>
                            </a:xfrm>
                            <a:prstGeom prst="rect">
                              <a:avLst/>
                            </a:prstGeom>
                            <a:noFill/>
                          </wps:spPr>
                          <wps:txbx>
                            <w:txbxContent>
                              <w:p w14:paraId="5C1FB0C4" w14:textId="4D28B346"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الحادية عشر: تطوير مهارة التواضع الواثق</w:t>
                                </w:r>
                              </w:p>
                            </w:txbxContent>
                          </wps:txbx>
                          <wps:bodyPr wrap="square" rtlCol="1">
                            <a:spAutoFit/>
                          </wps:bodyPr>
                        </wps:wsp>
                      </wpg:grpSp>
                      <pic:pic xmlns:pic="http://schemas.openxmlformats.org/drawingml/2006/picture">
                        <pic:nvPicPr>
                          <pic:cNvPr id="147987595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B5F578A" id="_x0000_s18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0NTngcAAPk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49DU5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8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">
                  <v:group id="مجموعة 48" o:spid="_x0000_s18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">
                    <v:group id="مجموعة 49" o:spid="_x0000_s19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">
                      <v:shape id="شكل حر 50" o:spid="_x0000_s19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" fillcolor="#a5a5a5 [2092]" stroked="f" strokeweight="1pt">
                        <v:stroke joinstyle="miter"/>
                      </v:roundrect>
                    </v:group>
                    <v:oval id="شكل بيضاوي 52" o:spid="_x0000_s19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" filled="f" strokecolor="#168489" strokeweight="1pt">
                      <v:stroke joinstyle="miter"/>
                    </v:oval>
                  </v:group>
                  <v:shape id="مربع نص 41" o:spid="_x0000_s190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" filled="f" stroked="f">
                    <v:textbox style="mso-fit-shape-to-text:t">
                      <w:txbxContent>
                        <w:p w14:paraId="5C1FB0C4" w14:textId="4D28B346"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الحادية عشر: تطوير مهارة التواضع الواثق</w:t>
                          </w:r>
                        </w:p>
                      </w:txbxContent>
                    </v:textbox>
                  </v:shape>
                </v:group>
                <v:shape id="صورة 54" o:spid="_x0000_s19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">
                  <v:imagedata r:id="rId99" o:title=""/>
                </v:shape>
                <w10:anchorlock/>
              </v:group>
            </w:pict>
          </mc:Fallback>
        </mc:AlternateContent>
      </w:r>
    </w:p>
    <w:p w14:paraId="170EFF2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التواضع يخلق اتصالاً حقيقياً. أظهرت دراسة في جامعة ستانفورد أن القادة المتواضعين يحظون بثقة أكبر من مرؤوسيهم.</w:t>
      </w:r>
    </w:p>
    <w:p w14:paraId="355F7E2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تطبيقات عملية:</w:t>
      </w:r>
    </w:p>
    <w:p w14:paraId="2B77186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اعترف بما لا تعرفه.</w:t>
      </w:r>
    </w:p>
    <w:p w14:paraId="12EFDB6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امدح الآخرين واعترف بفضلهم.</w:t>
      </w:r>
    </w:p>
    <w:p w14:paraId="16C173F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استمع بانفتاح للآراء المختلفة.</w:t>
      </w:r>
    </w:p>
    <w:p w14:paraId="168A60E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تجنب المفاخرة والتباهي.</w:t>
      </w:r>
    </w:p>
    <w:p w14:paraId="55B49B7E" w14:textId="2A757E6D" w:rsidR="00C9707A" w:rsidRPr="00A336F1" w:rsidRDefault="00526AB6" w:rsidP="005639EC">
      <w:pPr>
        <w:keepNext/>
        <w:spacing w:line="259" w:lineRule="auto"/>
        <w:rPr>
          <w:rFonts w:ascii="Sakkal Majalla" w:hAnsi="Sakkal Majalla"/>
          <w:b/>
          <w:bCs/>
          <w:color w:val="008080"/>
          <w:sz w:val="34"/>
          <w:rtl/>
        </w:rPr>
      </w:pPr>
      <w:r w:rsidRPr="002A078C">
        <w:rPr>
          <w:rFonts w:ascii="Sakkal Majalla" w:hAnsi="Sakkal Majalla"/>
          <w:noProof/>
          <w:sz w:val="34"/>
          <w:lang w:bidi="ar-EG"/>
        </w:rPr>
        <w:lastRenderedPageBreak/>
        <mc:AlternateContent>
          <mc:Choice Requires="wpg">
            <w:drawing>
              <wp:inline distT="0" distB="0" distL="0" distR="0" wp14:anchorId="346BE34B" wp14:editId="3452F139">
                <wp:extent cx="5731510" cy="891540"/>
                <wp:effectExtent l="0" t="0" r="2540" b="22860"/>
                <wp:docPr id="9955361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15787113" name="مجموعة 47"/>
                        <wpg:cNvGrpSpPr/>
                        <wpg:grpSpPr>
                          <a:xfrm>
                            <a:off x="0" y="0"/>
                            <a:ext cx="5731510" cy="895351"/>
                            <a:chOff x="0" y="0"/>
                            <a:chExt cx="5878196" cy="918845"/>
                          </a:xfrm>
                        </wpg:grpSpPr>
                        <wpg:grpSp>
                          <wpg:cNvPr id="267082066" name="مجموعة 48"/>
                          <wpg:cNvGrpSpPr/>
                          <wpg:grpSpPr>
                            <a:xfrm>
                              <a:off x="0" y="0"/>
                              <a:ext cx="5878196" cy="918845"/>
                              <a:chOff x="0" y="0"/>
                              <a:chExt cx="6240348" cy="919070"/>
                            </a:xfrm>
                          </wpg:grpSpPr>
                          <wpg:grpSp>
                            <wpg:cNvPr id="1620407746" name="مجموعة 49"/>
                            <wpg:cNvGrpSpPr/>
                            <wpg:grpSpPr>
                              <a:xfrm>
                                <a:off x="0" y="169208"/>
                                <a:ext cx="5433072" cy="580613"/>
                                <a:chOff x="0" y="169208"/>
                                <a:chExt cx="5433072" cy="580613"/>
                              </a:xfrm>
                            </wpg:grpSpPr>
                            <wps:wsp>
                              <wps:cNvPr id="4682276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73881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58075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2159330" name="مربع نص 41"/>
                          <wps:cNvSpPr txBox="1"/>
                          <wps:spPr>
                            <a:xfrm>
                              <a:off x="204466" y="257055"/>
                              <a:ext cx="4615440" cy="389397"/>
                            </a:xfrm>
                            <a:prstGeom prst="rect">
                              <a:avLst/>
                            </a:prstGeom>
                            <a:noFill/>
                          </wps:spPr>
                          <wps:txbx>
                            <w:txbxContent>
                              <w:p w14:paraId="0FF1D3D1" w14:textId="25AAF493"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الثانية عشر: تطوير القدرة على التكيّف والمرونة</w:t>
                                </w:r>
                              </w:p>
                            </w:txbxContent>
                          </wps:txbx>
                          <wps:bodyPr wrap="square" rtlCol="1">
                            <a:spAutoFit/>
                          </wps:bodyPr>
                        </wps:wsp>
                      </wpg:grpSp>
                      <pic:pic xmlns:pic="http://schemas.openxmlformats.org/drawingml/2006/picture">
                        <pic:nvPicPr>
                          <pic:cNvPr id="1240394400"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6BE34B" id="_x0000_s19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D6rC+iBwAA+R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19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">
                  <v:group id="مجموعة 48" o:spid="_x0000_s19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">
                    <v:group id="مجموعة 49" o:spid="_x0000_s19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">
                      <v:shape id="شكل حر 50" o:spid="_x0000_s19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" fillcolor="#a5a5a5 [2092]" stroked="f" strokeweight="1pt">
                        <v:stroke joinstyle="miter"/>
                      </v:roundrect>
                    </v:group>
                    <v:oval id="شكل بيضاوي 52" o:spid="_x0000_s19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" filled="f" strokecolor="#168489" strokeweight="1pt">
                      <v:stroke joinstyle="miter"/>
                    </v:oval>
                  </v:group>
                  <v:shape id="مربع نص 41" o:spid="_x0000_s191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" filled="f" stroked="f">
                    <v:textbox style="mso-fit-shape-to-text:t">
                      <w:txbxContent>
                        <w:p w14:paraId="0FF1D3D1" w14:textId="25AAF493" w:rsidR="00526AB6" w:rsidRDefault="00526AB6" w:rsidP="00526AB6">
                          <w:pPr>
                            <w:rPr>
                              <w:rFonts w:eastAsia="Calibri" w:hAnsi="Adobe Arabic" w:cs="Adobe Arabic"/>
                              <w:b/>
                              <w:bCs/>
                              <w:color w:val="FFFFFF"/>
                              <w:kern w:val="24"/>
                              <w:sz w:val="36"/>
                              <w:szCs w:val="36"/>
                              <w:lang w:bidi="ar-EG"/>
                            </w:rPr>
                          </w:pPr>
                          <w:r w:rsidRPr="00526AB6">
                            <w:rPr>
                              <w:rFonts w:eastAsia="Calibri" w:hAnsi="Adobe Arabic" w:cs="Adobe Arabic"/>
                              <w:b/>
                              <w:bCs/>
                              <w:color w:val="FFFFFF"/>
                              <w:kern w:val="24"/>
                              <w:sz w:val="36"/>
                              <w:szCs w:val="36"/>
                              <w:rtl/>
                              <w:lang w:bidi="ar-EG"/>
                            </w:rPr>
                            <w:t>القاعدة الثانية عشر: تطوير القدرة على التكيّف والمرونة</w:t>
                          </w:r>
                        </w:p>
                      </w:txbxContent>
                    </v:textbox>
                  </v:shape>
                </v:group>
                <v:shape id="صورة 54" o:spid="_x0000_s19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">
                  <v:imagedata r:id="rId99" o:title=""/>
                </v:shape>
                <w10:anchorlock/>
              </v:group>
            </w:pict>
          </mc:Fallback>
        </mc:AlternateContent>
      </w:r>
    </w:p>
    <w:p w14:paraId="719B9B5A" w14:textId="3214AF05" w:rsidR="00C9707A" w:rsidRPr="00C9707A" w:rsidRDefault="005639EC" w:rsidP="005639EC">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915712" behindDoc="1" locked="0" layoutInCell="1" allowOverlap="1" wp14:anchorId="1E9E391C" wp14:editId="7704C3AE">
            <wp:simplePos x="0" y="0"/>
            <wp:positionH relativeFrom="column">
              <wp:posOffset>323850</wp:posOffset>
            </wp:positionH>
            <wp:positionV relativeFrom="paragraph">
              <wp:posOffset>392430</wp:posOffset>
            </wp:positionV>
            <wp:extent cx="1334770" cy="1334770"/>
            <wp:effectExtent l="0" t="0" r="0" b="0"/>
            <wp:wrapTight wrapText="bothSides">
              <wp:wrapPolygon edited="0">
                <wp:start x="9248" y="1233"/>
                <wp:lineTo x="5857" y="3391"/>
                <wp:lineTo x="4316" y="5857"/>
                <wp:lineTo x="3699" y="9248"/>
                <wp:lineTo x="4316" y="10790"/>
                <wp:lineTo x="5857" y="11715"/>
                <wp:lineTo x="4624" y="13564"/>
                <wp:lineTo x="4624" y="14797"/>
                <wp:lineTo x="5857" y="16647"/>
                <wp:lineTo x="5857" y="20038"/>
                <wp:lineTo x="15106" y="20038"/>
                <wp:lineTo x="15414" y="16647"/>
                <wp:lineTo x="16955" y="15106"/>
                <wp:lineTo x="16647" y="13873"/>
                <wp:lineTo x="14181" y="11715"/>
                <wp:lineTo x="16955" y="6782"/>
                <wp:lineTo x="17880" y="2775"/>
                <wp:lineTo x="17572" y="1233"/>
                <wp:lineTo x="9248" y="1233"/>
              </wp:wrapPolygon>
            </wp:wrapTight>
            <wp:docPr id="1723100452" name="صورة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100452" name="صورة 1723100452"/>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334770" cy="1334770"/>
                    </a:xfrm>
                    <a:prstGeom prst="rect">
                      <a:avLst/>
                    </a:prstGeom>
                  </pic:spPr>
                </pic:pic>
              </a:graphicData>
            </a:graphic>
            <wp14:sizeRelH relativeFrom="margin">
              <wp14:pctWidth>0</wp14:pctWidth>
            </wp14:sizeRelH>
            <wp14:sizeRelV relativeFrom="margin">
              <wp14:pctHeight>0</wp14:pctHeight>
            </wp14:sizeRelV>
          </wp:anchor>
        </w:drawing>
      </w:r>
      <w:r w:rsidR="00C9707A" w:rsidRPr="00C9707A">
        <w:rPr>
          <w:rFonts w:ascii="Sakkal Majalla" w:hAnsi="Sakkal Majalla"/>
          <w:sz w:val="34"/>
          <w:rtl/>
        </w:rPr>
        <w:t>القدرة على التكي</w:t>
      </w:r>
      <w:r w:rsidR="00C9707A" w:rsidRPr="00C9707A">
        <w:rPr>
          <w:rFonts w:ascii="Sakkal Majalla" w:hAnsi="Sakkal Majalla" w:hint="cs"/>
          <w:sz w:val="34"/>
          <w:rtl/>
        </w:rPr>
        <w:t>ّ</w:t>
      </w:r>
      <w:r w:rsidR="00C9707A" w:rsidRPr="00C9707A">
        <w:rPr>
          <w:rFonts w:ascii="Sakkal Majalla" w:hAnsi="Sakkal Majalla"/>
          <w:sz w:val="34"/>
          <w:rtl/>
        </w:rPr>
        <w:t>ف سمة أساسية للكاريزما. دراسة نشرتها مجلة العلوم النفسية أظهرت أن المرونة العقلية من أهم صفات القادة المؤثرين.</w:t>
      </w:r>
      <w:r>
        <w:rPr>
          <w:rFonts w:ascii="Sakkal Majalla" w:hAnsi="Sakkal Majalla" w:hint="cs"/>
          <w:sz w:val="34"/>
          <w:rtl/>
        </w:rPr>
        <w:t xml:space="preserve"> </w:t>
      </w:r>
      <w:r w:rsidR="00C9707A" w:rsidRPr="005639EC">
        <w:rPr>
          <w:rFonts w:ascii="Sakkal Majalla" w:hAnsi="Sakkal Majalla"/>
          <w:b/>
          <w:bCs/>
          <w:sz w:val="34"/>
          <w:rtl/>
        </w:rPr>
        <w:t>تطبيقات عملية:</w:t>
      </w:r>
    </w:p>
    <w:p w14:paraId="79A3B9B0" w14:textId="45401575"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طور مهارة قراءة الجمهور وتعديل أسلوبك وفقاً لاحتياجاتهم.</w:t>
      </w:r>
    </w:p>
    <w:p w14:paraId="191787A8" w14:textId="15BE35AC"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كن مستعداً للتغيير والتكيف مع الظروف غير المتوقعة.</w:t>
      </w:r>
    </w:p>
    <w:p w14:paraId="36BBEF1B" w14:textId="19EC44F6"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تعامل مع الأسئلة الصعبة بثقة ومرونة.</w:t>
      </w:r>
      <w:r w:rsidR="001344C5" w:rsidRPr="001344C5">
        <w:rPr>
          <w:rFonts w:ascii="Sakkal Majalla" w:hAnsi="Sakkal Majalla"/>
          <w:noProof/>
          <w:sz w:val="34"/>
          <w:rtl/>
          <w:lang w:val="ar-SA"/>
        </w:rPr>
        <w:t xml:space="preserve"> </w:t>
      </w:r>
    </w:p>
    <w:p w14:paraId="62D0A5B0" w14:textId="77777777" w:rsidR="00C9707A" w:rsidRDefault="00C9707A" w:rsidP="00C9707A">
      <w:pPr>
        <w:spacing w:line="259" w:lineRule="auto"/>
        <w:rPr>
          <w:rFonts w:ascii="Sakkal Majalla" w:hAnsi="Sakkal Majalla"/>
          <w:sz w:val="34"/>
        </w:rPr>
      </w:pPr>
      <w:r w:rsidRPr="00C9707A">
        <w:rPr>
          <w:rFonts w:ascii="Sakkal Majalla" w:hAnsi="Sakkal Majalla"/>
          <w:sz w:val="34"/>
          <w:rtl/>
        </w:rPr>
        <w:t>- تعلم من التجارب وعدل استراتيجياتك باستمرار.</w:t>
      </w:r>
    </w:p>
    <w:p w14:paraId="0A4B6EE0" w14:textId="5813131D" w:rsidR="00C9707A" w:rsidRPr="00C9707A" w:rsidRDefault="00A336F1" w:rsidP="005639EC">
      <w:pPr>
        <w:rPr>
          <w:rFonts w:ascii="Sakkal Majalla" w:hAnsi="Sakkal Majalla"/>
          <w:b/>
          <w:bCs/>
          <w:color w:val="FF0000"/>
          <w:sz w:val="34"/>
          <w:rtl/>
        </w:rPr>
      </w:pPr>
      <w:r w:rsidRPr="002A078C">
        <w:rPr>
          <w:rFonts w:ascii="Sakkal Majalla" w:hAnsi="Sakkal Majalla"/>
          <w:noProof/>
          <w:color w:val="002060"/>
          <w:sz w:val="34"/>
          <w:lang w:bidi="ar-SY"/>
        </w:rPr>
        <mc:AlternateContent>
          <mc:Choice Requires="wpg">
            <w:drawing>
              <wp:inline distT="0" distB="0" distL="0" distR="0" wp14:anchorId="0D951C56" wp14:editId="66D5ECBD">
                <wp:extent cx="5578240" cy="870789"/>
                <wp:effectExtent l="0" t="0" r="22860" b="24765"/>
                <wp:docPr id="464802367"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51651570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0828699" name="مجموعة 39"/>
                        <wpg:cNvGrpSpPr/>
                        <wpg:grpSpPr>
                          <a:xfrm>
                            <a:off x="1" y="0"/>
                            <a:ext cx="5731509" cy="895349"/>
                            <a:chOff x="0" y="0"/>
                            <a:chExt cx="5878196" cy="918845"/>
                          </a:xfrm>
                        </wpg:grpSpPr>
                        <wpg:grpSp>
                          <wpg:cNvPr id="834558064" name="مجموعة 40"/>
                          <wpg:cNvGrpSpPr/>
                          <wpg:grpSpPr>
                            <a:xfrm>
                              <a:off x="0" y="0"/>
                              <a:ext cx="5878196" cy="918845"/>
                              <a:chOff x="0" y="0"/>
                              <a:chExt cx="6240348" cy="919070"/>
                            </a:xfrm>
                          </wpg:grpSpPr>
                          <wpg:grpSp>
                            <wpg:cNvPr id="2132972667" name="مجموعة 41"/>
                            <wpg:cNvGrpSpPr/>
                            <wpg:grpSpPr>
                              <a:xfrm>
                                <a:off x="0" y="169208"/>
                                <a:ext cx="5433072" cy="580613"/>
                                <a:chOff x="0" y="169208"/>
                                <a:chExt cx="5433072" cy="580613"/>
                              </a:xfrm>
                            </wpg:grpSpPr>
                            <wps:wsp>
                              <wps:cNvPr id="130132175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919627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482306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2622463" name="مربع نص 41"/>
                          <wps:cNvSpPr txBox="1"/>
                          <wps:spPr>
                            <a:xfrm>
                              <a:off x="159679" y="256611"/>
                              <a:ext cx="4851305" cy="398676"/>
                            </a:xfrm>
                            <a:prstGeom prst="rect">
                              <a:avLst/>
                            </a:prstGeom>
                            <a:noFill/>
                          </wps:spPr>
                          <wps:txbx>
                            <w:txbxContent>
                              <w:p w14:paraId="6D64B241" w14:textId="7731FA1B"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كيف أقوم بشحن بطاريتي الداخلية يومياً؟</w:t>
                                </w:r>
                              </w:p>
                            </w:txbxContent>
                          </wps:txbx>
                          <wps:bodyPr wrap="square" rtlCol="1">
                            <a:spAutoFit/>
                          </wps:bodyPr>
                        </wps:wsp>
                      </wpg:grpSp>
                    </wpg:wgp>
                  </a:graphicData>
                </a:graphic>
              </wp:inline>
            </w:drawing>
          </mc:Choice>
          <mc:Fallback>
            <w:pict>
              <v:group w14:anchorId="0D951C56" id="_x0000_s1915"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XfFJMEHAAC5&#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191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">
                  <v:imagedata r:id="rId60" o:title=""/>
                </v:shape>
                <v:group id="مجموعة 39" o:spid="_x0000_s19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">
                  <v:group id="_x0000_s19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">
                    <v:group id="مجموعة 41" o:spid="_x0000_s19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">
                      <v:shape id="شكل حر 42" o:spid="_x0000_s19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" fillcolor="#168489" stroked="f" strokeweight="1pt">
                        <v:stroke joinstyle="miter"/>
                      </v:roundrect>
                    </v:group>
                    <v:oval id="شكل بيضاوي 44" o:spid="_x0000_s19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" filled="f" strokecolor="#a5a5a5 [2092]" strokeweight="1pt">
                      <v:stroke joinstyle="miter"/>
                    </v:oval>
                  </v:group>
                  <v:shape id="مربع نص 41" o:spid="_x0000_s1923"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" filled="f" stroked="f">
                    <v:textbox style="mso-fit-shape-to-text:t">
                      <w:txbxContent>
                        <w:p w14:paraId="6D64B241" w14:textId="7731FA1B" w:rsidR="00A336F1" w:rsidRDefault="00A336F1" w:rsidP="00A336F1">
                          <w:pPr>
                            <w:rPr>
                              <w:rFonts w:eastAsia="Calibri" w:hAnsi="Adobe Arabic" w:cs="Adobe Arabic"/>
                              <w:b/>
                              <w:bCs/>
                              <w:color w:val="FFFFFF"/>
                              <w:kern w:val="24"/>
                              <w:sz w:val="36"/>
                              <w:szCs w:val="36"/>
                              <w:lang w:bidi="ar-EG"/>
                            </w:rPr>
                          </w:pPr>
                          <w:r w:rsidRPr="00A336F1">
                            <w:rPr>
                              <w:rFonts w:eastAsia="Calibri" w:hAnsi="Adobe Arabic" w:cs="Adobe Arabic"/>
                              <w:b/>
                              <w:bCs/>
                              <w:color w:val="FFFFFF"/>
                              <w:kern w:val="24"/>
                              <w:sz w:val="36"/>
                              <w:szCs w:val="36"/>
                              <w:rtl/>
                              <w:lang w:bidi="ar-EG"/>
                            </w:rPr>
                            <w:t>كيف أقوم بشحن بطاريتي الداخلية يومياً؟</w:t>
                          </w:r>
                        </w:p>
                      </w:txbxContent>
                    </v:textbox>
                  </v:shape>
                </v:group>
                <w10:anchorlock/>
              </v:group>
            </w:pict>
          </mc:Fallback>
        </mc:AlternateContent>
      </w:r>
    </w:p>
    <w:p w14:paraId="0AE9438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hint="cs"/>
          <w:sz w:val="34"/>
          <w:rtl/>
        </w:rPr>
        <w:t>للمحافظة على الطاقة الكاريزمية، وشحن البطارية الداخلية، يمكنك القيام بما يلي:</w:t>
      </w:r>
    </w:p>
    <w:p w14:paraId="31D0FFDE" w14:textId="77777777" w:rsidR="00C9707A" w:rsidRPr="00A336F1" w:rsidRDefault="00C9707A" w:rsidP="00C9707A">
      <w:pPr>
        <w:spacing w:line="259" w:lineRule="auto"/>
        <w:rPr>
          <w:rFonts w:ascii="Sakkal Majalla" w:hAnsi="Sakkal Majalla"/>
          <w:b/>
          <w:bCs/>
          <w:color w:val="008080"/>
          <w:sz w:val="34"/>
          <w:rtl/>
        </w:rPr>
      </w:pPr>
      <w:r w:rsidRPr="00A336F1">
        <w:rPr>
          <w:rFonts w:ascii="Sakkal Majalla" w:hAnsi="Sakkal Majalla"/>
          <w:b/>
          <w:bCs/>
          <w:color w:val="008080"/>
          <w:sz w:val="34"/>
          <w:rtl/>
        </w:rPr>
        <w:t>فهم مصادر الطاقة الكاريزمية</w:t>
      </w:r>
    </w:p>
    <w:p w14:paraId="21ADE0C3" w14:textId="26946BF0" w:rsidR="001A45FE" w:rsidRDefault="00C9707A" w:rsidP="001A45FE">
      <w:pPr>
        <w:spacing w:line="259" w:lineRule="auto"/>
        <w:rPr>
          <w:rFonts w:ascii="Sakkal Majalla" w:hAnsi="Sakkal Majalla"/>
          <w:b/>
          <w:bCs/>
          <w:sz w:val="34"/>
        </w:rPr>
      </w:pPr>
      <w:r w:rsidRPr="00C9707A">
        <w:rPr>
          <w:rFonts w:ascii="Sakkal Majalla" w:hAnsi="Sakkal Majalla"/>
          <w:sz w:val="34"/>
          <w:rtl/>
        </w:rPr>
        <w:t xml:space="preserve">الكاريزما تتطلب طاقة عالية ومستدامة. وفقاً للدكتور جيم لوهر، خبير الأداء العالي، </w:t>
      </w:r>
      <w:r w:rsidRPr="00266074">
        <w:rPr>
          <w:rFonts w:ascii="Sakkal Majalla" w:hAnsi="Sakkal Majalla"/>
          <w:b/>
          <w:bCs/>
          <w:sz w:val="34"/>
          <w:rtl/>
        </w:rPr>
        <w:t>فإن الطاقة الشخصية تتكون من أربعة أبعاد:</w:t>
      </w:r>
    </w:p>
    <w:p w14:paraId="4D16D952" w14:textId="4EBF252C" w:rsidR="00C9707A" w:rsidRPr="00C9707A" w:rsidRDefault="00266074" w:rsidP="00266074">
      <w:pPr>
        <w:spacing w:line="259" w:lineRule="auto"/>
        <w:jc w:val="center"/>
        <w:rPr>
          <w:rFonts w:ascii="Sakkal Majalla" w:hAnsi="Sakkal Majalla"/>
          <w:sz w:val="34"/>
        </w:rPr>
      </w:pPr>
      <w:r w:rsidRPr="00266074">
        <w:rPr>
          <w:rFonts w:ascii="Sakkal Majalla" w:hAnsi="Sakkal Majalla"/>
          <w:noProof/>
          <w:sz w:val="34"/>
        </w:rPr>
        <mc:AlternateContent>
          <mc:Choice Requires="wpg">
            <w:drawing>
              <wp:inline distT="0" distB="0" distL="0" distR="0" wp14:anchorId="1601DC02" wp14:editId="4AF6481B">
                <wp:extent cx="4365721" cy="3634424"/>
                <wp:effectExtent l="57150" t="0" r="34925" b="61595"/>
                <wp:docPr id="82" name="مجموعة 81">
                  <a:extLst xmlns:a="http://schemas.openxmlformats.org/drawingml/2006/main">
                    <a:ext uri="{FF2B5EF4-FFF2-40B4-BE49-F238E27FC236}">
                      <a16:creationId xmlns:a16="http://schemas.microsoft.com/office/drawing/2014/main" id="{47F58BAF-9082-1A20-CEC0-B53AC9992653}"/>
                    </a:ext>
                  </a:extLst>
                </wp:docPr>
                <wp:cNvGraphicFramePr/>
                <a:graphic xmlns:a="http://schemas.openxmlformats.org/drawingml/2006/main">
                  <a:graphicData uri="http://schemas.microsoft.com/office/word/2010/wordprocessingGroup">
                    <wpg:wgp>
                      <wpg:cNvGrpSpPr/>
                      <wpg:grpSpPr>
                        <a:xfrm>
                          <a:off x="0" y="0"/>
                          <a:ext cx="4365721" cy="3634424"/>
                          <a:chOff x="0" y="0"/>
                          <a:chExt cx="5137461" cy="4259957"/>
                        </a:xfrm>
                      </wpg:grpSpPr>
                      <wpg:grpSp>
                        <wpg:cNvPr id="1262204372" name="مجموعة 1262204372">
                          <a:extLst>
                            <a:ext uri="{FF2B5EF4-FFF2-40B4-BE49-F238E27FC236}">
                              <a16:creationId xmlns:a16="http://schemas.microsoft.com/office/drawing/2014/main" id="{4DBF62EC-7600-80E2-8508-43298F7F47FD}"/>
                            </a:ext>
                          </a:extLst>
                        </wpg:cNvPr>
                        <wpg:cNvGrpSpPr/>
                        <wpg:grpSpPr>
                          <a:xfrm>
                            <a:off x="0" y="88667"/>
                            <a:ext cx="2319426" cy="2004933"/>
                            <a:chOff x="0" y="88667"/>
                            <a:chExt cx="2319426" cy="2004933"/>
                          </a:xfrm>
                        </wpg:grpSpPr>
                        <wpg:grpSp>
                          <wpg:cNvPr id="1200418146" name="Group 5">
                            <a:extLst>
                              <a:ext uri="{FF2B5EF4-FFF2-40B4-BE49-F238E27FC236}">
                                <a16:creationId xmlns:a16="http://schemas.microsoft.com/office/drawing/2014/main" id="{7A8B0F97-B1D6-36FF-5269-DADB7FDBFA2B}"/>
                              </a:ext>
                            </a:extLst>
                          </wpg:cNvPr>
                          <wpg:cNvGrpSpPr/>
                          <wpg:grpSpPr>
                            <a:xfrm rot="5400000">
                              <a:off x="223933" y="-1893"/>
                              <a:ext cx="1871560" cy="2319426"/>
                              <a:chOff x="214312" y="-20847"/>
                              <a:chExt cx="2779314" cy="3444407"/>
                            </a:xfrm>
                          </wpg:grpSpPr>
                          <wps:wsp>
                            <wps:cNvPr id="1791881633" name="Freeform 6">
                              <a:extLst>
                                <a:ext uri="{FF2B5EF4-FFF2-40B4-BE49-F238E27FC236}">
                                  <a16:creationId xmlns:a16="http://schemas.microsoft.com/office/drawing/2014/main" id="{8DB23EE8-A131-4D14-BC2F-94B5D655CB51}"/>
                                </a:ext>
                              </a:extLst>
                            </wps:cNvPr>
                            <wps:cNvSpPr/>
                            <wps:spPr>
                              <a:xfrm>
                                <a:off x="214312" y="7728"/>
                                <a:ext cx="2779314" cy="3415832"/>
                              </a:xfrm>
                              <a:custGeom>
                                <a:avLst/>
                                <a:gdLst/>
                                <a:ahLst/>
                                <a:cxnLst/>
                                <a:rect l="l" t="t" r="r" b="b"/>
                                <a:pathLst>
                                  <a:path w="2779314" h="3415832">
                                    <a:moveTo>
                                      <a:pt x="80302" y="0"/>
                                    </a:moveTo>
                                    <a:lnTo>
                                      <a:pt x="2699012" y="0"/>
                                    </a:lnTo>
                                    <a:cubicBezTo>
                                      <a:pt x="2720310" y="0"/>
                                      <a:pt x="2740735" y="8460"/>
                                      <a:pt x="2755794" y="23520"/>
                                    </a:cubicBezTo>
                                    <a:cubicBezTo>
                                      <a:pt x="2770854" y="38579"/>
                                      <a:pt x="2779314" y="59004"/>
                                      <a:pt x="2779314" y="80302"/>
                                    </a:cubicBezTo>
                                    <a:lnTo>
                                      <a:pt x="2779314" y="3335530"/>
                                    </a:lnTo>
                                    <a:cubicBezTo>
                                      <a:pt x="2779314" y="3356827"/>
                                      <a:pt x="2770854" y="3377252"/>
                                      <a:pt x="2755794" y="3392312"/>
                                    </a:cubicBezTo>
                                    <a:cubicBezTo>
                                      <a:pt x="2740735" y="3407371"/>
                                      <a:pt x="2720310" y="3415832"/>
                                      <a:pt x="2699012" y="3415832"/>
                                    </a:cubicBezTo>
                                    <a:lnTo>
                                      <a:pt x="80302" y="3415832"/>
                                    </a:lnTo>
                                    <a:cubicBezTo>
                                      <a:pt x="59004" y="3415832"/>
                                      <a:pt x="38579" y="3407371"/>
                                      <a:pt x="23520" y="3392312"/>
                                    </a:cubicBezTo>
                                    <a:cubicBezTo>
                                      <a:pt x="8460" y="3377252"/>
                                      <a:pt x="0" y="3356827"/>
                                      <a:pt x="0" y="3335530"/>
                                    </a:cubicBezTo>
                                    <a:lnTo>
                                      <a:pt x="0" y="80302"/>
                                    </a:lnTo>
                                    <a:cubicBezTo>
                                      <a:pt x="0" y="59004"/>
                                      <a:pt x="8460" y="38579"/>
                                      <a:pt x="23520" y="23520"/>
                                    </a:cubicBezTo>
                                    <a:cubicBezTo>
                                      <a:pt x="38579" y="8460"/>
                                      <a:pt x="59004" y="0"/>
                                      <a:pt x="80302" y="0"/>
                                    </a:cubicBezTo>
                                    <a:close/>
                                  </a:path>
                                </a:pathLst>
                              </a:custGeom>
                              <a:solidFill>
                                <a:srgbClr val="FFFFF9"/>
                              </a:solidFill>
                              <a:ln w="114300" cap="rnd">
                                <a:solidFill>
                                  <a:srgbClr val="FF8379"/>
                                </a:solidFill>
                                <a:prstDash val="solid"/>
                                <a:round/>
                              </a:ln>
                            </wps:spPr>
                            <wps:bodyPr/>
                          </wps:wsp>
                          <wps:wsp>
                            <wps:cNvPr id="761812438" name="TextBox 7">
                              <a:extLst>
                                <a:ext uri="{FF2B5EF4-FFF2-40B4-BE49-F238E27FC236}">
                                  <a16:creationId xmlns:a16="http://schemas.microsoft.com/office/drawing/2014/main" id="{34868985-3E27-3062-FE34-40903328EBE5}"/>
                                </a:ext>
                              </a:extLst>
                            </wps:cNvPr>
                            <wps:cNvSpPr txBox="1"/>
                            <wps:spPr>
                              <a:xfrm>
                                <a:off x="214312" y="-20847"/>
                                <a:ext cx="2779314" cy="3444407"/>
                              </a:xfrm>
                              <a:prstGeom prst="rect">
                                <a:avLst/>
                              </a:prstGeom>
                            </wps:spPr>
                            <wps:bodyPr lIns="50800" tIns="50800" rIns="50800" bIns="50800" rtlCol="0" anchor="ctr"/>
                          </wps:wsp>
                        </wpg:grpSp>
                        <wps:wsp>
                          <wps:cNvPr id="642138267" name="Freeform 8">
                            <a:extLst>
                              <a:ext uri="{FF2B5EF4-FFF2-40B4-BE49-F238E27FC236}">
                                <a16:creationId xmlns:a16="http://schemas.microsoft.com/office/drawing/2014/main" id="{AD21B5E2-4D35-7FB6-8363-6D00B23DA6CC}"/>
                              </a:ext>
                            </a:extLst>
                          </wps:cNvPr>
                          <wps:cNvSpPr/>
                          <wps:spPr>
                            <a:xfrm>
                              <a:off x="172748" y="88667"/>
                              <a:ext cx="1954686" cy="458462"/>
                            </a:xfrm>
                            <a:custGeom>
                              <a:avLst/>
                              <a:gdLst/>
                              <a:ahLst/>
                              <a:cxnLst/>
                              <a:rect l="l" t="t" r="r" b="b"/>
                              <a:pathLst>
                                <a:path w="3121468" h="732126">
                                  <a:moveTo>
                                    <a:pt x="0" y="0"/>
                                  </a:moveTo>
                                  <a:lnTo>
                                    <a:pt x="3121468" y="0"/>
                                  </a:lnTo>
                                  <a:lnTo>
                                    <a:pt x="3121468" y="732126"/>
                                  </a:lnTo>
                                  <a:lnTo>
                                    <a:pt x="0" y="732126"/>
                                  </a:lnTo>
                                  <a:lnTo>
                                    <a:pt x="0" y="0"/>
                                  </a:lnTo>
                                  <a:close/>
                                </a:path>
                              </a:pathLst>
                            </a:custGeom>
                            <a:blipFill>
                              <a:blip r:embed="rId146">
                                <a:extLst>
                                  <a:ext uri="{96DAC541-7B7A-43D3-8B79-37D633B846F1}">
                                    <asvg:svgBlip xmlns:asvg="http://schemas.microsoft.com/office/drawing/2016/SVG/main" r:embed="rId147"/>
                                  </a:ext>
                                </a:extLst>
                              </a:blip>
                              <a:stretch>
                                <a:fillRect/>
                              </a:stretch>
                            </a:blipFill>
                          </wps:spPr>
                          <wps:bodyPr/>
                        </wps:wsp>
                        <wps:wsp>
                          <wps:cNvPr id="2100115288" name="TextBox 10">
                            <a:extLst>
                              <a:ext uri="{FF2B5EF4-FFF2-40B4-BE49-F238E27FC236}">
                                <a16:creationId xmlns:a16="http://schemas.microsoft.com/office/drawing/2014/main" id="{10B7EC5B-BE30-E15F-2BC5-14D10CB92C36}"/>
                              </a:ext>
                            </a:extLst>
                          </wps:cNvPr>
                          <wps:cNvSpPr txBox="1"/>
                          <wps:spPr>
                            <a:xfrm>
                              <a:off x="196852" y="533459"/>
                              <a:ext cx="1790413" cy="356516"/>
                            </a:xfrm>
                            <a:prstGeom prst="rect">
                              <a:avLst/>
                            </a:prstGeom>
                          </wps:spPr>
                          <wps:txbx>
                            <w:txbxContent>
                              <w:p w14:paraId="0D947DBB"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الجسدية</w:t>
                                </w:r>
                              </w:p>
                            </w:txbxContent>
                          </wps:txbx>
                          <wps:bodyPr wrap="square" lIns="0" tIns="0" rIns="0" bIns="0" rtlCol="0" anchor="t">
                            <a:spAutoFit/>
                          </wps:bodyPr>
                        </wps:wsp>
                        <wps:wsp>
                          <wps:cNvPr id="1164482445" name="TextBox 50">
                            <a:extLst>
                              <a:ext uri="{FF2B5EF4-FFF2-40B4-BE49-F238E27FC236}">
                                <a16:creationId xmlns:a16="http://schemas.microsoft.com/office/drawing/2014/main" id="{51BEA40D-0274-5155-D3A5-D0C9B330E07C}"/>
                              </a:ext>
                            </a:extLst>
                          </wps:cNvPr>
                          <wps:cNvSpPr txBox="1"/>
                          <wps:spPr>
                            <a:xfrm>
                              <a:off x="105508" y="1171659"/>
                              <a:ext cx="2016829" cy="671351"/>
                            </a:xfrm>
                            <a:prstGeom prst="rect">
                              <a:avLst/>
                            </a:prstGeom>
                          </wps:spPr>
                          <wps:txbx>
                            <w:txbxContent>
                              <w:p w14:paraId="14A81D64" w14:textId="2BEAD712"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الأساس الذي تبنى عليه كل أنواع الطاقة الأخرى</w:t>
                                </w:r>
                              </w:p>
                            </w:txbxContent>
                          </wps:txbx>
                          <wps:bodyPr wrap="square" lIns="0" tIns="0" rIns="0" bIns="0" rtlCol="0" anchor="t">
                            <a:spAutoFit/>
                          </wps:bodyPr>
                        </wps:wsp>
                      </wpg:grpSp>
                      <wpg:grpSp>
                        <wpg:cNvPr id="615327885" name="مجموعة 615327885">
                          <a:extLst>
                            <a:ext uri="{FF2B5EF4-FFF2-40B4-BE49-F238E27FC236}">
                              <a16:creationId xmlns:a16="http://schemas.microsoft.com/office/drawing/2014/main" id="{024966E7-C618-E574-0B62-D896EF1E7DEC}"/>
                            </a:ext>
                          </a:extLst>
                        </wpg:cNvPr>
                        <wpg:cNvGrpSpPr/>
                        <wpg:grpSpPr>
                          <a:xfrm>
                            <a:off x="2685796" y="0"/>
                            <a:ext cx="2451665" cy="2093600"/>
                            <a:chOff x="2685796" y="0"/>
                            <a:chExt cx="2451665" cy="2093600"/>
                          </a:xfrm>
                        </wpg:grpSpPr>
                        <wpg:grpSp>
                          <wpg:cNvPr id="534130936" name="Group 13">
                            <a:extLst>
                              <a:ext uri="{FF2B5EF4-FFF2-40B4-BE49-F238E27FC236}">
                                <a16:creationId xmlns:a16="http://schemas.microsoft.com/office/drawing/2014/main" id="{FAE3E8E2-489F-A092-87E4-4842BDB1778E}"/>
                              </a:ext>
                            </a:extLst>
                          </wpg:cNvPr>
                          <wpg:cNvGrpSpPr/>
                          <wpg:grpSpPr>
                            <a:xfrm rot="5400000">
                              <a:off x="2922459" y="-121402"/>
                              <a:ext cx="1978339" cy="2451665"/>
                              <a:chOff x="2912221" y="-139770"/>
                              <a:chExt cx="2779419" cy="3444407"/>
                            </a:xfrm>
                          </wpg:grpSpPr>
                          <wps:wsp>
                            <wps:cNvPr id="509439957" name="Freeform 14">
                              <a:extLst>
                                <a:ext uri="{FF2B5EF4-FFF2-40B4-BE49-F238E27FC236}">
                                  <a16:creationId xmlns:a16="http://schemas.microsoft.com/office/drawing/2014/main" id="{32541120-582E-970C-BECF-855303203D23}"/>
                                </a:ext>
                              </a:extLst>
                            </wps:cNvPr>
                            <wps:cNvSpPr/>
                            <wps:spPr>
                              <a:xfrm>
                                <a:off x="2912221" y="-110924"/>
                                <a:ext cx="2658301" cy="3306090"/>
                              </a:xfrm>
                              <a:custGeom>
                                <a:avLst/>
                                <a:gdLst/>
                                <a:ahLst/>
                                <a:cxnLst/>
                                <a:rect l="l" t="t" r="r" b="b"/>
                                <a:pathLst>
                                  <a:path w="2779314" h="3415832">
                                    <a:moveTo>
                                      <a:pt x="80302" y="0"/>
                                    </a:moveTo>
                                    <a:lnTo>
                                      <a:pt x="2699012" y="0"/>
                                    </a:lnTo>
                                    <a:cubicBezTo>
                                      <a:pt x="2720310" y="0"/>
                                      <a:pt x="2740735" y="8460"/>
                                      <a:pt x="2755794" y="23520"/>
                                    </a:cubicBezTo>
                                    <a:cubicBezTo>
                                      <a:pt x="2770854" y="38579"/>
                                      <a:pt x="2779314" y="59004"/>
                                      <a:pt x="2779314" y="80302"/>
                                    </a:cubicBezTo>
                                    <a:lnTo>
                                      <a:pt x="2779314" y="3335530"/>
                                    </a:lnTo>
                                    <a:cubicBezTo>
                                      <a:pt x="2779314" y="3356827"/>
                                      <a:pt x="2770854" y="3377252"/>
                                      <a:pt x="2755794" y="3392312"/>
                                    </a:cubicBezTo>
                                    <a:cubicBezTo>
                                      <a:pt x="2740735" y="3407371"/>
                                      <a:pt x="2720310" y="3415832"/>
                                      <a:pt x="2699012" y="3415832"/>
                                    </a:cubicBezTo>
                                    <a:lnTo>
                                      <a:pt x="80302" y="3415832"/>
                                    </a:lnTo>
                                    <a:cubicBezTo>
                                      <a:pt x="59004" y="3415832"/>
                                      <a:pt x="38579" y="3407371"/>
                                      <a:pt x="23520" y="3392312"/>
                                    </a:cubicBezTo>
                                    <a:cubicBezTo>
                                      <a:pt x="8460" y="3377252"/>
                                      <a:pt x="0" y="3356827"/>
                                      <a:pt x="0" y="3335530"/>
                                    </a:cubicBezTo>
                                    <a:lnTo>
                                      <a:pt x="0" y="80302"/>
                                    </a:lnTo>
                                    <a:cubicBezTo>
                                      <a:pt x="0" y="59004"/>
                                      <a:pt x="8460" y="38579"/>
                                      <a:pt x="23520" y="23520"/>
                                    </a:cubicBezTo>
                                    <a:cubicBezTo>
                                      <a:pt x="38579" y="8460"/>
                                      <a:pt x="59004" y="0"/>
                                      <a:pt x="80302" y="0"/>
                                    </a:cubicBezTo>
                                    <a:close/>
                                  </a:path>
                                </a:pathLst>
                              </a:custGeom>
                              <a:solidFill>
                                <a:srgbClr val="FFFFF9"/>
                              </a:solidFill>
                              <a:ln w="114300" cap="rnd">
                                <a:solidFill>
                                  <a:srgbClr val="8ED7E8"/>
                                </a:solidFill>
                                <a:prstDash val="solid"/>
                                <a:round/>
                              </a:ln>
                            </wps:spPr>
                            <wps:bodyPr/>
                          </wps:wsp>
                          <wps:wsp>
                            <wps:cNvPr id="992882528" name="TextBox 15">
                              <a:extLst>
                                <a:ext uri="{FF2B5EF4-FFF2-40B4-BE49-F238E27FC236}">
                                  <a16:creationId xmlns:a16="http://schemas.microsoft.com/office/drawing/2014/main" id="{7485EFA4-F9BE-38DD-77B1-F6466F611684}"/>
                                </a:ext>
                              </a:extLst>
                            </wps:cNvPr>
                            <wps:cNvSpPr txBox="1"/>
                            <wps:spPr>
                              <a:xfrm>
                                <a:off x="2912326" y="-139770"/>
                                <a:ext cx="2779314" cy="3444407"/>
                              </a:xfrm>
                              <a:prstGeom prst="rect">
                                <a:avLst/>
                              </a:prstGeom>
                            </wps:spPr>
                            <wps:bodyPr lIns="50800" tIns="50800" rIns="50800" bIns="50800" rtlCol="0" anchor="ctr"/>
                          </wps:wsp>
                        </wpg:grpSp>
                        <wps:wsp>
                          <wps:cNvPr id="351008617" name="Freeform 16">
                            <a:extLst>
                              <a:ext uri="{FF2B5EF4-FFF2-40B4-BE49-F238E27FC236}">
                                <a16:creationId xmlns:a16="http://schemas.microsoft.com/office/drawing/2014/main" id="{7A413C2A-184D-6A66-D954-5579AD6C0450}"/>
                              </a:ext>
                            </a:extLst>
                          </wps:cNvPr>
                          <wps:cNvSpPr/>
                          <wps:spPr>
                            <a:xfrm>
                              <a:off x="2868394" y="0"/>
                              <a:ext cx="2066126" cy="484600"/>
                            </a:xfrm>
                            <a:custGeom>
                              <a:avLst/>
                              <a:gdLst/>
                              <a:ahLst/>
                              <a:cxnLst/>
                              <a:rect l="l" t="t" r="r" b="b"/>
                              <a:pathLst>
                                <a:path w="3121468" h="732126">
                                  <a:moveTo>
                                    <a:pt x="0" y="0"/>
                                  </a:moveTo>
                                  <a:lnTo>
                                    <a:pt x="3121469" y="0"/>
                                  </a:lnTo>
                                  <a:lnTo>
                                    <a:pt x="3121469" y="732126"/>
                                  </a:lnTo>
                                  <a:lnTo>
                                    <a:pt x="0" y="732126"/>
                                  </a:lnTo>
                                  <a:lnTo>
                                    <a:pt x="0" y="0"/>
                                  </a:lnTo>
                                  <a:close/>
                                </a:path>
                              </a:pathLst>
                            </a:custGeom>
                            <a:blipFill>
                              <a:blip r:embed="rId148">
                                <a:extLst>
                                  <a:ext uri="{96DAC541-7B7A-43D3-8B79-37D633B846F1}">
                                    <asvg:svgBlip xmlns:asvg="http://schemas.microsoft.com/office/drawing/2016/SVG/main" r:embed="rId149"/>
                                  </a:ext>
                                </a:extLst>
                              </a:blip>
                              <a:stretch>
                                <a:fillRect/>
                              </a:stretch>
                            </a:blipFill>
                          </wps:spPr>
                          <wps:bodyPr/>
                        </wps:wsp>
                        <wps:wsp>
                          <wps:cNvPr id="1225382009" name="TextBox 18">
                            <a:extLst>
                              <a:ext uri="{FF2B5EF4-FFF2-40B4-BE49-F238E27FC236}">
                                <a16:creationId xmlns:a16="http://schemas.microsoft.com/office/drawing/2014/main" id="{369BA8FD-42E4-8657-7014-B0C36F7D9991}"/>
                              </a:ext>
                            </a:extLst>
                          </wps:cNvPr>
                          <wps:cNvSpPr txBox="1"/>
                          <wps:spPr>
                            <a:xfrm>
                              <a:off x="2918982" y="392649"/>
                              <a:ext cx="1892786" cy="356516"/>
                            </a:xfrm>
                            <a:prstGeom prst="rect">
                              <a:avLst/>
                            </a:prstGeom>
                          </wps:spPr>
                          <wps:txbx>
                            <w:txbxContent>
                              <w:p w14:paraId="107C507C"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العاطفية</w:t>
                                </w:r>
                              </w:p>
                            </w:txbxContent>
                          </wps:txbx>
                          <wps:bodyPr wrap="square" lIns="0" tIns="0" rIns="0" bIns="0" rtlCol="0" anchor="t">
                            <a:spAutoFit/>
                          </wps:bodyPr>
                        </wps:wsp>
                        <wps:wsp>
                          <wps:cNvPr id="2014096393" name="TextBox 50">
                            <a:extLst>
                              <a:ext uri="{FF2B5EF4-FFF2-40B4-BE49-F238E27FC236}">
                                <a16:creationId xmlns:a16="http://schemas.microsoft.com/office/drawing/2014/main" id="{2B4B2CDC-7689-61C8-EDA5-60DDD814B245}"/>
                              </a:ext>
                            </a:extLst>
                          </wps:cNvPr>
                          <wps:cNvSpPr txBox="1"/>
                          <wps:spPr>
                            <a:xfrm>
                              <a:off x="2983085" y="1043278"/>
                              <a:ext cx="1859160" cy="671352"/>
                            </a:xfrm>
                            <a:prstGeom prst="rect">
                              <a:avLst/>
                            </a:prstGeom>
                          </wps:spPr>
                          <wps:txbx>
                            <w:txbxContent>
                              <w:p w14:paraId="0C285FA5" w14:textId="4E9E59E0"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القدرة على إدارة المشاعر وتحويلها إلى طاقة إيجابية</w:t>
                                </w:r>
                              </w:p>
                            </w:txbxContent>
                          </wps:txbx>
                          <wps:bodyPr wrap="square" lIns="0" tIns="0" rIns="0" bIns="0" rtlCol="0" anchor="t">
                            <a:spAutoFit/>
                          </wps:bodyPr>
                        </wps:wsp>
                      </wpg:grpSp>
                      <wpg:grpSp>
                        <wpg:cNvPr id="307496328" name="مجموعة 307496328">
                          <a:extLst>
                            <a:ext uri="{FF2B5EF4-FFF2-40B4-BE49-F238E27FC236}">
                              <a16:creationId xmlns:a16="http://schemas.microsoft.com/office/drawing/2014/main" id="{B8685F76-FD0E-458F-6960-359904A5C842}"/>
                            </a:ext>
                          </a:extLst>
                        </wpg:cNvPr>
                        <wpg:cNvGrpSpPr/>
                        <wpg:grpSpPr>
                          <a:xfrm>
                            <a:off x="0" y="2319598"/>
                            <a:ext cx="2274126" cy="1930498"/>
                            <a:chOff x="0" y="2319598"/>
                            <a:chExt cx="2274126" cy="1930498"/>
                          </a:xfrm>
                        </wpg:grpSpPr>
                        <wpg:grpSp>
                          <wpg:cNvPr id="311485468" name="Group 20">
                            <a:extLst>
                              <a:ext uri="{FF2B5EF4-FFF2-40B4-BE49-F238E27FC236}">
                                <a16:creationId xmlns:a16="http://schemas.microsoft.com/office/drawing/2014/main" id="{304A4FF5-3C41-424D-4D3B-CB54F48E944D}"/>
                              </a:ext>
                            </a:extLst>
                          </wpg:cNvPr>
                          <wpg:cNvGrpSpPr/>
                          <wpg:grpSpPr>
                            <a:xfrm rot="5400000">
                              <a:off x="219559" y="2195529"/>
                              <a:ext cx="1835008" cy="2274126"/>
                              <a:chOff x="210126" y="2176387"/>
                              <a:chExt cx="2779314" cy="3444407"/>
                            </a:xfrm>
                          </wpg:grpSpPr>
                          <wps:wsp>
                            <wps:cNvPr id="336324814" name="Freeform 21">
                              <a:extLst>
                                <a:ext uri="{FF2B5EF4-FFF2-40B4-BE49-F238E27FC236}">
                                  <a16:creationId xmlns:a16="http://schemas.microsoft.com/office/drawing/2014/main" id="{77D0C1A9-CE75-330C-74A8-87F115415E14}"/>
                                </a:ext>
                              </a:extLst>
                            </wps:cNvPr>
                            <wps:cNvSpPr/>
                            <wps:spPr>
                              <a:xfrm>
                                <a:off x="210126" y="2204962"/>
                                <a:ext cx="2779314" cy="3415832"/>
                              </a:xfrm>
                              <a:custGeom>
                                <a:avLst/>
                                <a:gdLst/>
                                <a:ahLst/>
                                <a:cxnLst/>
                                <a:rect l="l" t="t" r="r" b="b"/>
                                <a:pathLst>
                                  <a:path w="2779314" h="3415832">
                                    <a:moveTo>
                                      <a:pt x="80302" y="0"/>
                                    </a:moveTo>
                                    <a:lnTo>
                                      <a:pt x="2699012" y="0"/>
                                    </a:lnTo>
                                    <a:cubicBezTo>
                                      <a:pt x="2720310" y="0"/>
                                      <a:pt x="2740735" y="8460"/>
                                      <a:pt x="2755794" y="23520"/>
                                    </a:cubicBezTo>
                                    <a:cubicBezTo>
                                      <a:pt x="2770854" y="38579"/>
                                      <a:pt x="2779314" y="59004"/>
                                      <a:pt x="2779314" y="80302"/>
                                    </a:cubicBezTo>
                                    <a:lnTo>
                                      <a:pt x="2779314" y="3335530"/>
                                    </a:lnTo>
                                    <a:cubicBezTo>
                                      <a:pt x="2779314" y="3356827"/>
                                      <a:pt x="2770854" y="3377252"/>
                                      <a:pt x="2755794" y="3392312"/>
                                    </a:cubicBezTo>
                                    <a:cubicBezTo>
                                      <a:pt x="2740735" y="3407371"/>
                                      <a:pt x="2720310" y="3415832"/>
                                      <a:pt x="2699012" y="3415832"/>
                                    </a:cubicBezTo>
                                    <a:lnTo>
                                      <a:pt x="80302" y="3415832"/>
                                    </a:lnTo>
                                    <a:cubicBezTo>
                                      <a:pt x="59004" y="3415832"/>
                                      <a:pt x="38579" y="3407371"/>
                                      <a:pt x="23520" y="3392312"/>
                                    </a:cubicBezTo>
                                    <a:cubicBezTo>
                                      <a:pt x="8460" y="3377252"/>
                                      <a:pt x="0" y="3356827"/>
                                      <a:pt x="0" y="3335530"/>
                                    </a:cubicBezTo>
                                    <a:lnTo>
                                      <a:pt x="0" y="80302"/>
                                    </a:lnTo>
                                    <a:cubicBezTo>
                                      <a:pt x="0" y="59004"/>
                                      <a:pt x="8460" y="38579"/>
                                      <a:pt x="23520" y="23520"/>
                                    </a:cubicBezTo>
                                    <a:cubicBezTo>
                                      <a:pt x="38579" y="8460"/>
                                      <a:pt x="59004" y="0"/>
                                      <a:pt x="80302" y="0"/>
                                    </a:cubicBezTo>
                                    <a:close/>
                                  </a:path>
                                </a:pathLst>
                              </a:custGeom>
                              <a:solidFill>
                                <a:srgbClr val="FFFFF9"/>
                              </a:solidFill>
                              <a:ln w="114300" cap="rnd">
                                <a:solidFill>
                                  <a:srgbClr val="91DFB1"/>
                                </a:solidFill>
                                <a:prstDash val="solid"/>
                                <a:round/>
                              </a:ln>
                            </wps:spPr>
                            <wps:bodyPr/>
                          </wps:wsp>
                          <wps:wsp>
                            <wps:cNvPr id="306001172" name="TextBox 22">
                              <a:extLst>
                                <a:ext uri="{FF2B5EF4-FFF2-40B4-BE49-F238E27FC236}">
                                  <a16:creationId xmlns:a16="http://schemas.microsoft.com/office/drawing/2014/main" id="{FAD5FAB0-041C-BA80-74E6-D5914856A37F}"/>
                                </a:ext>
                              </a:extLst>
                            </wps:cNvPr>
                            <wps:cNvSpPr txBox="1"/>
                            <wps:spPr>
                              <a:xfrm>
                                <a:off x="210126" y="2176387"/>
                                <a:ext cx="2779314" cy="3444407"/>
                              </a:xfrm>
                              <a:prstGeom prst="rect">
                                <a:avLst/>
                              </a:prstGeom>
                            </wps:spPr>
                            <wps:bodyPr lIns="50800" tIns="50800" rIns="50800" bIns="50800" rtlCol="0" anchor="ctr"/>
                          </wps:wsp>
                        </wpg:grpSp>
                        <wps:wsp>
                          <wps:cNvPr id="1572137338" name="Freeform 23">
                            <a:extLst>
                              <a:ext uri="{FF2B5EF4-FFF2-40B4-BE49-F238E27FC236}">
                                <a16:creationId xmlns:a16="http://schemas.microsoft.com/office/drawing/2014/main" id="{551AD60E-6645-DB4E-BB12-7CCB4ECCA8EA}"/>
                              </a:ext>
                            </a:extLst>
                          </wps:cNvPr>
                          <wps:cNvSpPr/>
                          <wps:spPr>
                            <a:xfrm>
                              <a:off x="169376" y="2319598"/>
                              <a:ext cx="1916508" cy="449508"/>
                            </a:xfrm>
                            <a:custGeom>
                              <a:avLst/>
                              <a:gdLst/>
                              <a:ahLst/>
                              <a:cxnLst/>
                              <a:rect l="l" t="t" r="r" b="b"/>
                              <a:pathLst>
                                <a:path w="3121468" h="732126">
                                  <a:moveTo>
                                    <a:pt x="0" y="0"/>
                                  </a:moveTo>
                                  <a:lnTo>
                                    <a:pt x="3121468" y="0"/>
                                  </a:lnTo>
                                  <a:lnTo>
                                    <a:pt x="3121468" y="732127"/>
                                  </a:lnTo>
                                  <a:lnTo>
                                    <a:pt x="0" y="732127"/>
                                  </a:lnTo>
                                  <a:lnTo>
                                    <a:pt x="0" y="0"/>
                                  </a:lnTo>
                                  <a:close/>
                                </a:path>
                              </a:pathLst>
                            </a:custGeom>
                            <a:blipFill>
                              <a:blip r:embed="rId150">
                                <a:extLst>
                                  <a:ext uri="{96DAC541-7B7A-43D3-8B79-37D633B846F1}">
                                    <asvg:svgBlip xmlns:asvg="http://schemas.microsoft.com/office/drawing/2016/SVG/main" r:embed="rId151"/>
                                  </a:ext>
                                </a:extLst>
                              </a:blip>
                              <a:stretch>
                                <a:fillRect/>
                              </a:stretch>
                            </a:blipFill>
                          </wps:spPr>
                          <wps:bodyPr/>
                        </wps:wsp>
                        <wps:wsp>
                          <wps:cNvPr id="1020039984" name="TextBox 25">
                            <a:extLst>
                              <a:ext uri="{FF2B5EF4-FFF2-40B4-BE49-F238E27FC236}">
                                <a16:creationId xmlns:a16="http://schemas.microsoft.com/office/drawing/2014/main" id="{2769C98F-71A2-4900-94A4-507F53DA4E9C}"/>
                              </a:ext>
                            </a:extLst>
                          </wps:cNvPr>
                          <wps:cNvSpPr txBox="1"/>
                          <wps:spPr>
                            <a:xfrm>
                              <a:off x="213724" y="2864344"/>
                              <a:ext cx="1755292" cy="356516"/>
                            </a:xfrm>
                            <a:prstGeom prst="rect">
                              <a:avLst/>
                            </a:prstGeom>
                          </wps:spPr>
                          <wps:txbx>
                            <w:txbxContent>
                              <w:p w14:paraId="03E9F212"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العقلية</w:t>
                                </w:r>
                              </w:p>
                            </w:txbxContent>
                          </wps:txbx>
                          <wps:bodyPr wrap="square" lIns="0" tIns="0" rIns="0" bIns="0" rtlCol="0" anchor="t">
                            <a:spAutoFit/>
                          </wps:bodyPr>
                        </wps:wsp>
                        <wps:wsp>
                          <wps:cNvPr id="841353688" name="TextBox 50">
                            <a:extLst>
                              <a:ext uri="{FF2B5EF4-FFF2-40B4-BE49-F238E27FC236}">
                                <a16:creationId xmlns:a16="http://schemas.microsoft.com/office/drawing/2014/main" id="{36D53FA9-4324-6FD4-CD7D-C89319F6BDF7}"/>
                              </a:ext>
                            </a:extLst>
                          </wps:cNvPr>
                          <wps:cNvSpPr txBox="1"/>
                          <wps:spPr>
                            <a:xfrm>
                              <a:off x="423963" y="3303966"/>
                              <a:ext cx="1335337" cy="671351"/>
                            </a:xfrm>
                            <a:prstGeom prst="rect">
                              <a:avLst/>
                            </a:prstGeom>
                          </wps:spPr>
                          <wps:txbx>
                            <w:txbxContent>
                              <w:p w14:paraId="40F847B3" w14:textId="6B498835"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القدرة على التركيز والإبداع</w:t>
                                </w:r>
                              </w:p>
                            </w:txbxContent>
                          </wps:txbx>
                          <wps:bodyPr wrap="square" lIns="0" tIns="0" rIns="0" bIns="0" rtlCol="0" anchor="t">
                            <a:spAutoFit/>
                          </wps:bodyPr>
                        </wps:wsp>
                      </wpg:grpSp>
                      <wpg:grpSp>
                        <wpg:cNvPr id="2062685062" name="مجموعة 2062685062">
                          <a:extLst>
                            <a:ext uri="{FF2B5EF4-FFF2-40B4-BE49-F238E27FC236}">
                              <a16:creationId xmlns:a16="http://schemas.microsoft.com/office/drawing/2014/main" id="{7E07E5A3-362C-8A40-EB13-0AE5264CCBFC}"/>
                            </a:ext>
                          </a:extLst>
                        </wpg:cNvPr>
                        <wpg:cNvGrpSpPr/>
                        <wpg:grpSpPr>
                          <a:xfrm>
                            <a:off x="2763700" y="2259327"/>
                            <a:ext cx="2315062" cy="2000630"/>
                            <a:chOff x="2763700" y="2259327"/>
                            <a:chExt cx="2315062" cy="2000630"/>
                          </a:xfrm>
                        </wpg:grpSpPr>
                        <wpg:grpSp>
                          <wpg:cNvPr id="1539229477" name="Group 27">
                            <a:extLst>
                              <a:ext uri="{FF2B5EF4-FFF2-40B4-BE49-F238E27FC236}">
                                <a16:creationId xmlns:a16="http://schemas.microsoft.com/office/drawing/2014/main" id="{0FFC64E9-E295-9FDC-6C8F-A67E218D95EC}"/>
                              </a:ext>
                            </a:extLst>
                          </wpg:cNvPr>
                          <wpg:cNvGrpSpPr/>
                          <wpg:grpSpPr>
                            <a:xfrm rot="5400000">
                              <a:off x="2987212" y="2168407"/>
                              <a:ext cx="1868038" cy="2315062"/>
                              <a:chOff x="2977609" y="2149435"/>
                              <a:chExt cx="2779314" cy="3444407"/>
                            </a:xfrm>
                          </wpg:grpSpPr>
                          <wps:wsp>
                            <wps:cNvPr id="559921109" name="Freeform 28">
                              <a:extLst>
                                <a:ext uri="{FF2B5EF4-FFF2-40B4-BE49-F238E27FC236}">
                                  <a16:creationId xmlns:a16="http://schemas.microsoft.com/office/drawing/2014/main" id="{080C29A2-EEE8-B03C-F076-AB2F434BFE1A}"/>
                                </a:ext>
                              </a:extLst>
                            </wps:cNvPr>
                            <wps:cNvSpPr/>
                            <wps:spPr>
                              <a:xfrm>
                                <a:off x="2977609" y="2178010"/>
                                <a:ext cx="2779314" cy="3415832"/>
                              </a:xfrm>
                              <a:custGeom>
                                <a:avLst/>
                                <a:gdLst/>
                                <a:ahLst/>
                                <a:cxnLst/>
                                <a:rect l="l" t="t" r="r" b="b"/>
                                <a:pathLst>
                                  <a:path w="2779314" h="3415832">
                                    <a:moveTo>
                                      <a:pt x="80302" y="0"/>
                                    </a:moveTo>
                                    <a:lnTo>
                                      <a:pt x="2699012" y="0"/>
                                    </a:lnTo>
                                    <a:cubicBezTo>
                                      <a:pt x="2720310" y="0"/>
                                      <a:pt x="2740735" y="8460"/>
                                      <a:pt x="2755794" y="23520"/>
                                    </a:cubicBezTo>
                                    <a:cubicBezTo>
                                      <a:pt x="2770854" y="38579"/>
                                      <a:pt x="2779314" y="59004"/>
                                      <a:pt x="2779314" y="80302"/>
                                    </a:cubicBezTo>
                                    <a:lnTo>
                                      <a:pt x="2779314" y="3335530"/>
                                    </a:lnTo>
                                    <a:cubicBezTo>
                                      <a:pt x="2779314" y="3356827"/>
                                      <a:pt x="2770854" y="3377252"/>
                                      <a:pt x="2755794" y="3392312"/>
                                    </a:cubicBezTo>
                                    <a:cubicBezTo>
                                      <a:pt x="2740735" y="3407371"/>
                                      <a:pt x="2720310" y="3415832"/>
                                      <a:pt x="2699012" y="3415832"/>
                                    </a:cubicBezTo>
                                    <a:lnTo>
                                      <a:pt x="80302" y="3415832"/>
                                    </a:lnTo>
                                    <a:cubicBezTo>
                                      <a:pt x="59004" y="3415832"/>
                                      <a:pt x="38579" y="3407371"/>
                                      <a:pt x="23520" y="3392312"/>
                                    </a:cubicBezTo>
                                    <a:cubicBezTo>
                                      <a:pt x="8460" y="3377252"/>
                                      <a:pt x="0" y="3356827"/>
                                      <a:pt x="0" y="3335530"/>
                                    </a:cubicBezTo>
                                    <a:lnTo>
                                      <a:pt x="0" y="80302"/>
                                    </a:lnTo>
                                    <a:cubicBezTo>
                                      <a:pt x="0" y="59004"/>
                                      <a:pt x="8460" y="38579"/>
                                      <a:pt x="23520" y="23520"/>
                                    </a:cubicBezTo>
                                    <a:cubicBezTo>
                                      <a:pt x="38579" y="8460"/>
                                      <a:pt x="59004" y="0"/>
                                      <a:pt x="80302" y="0"/>
                                    </a:cubicBezTo>
                                    <a:close/>
                                  </a:path>
                                </a:pathLst>
                              </a:custGeom>
                              <a:solidFill>
                                <a:srgbClr val="FFFFF9"/>
                              </a:solidFill>
                              <a:ln w="114300" cap="rnd">
                                <a:solidFill>
                                  <a:srgbClr val="F8D389"/>
                                </a:solidFill>
                                <a:prstDash val="solid"/>
                                <a:round/>
                              </a:ln>
                            </wps:spPr>
                            <wps:bodyPr/>
                          </wps:wsp>
                          <wps:wsp>
                            <wps:cNvPr id="375273188" name="TextBox 29">
                              <a:extLst>
                                <a:ext uri="{FF2B5EF4-FFF2-40B4-BE49-F238E27FC236}">
                                  <a16:creationId xmlns:a16="http://schemas.microsoft.com/office/drawing/2014/main" id="{0F6A5A99-1663-3E2F-DFFB-7DBFB3C2B3FF}"/>
                                </a:ext>
                              </a:extLst>
                            </wps:cNvPr>
                            <wps:cNvSpPr txBox="1"/>
                            <wps:spPr>
                              <a:xfrm>
                                <a:off x="2977609" y="2149435"/>
                                <a:ext cx="2779314" cy="3444407"/>
                              </a:xfrm>
                              <a:prstGeom prst="rect">
                                <a:avLst/>
                              </a:prstGeom>
                            </wps:spPr>
                            <wps:bodyPr lIns="50800" tIns="50800" rIns="50800" bIns="50800" rtlCol="0" anchor="ctr"/>
                          </wps:wsp>
                        </wpg:grpSp>
                        <wps:wsp>
                          <wps:cNvPr id="876302713" name="Freeform 30">
                            <a:extLst>
                              <a:ext uri="{FF2B5EF4-FFF2-40B4-BE49-F238E27FC236}">
                                <a16:creationId xmlns:a16="http://schemas.microsoft.com/office/drawing/2014/main" id="{2D2D5692-2BF8-B76C-3707-F80D78E8028C}"/>
                              </a:ext>
                            </a:extLst>
                          </wps:cNvPr>
                          <wps:cNvSpPr/>
                          <wps:spPr>
                            <a:xfrm>
                              <a:off x="2913972" y="2259327"/>
                              <a:ext cx="1951008" cy="457600"/>
                            </a:xfrm>
                            <a:custGeom>
                              <a:avLst/>
                              <a:gdLst/>
                              <a:ahLst/>
                              <a:cxnLst/>
                              <a:rect l="l" t="t" r="r" b="b"/>
                              <a:pathLst>
                                <a:path w="3121468" h="732126">
                                  <a:moveTo>
                                    <a:pt x="0" y="0"/>
                                  </a:moveTo>
                                  <a:lnTo>
                                    <a:pt x="3121469" y="0"/>
                                  </a:lnTo>
                                  <a:lnTo>
                                    <a:pt x="3121469" y="732127"/>
                                  </a:lnTo>
                                  <a:lnTo>
                                    <a:pt x="0" y="732127"/>
                                  </a:lnTo>
                                  <a:lnTo>
                                    <a:pt x="0" y="0"/>
                                  </a:lnTo>
                                  <a:close/>
                                </a:path>
                              </a:pathLst>
                            </a:custGeom>
                            <a:blipFill>
                              <a:blip r:embed="rId152">
                                <a:extLst>
                                  <a:ext uri="{96DAC541-7B7A-43D3-8B79-37D633B846F1}">
                                    <asvg:svgBlip xmlns:asvg="http://schemas.microsoft.com/office/drawing/2016/SVG/main" r:embed="rId153"/>
                                  </a:ext>
                                </a:extLst>
                              </a:blip>
                              <a:stretch>
                                <a:fillRect/>
                              </a:stretch>
                            </a:blipFill>
                          </wps:spPr>
                          <wps:bodyPr/>
                        </wps:wsp>
                        <wps:wsp>
                          <wps:cNvPr id="1148425262" name="TextBox 32">
                            <a:extLst>
                              <a:ext uri="{FF2B5EF4-FFF2-40B4-BE49-F238E27FC236}">
                                <a16:creationId xmlns:a16="http://schemas.microsoft.com/office/drawing/2014/main" id="{5C73FD77-C2EE-666A-CA7D-5B2B72A5CCE1}"/>
                              </a:ext>
                            </a:extLst>
                          </wps:cNvPr>
                          <wps:cNvSpPr txBox="1"/>
                          <wps:spPr>
                            <a:xfrm>
                              <a:off x="3018076" y="2778723"/>
                              <a:ext cx="1786676" cy="356516"/>
                            </a:xfrm>
                            <a:prstGeom prst="rect">
                              <a:avLst/>
                            </a:prstGeom>
                          </wps:spPr>
                          <wps:txbx>
                            <w:txbxContent>
                              <w:p w14:paraId="0FE3697C"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الروحية</w:t>
                                </w:r>
                              </w:p>
                            </w:txbxContent>
                          </wps:txbx>
                          <wps:bodyPr wrap="square" lIns="0" tIns="0" rIns="0" bIns="0" rtlCol="0" anchor="t">
                            <a:spAutoFit/>
                          </wps:bodyPr>
                        </wps:wsp>
                        <wps:wsp>
                          <wps:cNvPr id="1461210877" name="TextBox 50">
                            <a:extLst>
                              <a:ext uri="{FF2B5EF4-FFF2-40B4-BE49-F238E27FC236}">
                                <a16:creationId xmlns:a16="http://schemas.microsoft.com/office/drawing/2014/main" id="{F80D3BAC-9395-8C55-300A-8FBA454D2CC1}"/>
                              </a:ext>
                            </a:extLst>
                          </wps:cNvPr>
                          <wps:cNvSpPr txBox="1"/>
                          <wps:spPr>
                            <a:xfrm>
                              <a:off x="3231606" y="3313826"/>
                              <a:ext cx="1334589" cy="671351"/>
                            </a:xfrm>
                            <a:prstGeom prst="rect">
                              <a:avLst/>
                            </a:prstGeom>
                          </wps:spPr>
                          <wps:txbx>
                            <w:txbxContent>
                              <w:p w14:paraId="22526A27" w14:textId="4E3DEF67"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الاتصال بالقيم والغاية الأسمى</w:t>
                                </w:r>
                              </w:p>
                            </w:txbxContent>
                          </wps:txbx>
                          <wps:bodyPr wrap="square" lIns="0" tIns="0" rIns="0" bIns="0" rtlCol="0" anchor="t">
                            <a:spAutoFit/>
                          </wps:bodyPr>
                        </wps:wsp>
                      </wpg:grpSp>
                    </wpg:wgp>
                  </a:graphicData>
                </a:graphic>
              </wp:inline>
            </w:drawing>
          </mc:Choice>
          <mc:Fallback>
            <w:pict>
              <v:group w14:anchorId="1601DC02" id="مجموعة 81" o:spid="_x0000_s1924" style="width:343.75pt;height:286.2pt;mso-position-horizontal-relative:char;mso-position-vertical-relative:line" coordsize="51374,4259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">
                <v:group id="مجموعة 1262204372" o:spid="_x0000_s1925" style="position:absolute;top:886;width:23194;height:20050" coordorigin=",886" coordsize="23194,2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">
                  <v:group id="Group 5" o:spid="_x0000_s1926" style="position:absolute;left:2239;top:-19;width:18716;height:23194;rotation:90" coordorigin="2143,-208" coordsize="27793,3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">
                    <v:shape id="Freeform 6" o:spid="_x0000_s1927" style="position:absolute;left:2143;top:77;width:27793;height:34158;visibility:visible;mso-wrap-style:square;v-text-anchor:top" coordsize="2779314,341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" path="m80302,l2699012,v21298,,41723,8460,56782,23520c2770854,38579,2779314,59004,2779314,80302r,3255228c2779314,3356827,2770854,3377252,2755794,3392312v-15059,15059,-35484,23520,-56782,23520l80302,3415832v-21298,,-41723,-8461,-56782,-23520c8460,3377252,,3356827,,3335530l,80302c,59004,8460,38579,23520,23520,38579,8460,59004,,80302,xe" fillcolor="#fffff9" strokecolor="#ff8379" strokeweight="9pt">
                      <v:stroke endcap="round"/>
                      <v:path arrowok="t"/>
                    </v:shape>
                    <v:shape id="TextBox 7" o:spid="_x0000_s1928" type="#_x0000_t202" style="position:absolute;left:2143;top:-208;width:27793;height:34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" filled="f" stroked="f">
                      <v:textbox inset="4pt,4pt,4pt,4pt"/>
                    </v:shape>
                  </v:group>
                  <v:shape id="Freeform 8" o:spid="_x0000_s1929" style="position:absolute;left:1727;top:886;width:19547;height:4585;visibility:visible;mso-wrap-style:square;v-text-anchor:top" coordsize="3121468,73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" path="m,l3121468,r,732126l,732126,,xe" stroked="f">
                    <v:fill r:id="rId154" o:title="" recolor="t" rotate="t" type="frame"/>
                    <v:path arrowok="t"/>
                  </v:shape>
                  <v:shape id="TextBox 10" o:spid="_x0000_s1930" type="#_x0000_t202" style="position:absolute;left:1968;top:5334;width:17904;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" filled="f" stroked="f">
                    <v:textbox style="mso-fit-shape-to-text:t" inset="0,0,0,0">
                      <w:txbxContent>
                        <w:p w14:paraId="0D947DBB"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الجسدية</w:t>
                          </w:r>
                        </w:p>
                      </w:txbxContent>
                    </v:textbox>
                  </v:shape>
                  <v:shape id="TextBox 50" o:spid="_x0000_s1931" type="#_x0000_t202" style="position:absolute;left:1055;top:11716;width:20168;height:6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" filled="f" stroked="f">
                    <v:textbox style="mso-fit-shape-to-text:t" inset="0,0,0,0">
                      <w:txbxContent>
                        <w:p w14:paraId="14A81D64" w14:textId="2BEAD712"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الأساس الذي تبنى عليه كل أنواع الطاقة الأخرى</w:t>
                          </w:r>
                        </w:p>
                      </w:txbxContent>
                    </v:textbox>
                  </v:shape>
                </v:group>
                <v:group id="مجموعة 615327885" o:spid="_x0000_s1932" style="position:absolute;left:26857;width:24517;height:20936" coordorigin="26857" coordsize="24516,2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">
                  <v:group id="Group 13" o:spid="_x0000_s1933" style="position:absolute;left:29224;top:-1215;width:19784;height:24517;rotation:90" coordorigin="29122,-1397" coordsize="27794,3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">
                    <v:shape id="Freeform 14" o:spid="_x0000_s1934" style="position:absolute;left:29122;top:-1109;width:26583;height:33060;visibility:visible;mso-wrap-style:square;v-text-anchor:top" coordsize="2779314,341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" path="m80302,l2699012,v21298,,41723,8460,56782,23520c2770854,38579,2779314,59004,2779314,80302r,3255228c2779314,3356827,2770854,3377252,2755794,3392312v-15059,15059,-35484,23520,-56782,23520l80302,3415832v-21298,,-41723,-8461,-56782,-23520c8460,3377252,,3356827,,3335530l,80302c,59004,8460,38579,23520,23520,38579,8460,59004,,80302,xe" fillcolor="#fffff9" strokecolor="#8ed7e8" strokeweight="9pt">
                      <v:stroke endcap="round"/>
                      <v:path arrowok="t"/>
                    </v:shape>
                    <v:shape id="TextBox 15" o:spid="_x0000_s1935" type="#_x0000_t202" style="position:absolute;left:29123;top:-1397;width:27793;height:34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" filled="f" stroked="f">
                      <v:textbox inset="4pt,4pt,4pt,4pt"/>
                    </v:shape>
                  </v:group>
                  <v:shape id="Freeform 16" o:spid="_x0000_s1936" style="position:absolute;left:28683;width:20662;height:4846;visibility:visible;mso-wrap-style:square;v-text-anchor:top" coordsize="3121468,73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" path="m,l3121469,r,732126l,732126,,xe" stroked="f">
                    <v:fill r:id="rId155" o:title="" recolor="t" rotate="t" type="frame"/>
                    <v:path arrowok="t"/>
                  </v:shape>
                  <v:shape id="TextBox 18" o:spid="_x0000_s1937" type="#_x0000_t202" style="position:absolute;left:29189;top:3926;width:18928;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" filled="f" stroked="f">
                    <v:textbox style="mso-fit-shape-to-text:t" inset="0,0,0,0">
                      <w:txbxContent>
                        <w:p w14:paraId="107C507C"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العاطفية</w:t>
                          </w:r>
                        </w:p>
                      </w:txbxContent>
                    </v:textbox>
                  </v:shape>
                  <v:shape id="TextBox 50" o:spid="_x0000_s1938" type="#_x0000_t202" style="position:absolute;left:29830;top:10432;width:18592;height:6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" filled="f" stroked="f">
                    <v:textbox style="mso-fit-shape-to-text:t" inset="0,0,0,0">
                      <w:txbxContent>
                        <w:p w14:paraId="0C285FA5" w14:textId="4E9E59E0"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القدرة على إدارة المشاعر وتحويلها إلى طاقة إيجابية</w:t>
                          </w:r>
                        </w:p>
                      </w:txbxContent>
                    </v:textbox>
                  </v:shape>
                </v:group>
                <v:group id="مجموعة 307496328" o:spid="_x0000_s1939" style="position:absolute;top:23195;width:22741;height:19305" coordorigin=",23195" coordsize="22741,19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">
                  <v:group id="Group 20" o:spid="_x0000_s1940" style="position:absolute;left:2196;top:21954;width:18350;height:22741;rotation:90" coordorigin="2101,21763" coordsize="27793,3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">
                    <v:shape id="Freeform 21" o:spid="_x0000_s1941" style="position:absolute;left:2101;top:22049;width:27793;height:34158;visibility:visible;mso-wrap-style:square;v-text-anchor:top" coordsize="2779314,341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" path="m80302,l2699012,v21298,,41723,8460,56782,23520c2770854,38579,2779314,59004,2779314,80302r,3255228c2779314,3356827,2770854,3377252,2755794,3392312v-15059,15059,-35484,23520,-56782,23520l80302,3415832v-21298,,-41723,-8461,-56782,-23520c8460,3377252,,3356827,,3335530l,80302c,59004,8460,38579,23520,23520,38579,8460,59004,,80302,xe" fillcolor="#fffff9" strokecolor="#91dfb1" strokeweight="9pt">
                      <v:stroke endcap="round"/>
                      <v:path arrowok="t"/>
                    </v:shape>
                    <v:shape id="TextBox 22" o:spid="_x0000_s1942" type="#_x0000_t202" style="position:absolute;left:2101;top:21763;width:27793;height:34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" filled="f" stroked="f">
                      <v:textbox inset="4pt,4pt,4pt,4pt"/>
                    </v:shape>
                  </v:group>
                  <v:shape id="Freeform 23" o:spid="_x0000_s1943" style="position:absolute;left:1693;top:23195;width:19165;height:4496;visibility:visible;mso-wrap-style:square;v-text-anchor:top" coordsize="3121468,73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" path="m,l3121468,r,732127l,732127,,xe" stroked="f">
                    <v:fill r:id="rId156" o:title="" recolor="t" rotate="t" type="frame"/>
                    <v:path arrowok="t"/>
                  </v:shape>
                  <v:shape id="TextBox 25" o:spid="_x0000_s1944" type="#_x0000_t202" style="position:absolute;left:2137;top:28643;width:17553;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" filled="f" stroked="f">
                    <v:textbox style="mso-fit-shape-to-text:t" inset="0,0,0,0">
                      <w:txbxContent>
                        <w:p w14:paraId="03E9F212"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العقلية</w:t>
                          </w:r>
                        </w:p>
                      </w:txbxContent>
                    </v:textbox>
                  </v:shape>
                  <v:shape id="TextBox 50" o:spid="_x0000_s1945" type="#_x0000_t202" style="position:absolute;left:4239;top:33039;width:13354;height:6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" filled="f" stroked="f">
                    <v:textbox style="mso-fit-shape-to-text:t" inset="0,0,0,0">
                      <w:txbxContent>
                        <w:p w14:paraId="40F847B3" w14:textId="6B498835"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القدرة على التركيز والإبداع</w:t>
                          </w:r>
                        </w:p>
                      </w:txbxContent>
                    </v:textbox>
                  </v:shape>
                </v:group>
                <v:group id="مجموعة 2062685062" o:spid="_x0000_s1946" style="position:absolute;left:27637;top:22593;width:23150;height:20006" coordorigin="27637,22593" coordsize="23150,20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">
                  <v:group id="Group 27" o:spid="_x0000_s1947" style="position:absolute;left:29872;top:21684;width:18680;height:23150;rotation:90" coordorigin="29776,21494" coordsize="27793,3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">
                    <v:shape id="Freeform 28" o:spid="_x0000_s1948" style="position:absolute;left:29776;top:21780;width:27793;height:34158;visibility:visible;mso-wrap-style:square;v-text-anchor:top" coordsize="2779314,341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" path="m80302,l2699012,v21298,,41723,8460,56782,23520c2770854,38579,2779314,59004,2779314,80302r,3255228c2779314,3356827,2770854,3377252,2755794,3392312v-15059,15059,-35484,23520,-56782,23520l80302,3415832v-21298,,-41723,-8461,-56782,-23520c8460,3377252,,3356827,,3335530l,80302c,59004,8460,38579,23520,23520,38579,8460,59004,,80302,xe" fillcolor="#fffff9" strokecolor="#f8d389" strokeweight="9pt">
                      <v:stroke endcap="round"/>
                      <v:path arrowok="t"/>
                    </v:shape>
                    <v:shape id="TextBox 29" o:spid="_x0000_s1949" type="#_x0000_t202" style="position:absolute;left:29776;top:21494;width:27793;height:34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" filled="f" stroked="f">
                      <v:textbox inset="4pt,4pt,4pt,4pt"/>
                    </v:shape>
                  </v:group>
                  <v:shape id="Freeform 30" o:spid="_x0000_s1950" style="position:absolute;left:29139;top:22593;width:19510;height:4576;visibility:visible;mso-wrap-style:square;v-text-anchor:top" coordsize="3121468,73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" path="m,l3121469,r,732127l,732127,,xe" stroked="f">
                    <v:fill r:id="rId157" o:title="" recolor="t" rotate="t" type="frame"/>
                    <v:path arrowok="t"/>
                  </v:shape>
                  <v:shape id="TextBox 32" o:spid="_x0000_s1951" type="#_x0000_t202" style="position:absolute;left:30180;top:27787;width:17867;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" filled="f" stroked="f">
                    <v:textbox style="mso-fit-shape-to-text:t" inset="0,0,0,0">
                      <w:txbxContent>
                        <w:p w14:paraId="0FE3697C" w14:textId="77777777" w:rsidR="00266074" w:rsidRDefault="00266074" w:rsidP="00266074">
                          <w:pPr>
                            <w:bidi w:val="0"/>
                            <w:spacing w:line="479" w:lineRule="exact"/>
                            <w:jc w:val="center"/>
                            <w:rPr>
                              <w:rFonts w:ascii="Adobe Arabic" w:eastAsia="Noto Sans Arabic Light" w:hAnsi="Adobe Arabic" w:cs="Adobe Arabic"/>
                              <w:color w:val="5E5C6B"/>
                              <w:kern w:val="24"/>
                              <w:sz w:val="37"/>
                              <w:szCs w:val="37"/>
                              <w:lang w:bidi="ar-AE"/>
                            </w:rPr>
                          </w:pPr>
                          <w:r>
                            <w:rPr>
                              <w:rFonts w:ascii="Adobe Arabic" w:eastAsia="Noto Sans Arabic Light" w:hAnsi="Adobe Arabic" w:cs="Adobe Arabic"/>
                              <w:color w:val="5E5C6B"/>
                              <w:kern w:val="24"/>
                              <w:sz w:val="37"/>
                              <w:szCs w:val="37"/>
                              <w:rtl/>
                              <w:lang w:bidi="ar-AE"/>
                            </w:rPr>
                            <w:t>الطاقة الروحية</w:t>
                          </w:r>
                        </w:p>
                      </w:txbxContent>
                    </v:textbox>
                  </v:shape>
                  <v:shape id="TextBox 50" o:spid="_x0000_s1952" type="#_x0000_t202" style="position:absolute;left:32316;top:33138;width:13345;height:6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" filled="f" stroked="f">
                    <v:textbox style="mso-fit-shape-to-text:t" inset="0,0,0,0">
                      <w:txbxContent>
                        <w:p w14:paraId="22526A27" w14:textId="4E3DEF67" w:rsidR="00266074" w:rsidRDefault="00266074" w:rsidP="00266074">
                          <w:pPr>
                            <w:bidi w:val="0"/>
                            <w:jc w:val="center"/>
                            <w:rPr>
                              <w:rFonts w:ascii="Adobe Arabic" w:eastAsia="29LT Azer" w:hAnsi="Adobe Arabic" w:cs="Adobe Arabic"/>
                              <w:b/>
                              <w:bCs/>
                              <w:kern w:val="24"/>
                              <w:sz w:val="36"/>
                              <w:szCs w:val="36"/>
                              <w:lang w:bidi="ar-AE"/>
                            </w:rPr>
                          </w:pPr>
                          <w:r>
                            <w:rPr>
                              <w:rFonts w:ascii="Adobe Arabic" w:eastAsia="29LT Azer" w:hAnsi="Adobe Arabic" w:cs="Adobe Arabic"/>
                              <w:b/>
                              <w:bCs/>
                              <w:kern w:val="24"/>
                              <w:sz w:val="36"/>
                              <w:szCs w:val="36"/>
                              <w:rtl/>
                              <w:lang w:bidi="ar-AE"/>
                            </w:rPr>
                            <w:t>الاتصال بالقيم والغاية الأسمى</w:t>
                          </w:r>
                        </w:p>
                      </w:txbxContent>
                    </v:textbox>
                  </v:shape>
                </v:group>
                <w10:anchorlock/>
              </v:group>
            </w:pict>
          </mc:Fallback>
        </mc:AlternateContent>
      </w:r>
    </w:p>
    <w:p w14:paraId="009C0C43" w14:textId="29040ED9" w:rsidR="00C9707A" w:rsidRPr="001A45FE" w:rsidRDefault="00C9707A" w:rsidP="00266074">
      <w:pPr>
        <w:keepNext/>
        <w:pageBreakBefore/>
        <w:spacing w:line="259" w:lineRule="auto"/>
        <w:rPr>
          <w:rFonts w:ascii="Sakkal Majalla" w:hAnsi="Sakkal Majalla"/>
          <w:b/>
          <w:bCs/>
          <w:color w:val="008080"/>
          <w:sz w:val="34"/>
          <w:rtl/>
        </w:rPr>
      </w:pPr>
      <w:r w:rsidRPr="001A45FE">
        <w:rPr>
          <w:rFonts w:ascii="Sakkal Majalla" w:hAnsi="Sakkal Majalla"/>
          <w:b/>
          <w:bCs/>
          <w:color w:val="008080"/>
          <w:sz w:val="34"/>
          <w:rtl/>
        </w:rPr>
        <w:lastRenderedPageBreak/>
        <w:t>روتين الصباح لشحن الطاقة الكاريزمية</w:t>
      </w:r>
    </w:p>
    <w:p w14:paraId="7D8F284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استناداً إلى دراسات علمية في مجال علم النفس الإيجابي، إليك روتيناً فعالاً لشحن طاقتك الكاريزمية صباحاً:</w:t>
      </w:r>
    </w:p>
    <w:p w14:paraId="7808FFA3"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 xml:space="preserve">1. التأمل والصلاة (5 دقائق): </w:t>
      </w:r>
    </w:p>
    <w:p w14:paraId="0C43FF7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يقلل التوتر بنسبة 30% وفقاً لدراسات علمية.</w:t>
      </w:r>
    </w:p>
    <w:p w14:paraId="27AD07D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يزيد من قدرتك على التركيز والحضور.</w:t>
      </w:r>
    </w:p>
    <w:p w14:paraId="3412D478" w14:textId="5884415C" w:rsidR="00C9707A" w:rsidRPr="00C9707A" w:rsidRDefault="00C256E6" w:rsidP="00C9707A">
      <w:pPr>
        <w:spacing w:line="259" w:lineRule="auto"/>
        <w:rPr>
          <w:rFonts w:ascii="Sakkal Majalla" w:hAnsi="Sakkal Majalla"/>
          <w:sz w:val="34"/>
          <w:rtl/>
        </w:rPr>
      </w:pPr>
      <w:r>
        <w:rPr>
          <w:rFonts w:ascii="Sakkal Majalla" w:hAnsi="Sakkal Majalla"/>
          <w:noProof/>
          <w:color w:val="C00000"/>
          <w:sz w:val="34"/>
          <w:rtl/>
          <w:lang w:val="ar-SA"/>
        </w:rPr>
        <w:drawing>
          <wp:anchor distT="0" distB="0" distL="114300" distR="114300" simplePos="0" relativeHeight="252908544" behindDoc="1" locked="0" layoutInCell="1" allowOverlap="1" wp14:anchorId="01087E80" wp14:editId="1FC0F1E7">
            <wp:simplePos x="0" y="0"/>
            <wp:positionH relativeFrom="column">
              <wp:posOffset>234950</wp:posOffset>
            </wp:positionH>
            <wp:positionV relativeFrom="paragraph">
              <wp:posOffset>60960</wp:posOffset>
            </wp:positionV>
            <wp:extent cx="1760220" cy="1760220"/>
            <wp:effectExtent l="0" t="0" r="0" b="0"/>
            <wp:wrapTight wrapText="bothSides">
              <wp:wrapPolygon edited="0">
                <wp:start x="1403" y="3740"/>
                <wp:lineTo x="1403" y="6545"/>
                <wp:lineTo x="1870" y="7948"/>
                <wp:lineTo x="2805" y="7948"/>
                <wp:lineTo x="468" y="10286"/>
                <wp:lineTo x="468" y="10519"/>
                <wp:lineTo x="2338" y="11688"/>
                <wp:lineTo x="0" y="15429"/>
                <wp:lineTo x="0" y="16597"/>
                <wp:lineTo x="3273" y="17065"/>
                <wp:lineTo x="10052" y="17532"/>
                <wp:lineTo x="12390" y="17532"/>
                <wp:lineTo x="17299" y="17065"/>
                <wp:lineTo x="21273" y="16364"/>
                <wp:lineTo x="21039" y="15429"/>
                <wp:lineTo x="19636" y="11688"/>
                <wp:lineTo x="21273" y="10753"/>
                <wp:lineTo x="21039" y="10052"/>
                <wp:lineTo x="17065" y="7948"/>
                <wp:lineTo x="19403" y="7948"/>
                <wp:lineTo x="20571" y="6545"/>
                <wp:lineTo x="20338" y="3740"/>
                <wp:lineTo x="1403" y="3740"/>
              </wp:wrapPolygon>
            </wp:wrapTight>
            <wp:docPr id="2009566246" name="صورة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66246" name="صورة 2009566246"/>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760220" cy="1760220"/>
                    </a:xfrm>
                    <a:prstGeom prst="rect">
                      <a:avLst/>
                    </a:prstGeom>
                  </pic:spPr>
                </pic:pic>
              </a:graphicData>
            </a:graphic>
            <wp14:sizeRelH relativeFrom="margin">
              <wp14:pctWidth>0</wp14:pctWidth>
            </wp14:sizeRelH>
            <wp14:sizeRelV relativeFrom="margin">
              <wp14:pctHeight>0</wp14:pctHeight>
            </wp14:sizeRelV>
          </wp:anchor>
        </w:drawing>
      </w:r>
      <w:r w:rsidR="00C9707A" w:rsidRPr="00C9707A">
        <w:rPr>
          <w:rFonts w:ascii="Sakkal Majalla" w:hAnsi="Sakkal Majalla"/>
          <w:sz w:val="34"/>
          <w:rtl/>
        </w:rPr>
        <w:t xml:space="preserve">   - يقوي الاتصال الروحي ويوضح الهدف.</w:t>
      </w:r>
    </w:p>
    <w:p w14:paraId="516DC1C1" w14:textId="61B7855E"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2. التمارين الجسدية (10 دقائق):</w:t>
      </w:r>
    </w:p>
    <w:p w14:paraId="7AAEF1D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تمارين قصيرة مكثفة تزيد من مستويات الطاقة.</w:t>
      </w:r>
    </w:p>
    <w:p w14:paraId="2481829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تطلق هرمونات السعادة (الإندورفين).</w:t>
      </w:r>
    </w:p>
    <w:p w14:paraId="177B32C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تحسن الدورة الدموية والأكسجين في الدماغ.</w:t>
      </w:r>
    </w:p>
    <w:p w14:paraId="6C578296"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3. التغذية المناسبة:</w:t>
      </w:r>
    </w:p>
    <w:p w14:paraId="74399838"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تناول وجبة إفطار متوازنة غنية بالبروتين والدهون الصحية.</w:t>
      </w:r>
    </w:p>
    <w:p w14:paraId="6091938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تجنب السكريات المكررة التي تسبب انخفاضاً سريعاً للطاقة.</w:t>
      </w:r>
    </w:p>
    <w:p w14:paraId="4BD6882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الحفاظ على الترطيب (شرب 1-2 كوب ماء عند الاستيقاظ).</w:t>
      </w:r>
    </w:p>
    <w:p w14:paraId="00310FCB" w14:textId="06A4E523" w:rsidR="00C9707A" w:rsidRPr="001A45FE" w:rsidRDefault="00C256E6" w:rsidP="00C9707A">
      <w:pPr>
        <w:spacing w:line="259" w:lineRule="auto"/>
        <w:rPr>
          <w:rFonts w:ascii="Sakkal Majalla" w:hAnsi="Sakkal Majalla"/>
          <w:color w:val="C00000"/>
          <w:sz w:val="34"/>
          <w:rtl/>
        </w:rPr>
      </w:pPr>
      <w:r>
        <w:rPr>
          <w:rFonts w:ascii="Sakkal Majalla" w:hAnsi="Sakkal Majalla"/>
          <w:noProof/>
          <w:sz w:val="34"/>
          <w:rtl/>
          <w:lang w:val="ar-SA"/>
        </w:rPr>
        <w:drawing>
          <wp:anchor distT="0" distB="0" distL="114300" distR="114300" simplePos="0" relativeHeight="252909568" behindDoc="1" locked="0" layoutInCell="1" allowOverlap="1" wp14:anchorId="2EB63385" wp14:editId="6515F1EE">
            <wp:simplePos x="0" y="0"/>
            <wp:positionH relativeFrom="column">
              <wp:posOffset>241300</wp:posOffset>
            </wp:positionH>
            <wp:positionV relativeFrom="paragraph">
              <wp:posOffset>281940</wp:posOffset>
            </wp:positionV>
            <wp:extent cx="1981200" cy="1981200"/>
            <wp:effectExtent l="0" t="0" r="0" b="0"/>
            <wp:wrapTight wrapText="bothSides">
              <wp:wrapPolygon edited="0">
                <wp:start x="3531" y="208"/>
                <wp:lineTo x="1038" y="2700"/>
                <wp:lineTo x="208" y="3738"/>
                <wp:lineTo x="0" y="15785"/>
                <wp:lineTo x="415" y="17862"/>
                <wp:lineTo x="4154" y="20562"/>
                <wp:lineTo x="8100" y="21392"/>
                <wp:lineTo x="9554" y="21392"/>
                <wp:lineTo x="11838" y="21392"/>
                <wp:lineTo x="13292" y="21392"/>
                <wp:lineTo x="17238" y="20562"/>
                <wp:lineTo x="20977" y="17862"/>
                <wp:lineTo x="21392" y="15785"/>
                <wp:lineTo x="20769" y="3115"/>
                <wp:lineTo x="19938" y="2285"/>
                <wp:lineTo x="16823" y="208"/>
                <wp:lineTo x="3531" y="208"/>
              </wp:wrapPolygon>
            </wp:wrapTight>
            <wp:docPr id="485572936" name="صورة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72936" name="صورة 485572936"/>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981200" cy="1981200"/>
                    </a:xfrm>
                    <a:prstGeom prst="rect">
                      <a:avLst/>
                    </a:prstGeom>
                  </pic:spPr>
                </pic:pic>
              </a:graphicData>
            </a:graphic>
            <wp14:sizeRelH relativeFrom="margin">
              <wp14:pctWidth>0</wp14:pctWidth>
            </wp14:sizeRelH>
            <wp14:sizeRelV relativeFrom="margin">
              <wp14:pctHeight>0</wp14:pctHeight>
            </wp14:sizeRelV>
          </wp:anchor>
        </w:drawing>
      </w:r>
      <w:r w:rsidR="00C9707A" w:rsidRPr="001A45FE">
        <w:rPr>
          <w:rFonts w:ascii="Sakkal Majalla" w:hAnsi="Sakkal Majalla"/>
          <w:color w:val="C00000"/>
          <w:sz w:val="34"/>
          <w:rtl/>
        </w:rPr>
        <w:t>4. التحضير الذهني (5 دقائق):</w:t>
      </w:r>
    </w:p>
    <w:p w14:paraId="75377BE4" w14:textId="1EFE11DD"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التصور الإيجابي للنجاح.</w:t>
      </w:r>
    </w:p>
    <w:p w14:paraId="6C98CCEB" w14:textId="455FC8BD"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مراجعة الأهداف اليومية.</w:t>
      </w:r>
    </w:p>
    <w:p w14:paraId="3CFA3B9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كتابة ثلاثة أمور ممتنّ لها.</w:t>
      </w:r>
    </w:p>
    <w:p w14:paraId="70944EA6" w14:textId="12C93AEC" w:rsidR="00266074" w:rsidRDefault="00C9707A" w:rsidP="00266074">
      <w:pPr>
        <w:keepNext/>
        <w:pageBreakBefore/>
        <w:spacing w:line="259" w:lineRule="auto"/>
        <w:rPr>
          <w:rFonts w:ascii="Sakkal Majalla" w:hAnsi="Sakkal Majalla"/>
          <w:b/>
          <w:bCs/>
          <w:color w:val="008080"/>
          <w:sz w:val="34"/>
        </w:rPr>
      </w:pPr>
      <w:r w:rsidRPr="001A45FE">
        <w:rPr>
          <w:rFonts w:ascii="Sakkal Majalla" w:hAnsi="Sakkal Majalla"/>
          <w:b/>
          <w:bCs/>
          <w:color w:val="008080"/>
          <w:sz w:val="34"/>
          <w:rtl/>
        </w:rPr>
        <w:lastRenderedPageBreak/>
        <w:t xml:space="preserve">استراتيجيات </w:t>
      </w:r>
      <w:r w:rsidRPr="001A45FE">
        <w:rPr>
          <w:rFonts w:ascii="Sakkal Majalla" w:hAnsi="Sakkal Majalla" w:hint="cs"/>
          <w:b/>
          <w:bCs/>
          <w:color w:val="008080"/>
          <w:sz w:val="34"/>
          <w:rtl/>
        </w:rPr>
        <w:t>ا</w:t>
      </w:r>
      <w:r w:rsidRPr="001A45FE">
        <w:rPr>
          <w:rFonts w:ascii="Sakkal Majalla" w:hAnsi="Sakkal Majalla"/>
          <w:b/>
          <w:bCs/>
          <w:color w:val="008080"/>
          <w:sz w:val="34"/>
          <w:rtl/>
        </w:rPr>
        <w:t>لحفاظ على الطاقة خلال اليوم</w:t>
      </w:r>
    </w:p>
    <w:p w14:paraId="6F2B11E9" w14:textId="3DE8CC70" w:rsidR="00266074" w:rsidRPr="001A45FE" w:rsidRDefault="00266074" w:rsidP="00266074">
      <w:pPr>
        <w:spacing w:line="259" w:lineRule="auto"/>
        <w:jc w:val="center"/>
        <w:rPr>
          <w:rFonts w:ascii="Sakkal Majalla" w:hAnsi="Sakkal Majalla"/>
          <w:b/>
          <w:bCs/>
          <w:color w:val="008080"/>
          <w:sz w:val="34"/>
          <w:rtl/>
        </w:rPr>
      </w:pPr>
      <w:r w:rsidRPr="00266074">
        <w:rPr>
          <w:rFonts w:ascii="Sakkal Majalla" w:hAnsi="Sakkal Majalla"/>
          <w:b/>
          <w:bCs/>
          <w:noProof/>
          <w:color w:val="008080"/>
          <w:sz w:val="34"/>
        </w:rPr>
        <mc:AlternateContent>
          <mc:Choice Requires="wpg">
            <w:drawing>
              <wp:inline distT="0" distB="0" distL="0" distR="0" wp14:anchorId="26F7C978" wp14:editId="64AAE696">
                <wp:extent cx="5773029" cy="943471"/>
                <wp:effectExtent l="19050" t="0" r="113665" b="123825"/>
                <wp:docPr id="225075214" name="مجموعة 30"/>
                <wp:cNvGraphicFramePr/>
                <a:graphic xmlns:a="http://schemas.openxmlformats.org/drawingml/2006/main">
                  <a:graphicData uri="http://schemas.microsoft.com/office/word/2010/wordprocessingGroup">
                    <wpg:wgp>
                      <wpg:cNvGrpSpPr/>
                      <wpg:grpSpPr>
                        <a:xfrm>
                          <a:off x="0" y="0"/>
                          <a:ext cx="5773029" cy="943471"/>
                          <a:chOff x="0" y="0"/>
                          <a:chExt cx="5773029" cy="943471"/>
                        </a:xfrm>
                      </wpg:grpSpPr>
                      <wpg:grpSp>
                        <wpg:cNvPr id="1993067136" name="Group 13"/>
                        <wpg:cNvGrpSpPr/>
                        <wpg:grpSpPr>
                          <a:xfrm>
                            <a:off x="3984830" y="0"/>
                            <a:ext cx="1788199" cy="920921"/>
                            <a:chOff x="3984830" y="0"/>
                            <a:chExt cx="2572756" cy="1461416"/>
                          </a:xfrm>
                        </wpg:grpSpPr>
                        <wps:wsp>
                          <wps:cNvPr id="1760484413" name="Shape"/>
                          <wps:cNvSpPr/>
                          <wps:spPr>
                            <a:xfrm>
                              <a:off x="4021837" y="61664"/>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62991718" name="Group 16"/>
                          <wpg:cNvGrpSpPr/>
                          <wpg:grpSpPr>
                            <a:xfrm>
                              <a:off x="3984830" y="61665"/>
                              <a:ext cx="1048656" cy="517099"/>
                              <a:chOff x="3984830" y="61665"/>
                              <a:chExt cx="1398208" cy="689465"/>
                            </a:xfrm>
                            <a:solidFill>
                              <a:srgbClr val="168489"/>
                            </a:solidFill>
                          </wpg:grpSpPr>
                          <wps:wsp>
                            <wps:cNvPr id="749624993" name="Shape"/>
                            <wps:cNvSpPr/>
                            <wps:spPr>
                              <a:xfrm>
                                <a:off x="4173777" y="61665"/>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502232937" name="Shape"/>
                            <wps:cNvSpPr/>
                            <wps:spPr>
                              <a:xfrm>
                                <a:off x="3984830" y="61665"/>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222399055" name="TextBox 17"/>
                          <wps:cNvSpPr txBox="1"/>
                          <wps:spPr>
                            <a:xfrm>
                              <a:off x="4126291" y="545774"/>
                              <a:ext cx="2392721" cy="599573"/>
                            </a:xfrm>
                            <a:prstGeom prst="rect">
                              <a:avLst/>
                            </a:prstGeom>
                            <a:noFill/>
                          </wps:spPr>
                          <wps:txbx>
                            <w:txbxContent>
                              <w:p w14:paraId="49360168"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إدارة مستنزفات الطاقة</w:t>
                                </w:r>
                              </w:p>
                            </w:txbxContent>
                          </wps:txbx>
                          <wps:bodyPr wrap="square">
                            <a:spAutoFit/>
                          </wps:bodyPr>
                        </wps:wsp>
                        <wps:wsp>
                          <wps:cNvPr id="1095572395" name="TextBox 18"/>
                          <wps:cNvSpPr txBox="1"/>
                          <wps:spPr>
                            <a:xfrm>
                              <a:off x="4215857" y="0"/>
                              <a:ext cx="473245" cy="653988"/>
                            </a:xfrm>
                            <a:prstGeom prst="rect">
                              <a:avLst/>
                            </a:prstGeom>
                            <a:noFill/>
                          </wps:spPr>
                          <wps:txbx>
                            <w:txbxContent>
                              <w:p w14:paraId="48A07B35"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3</w:t>
                                </w:r>
                              </w:p>
                            </w:txbxContent>
                          </wps:txbx>
                          <wps:bodyPr wrap="square">
                            <a:spAutoFit/>
                          </wps:bodyPr>
                        </wps:wsp>
                      </wpg:grpSp>
                      <wpg:grpSp>
                        <wpg:cNvPr id="748255974" name="Group 28"/>
                        <wpg:cNvGrpSpPr/>
                        <wpg:grpSpPr>
                          <a:xfrm>
                            <a:off x="1924065" y="31605"/>
                            <a:ext cx="1899920" cy="911866"/>
                            <a:chOff x="1924029" y="31595"/>
                            <a:chExt cx="2733493" cy="1447045"/>
                          </a:xfrm>
                        </wpg:grpSpPr>
                        <wps:wsp>
                          <wps:cNvPr id="1190517273" name="Shape"/>
                          <wps:cNvSpPr/>
                          <wps:spPr>
                            <a:xfrm>
                              <a:off x="2029941" y="78888"/>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232581388" name="Group 30"/>
                          <wpg:cNvGrpSpPr/>
                          <wpg:grpSpPr>
                            <a:xfrm>
                              <a:off x="1992934" y="78889"/>
                              <a:ext cx="1048656" cy="517099"/>
                              <a:chOff x="1992934" y="78889"/>
                              <a:chExt cx="1398208" cy="689465"/>
                            </a:xfrm>
                            <a:solidFill>
                              <a:srgbClr val="168489"/>
                            </a:solidFill>
                          </wpg:grpSpPr>
                          <wps:wsp>
                            <wps:cNvPr id="1400445163" name="Shape"/>
                            <wps:cNvSpPr/>
                            <wps:spPr>
                              <a:xfrm>
                                <a:off x="2181881" y="78889"/>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283361435" name="Shape"/>
                            <wps:cNvSpPr/>
                            <wps:spPr>
                              <a:xfrm>
                                <a:off x="1992934" y="78889"/>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644182987" name="TextBox 31"/>
                          <wps:cNvSpPr txBox="1"/>
                          <wps:spPr>
                            <a:xfrm>
                              <a:off x="1924029" y="570140"/>
                              <a:ext cx="2733493" cy="599572"/>
                            </a:xfrm>
                            <a:prstGeom prst="rect">
                              <a:avLst/>
                            </a:prstGeom>
                            <a:noFill/>
                          </wps:spPr>
                          <wps:txbx>
                            <w:txbxContent>
                              <w:p w14:paraId="504A3CF7"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 xml:space="preserve">تقنية تجديد الطاقة السريعة </w:t>
                                </w:r>
                              </w:p>
                            </w:txbxContent>
                          </wps:txbx>
                          <wps:bodyPr wrap="square">
                            <a:spAutoFit/>
                          </wps:bodyPr>
                        </wps:wsp>
                        <wps:wsp>
                          <wps:cNvPr id="679044231" name="TextBox 32"/>
                          <wps:cNvSpPr txBox="1"/>
                          <wps:spPr>
                            <a:xfrm>
                              <a:off x="2224159" y="31595"/>
                              <a:ext cx="472332" cy="653987"/>
                            </a:xfrm>
                            <a:prstGeom prst="rect">
                              <a:avLst/>
                            </a:prstGeom>
                            <a:noFill/>
                          </wps:spPr>
                          <wps:txbx>
                            <w:txbxContent>
                              <w:p w14:paraId="7EF97F56"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2</w:t>
                                </w:r>
                              </w:p>
                            </w:txbxContent>
                          </wps:txbx>
                          <wps:bodyPr wrap="square">
                            <a:spAutoFit/>
                          </wps:bodyPr>
                        </wps:wsp>
                      </wpg:grpSp>
                      <wpg:grpSp>
                        <wpg:cNvPr id="1579529151" name="Group 42"/>
                        <wpg:cNvGrpSpPr/>
                        <wpg:grpSpPr>
                          <a:xfrm>
                            <a:off x="0" y="21265"/>
                            <a:ext cx="1800179" cy="922206"/>
                            <a:chOff x="0" y="21259"/>
                            <a:chExt cx="2589990" cy="1463453"/>
                          </a:xfrm>
                        </wpg:grpSpPr>
                        <wps:wsp>
                          <wps:cNvPr id="635020025" name="Shape"/>
                          <wps:cNvSpPr/>
                          <wps:spPr>
                            <a:xfrm>
                              <a:off x="37007" y="84960"/>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2035778039" name="Group 44"/>
                          <wpg:cNvGrpSpPr/>
                          <wpg:grpSpPr>
                            <a:xfrm>
                              <a:off x="0" y="84961"/>
                              <a:ext cx="1048656" cy="517099"/>
                              <a:chOff x="0" y="84961"/>
                              <a:chExt cx="1398208" cy="689465"/>
                            </a:xfrm>
                            <a:solidFill>
                              <a:srgbClr val="168489"/>
                            </a:solidFill>
                          </wpg:grpSpPr>
                          <wps:wsp>
                            <wps:cNvPr id="1583477173" name="Shape"/>
                            <wps:cNvSpPr/>
                            <wps:spPr>
                              <a:xfrm>
                                <a:off x="188947" y="84961"/>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329383936" name="Shape"/>
                            <wps:cNvSpPr/>
                            <wps:spPr>
                              <a:xfrm>
                                <a:off x="0" y="84961"/>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741875309" name="TextBox 45"/>
                          <wps:cNvSpPr txBox="1"/>
                          <wps:spPr>
                            <a:xfrm>
                              <a:off x="197271" y="541519"/>
                              <a:ext cx="2392719" cy="599572"/>
                            </a:xfrm>
                            <a:prstGeom prst="rect">
                              <a:avLst/>
                            </a:prstGeom>
                            <a:noFill/>
                          </wps:spPr>
                          <wps:txbx>
                            <w:txbxContent>
                              <w:p w14:paraId="72BF1FA3"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دورات العمل والراحة</w:t>
                                </w:r>
                              </w:p>
                            </w:txbxContent>
                          </wps:txbx>
                          <wps:bodyPr wrap="square">
                            <a:spAutoFit/>
                          </wps:bodyPr>
                        </wps:wsp>
                        <wps:wsp>
                          <wps:cNvPr id="1514196703" name="TextBox 46"/>
                          <wps:cNvSpPr txBox="1"/>
                          <wps:spPr>
                            <a:xfrm>
                              <a:off x="229903" y="21259"/>
                              <a:ext cx="473245" cy="653987"/>
                            </a:xfrm>
                            <a:prstGeom prst="rect">
                              <a:avLst/>
                            </a:prstGeom>
                            <a:noFill/>
                          </wps:spPr>
                          <wps:txbx>
                            <w:txbxContent>
                              <w:p w14:paraId="5574919E"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1</w:t>
                                </w:r>
                              </w:p>
                            </w:txbxContent>
                          </wps:txbx>
                          <wps:bodyPr wrap="square">
                            <a:spAutoFit/>
                          </wps:bodyPr>
                        </wps:wsp>
                      </wpg:grpSp>
                    </wpg:wgp>
                  </a:graphicData>
                </a:graphic>
              </wp:inline>
            </w:drawing>
          </mc:Choice>
          <mc:Fallback>
            <w:pict>
              <v:group w14:anchorId="26F7C978" id="مجموعة 30" o:spid="_x0000_s1953" style="width:454.55pt;height:74.3pt;mso-position-horizontal-relative:char;mso-position-vertical-relative:line" coordsize="57730,9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">
                <v:group id="Group 13" o:spid="_x0000_s1954" style="position:absolute;left:39848;width:17882;height:9209" coordorigin="39848" coordsize="25727,14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">
                  <v:shape id="Shape" o:spid="_x0000_s1955" style="position:absolute;left:40218;top:616;width:25357;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6" o:spid="_x0000_s1956" style="position:absolute;left:39848;top:616;width:10486;height:5171" coordorigin="39848,616"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">
                    <v:shape id="Shape" o:spid="_x0000_s1957" style="position:absolute;left:41737;top:616;width:12093;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958" style="position:absolute;left:39848;top:616;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17" o:spid="_x0000_s1959" type="#_x0000_t202" style="position:absolute;left:41262;top:5457;width:23928;height:5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" filled="f" stroked="f">
                    <v:textbox style="mso-fit-shape-to-text:t">
                      <w:txbxContent>
                        <w:p w14:paraId="49360168"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إدارة مستنزفات الطاقة</w:t>
                          </w:r>
                        </w:p>
                      </w:txbxContent>
                    </v:textbox>
                  </v:shape>
                  <v:shape id="TextBox 18" o:spid="_x0000_s1960" type="#_x0000_t202" style="position:absolute;left:42158;width:4733;height:6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" filled="f" stroked="f">
                    <v:textbox style="mso-fit-shape-to-text:t">
                      <w:txbxContent>
                        <w:p w14:paraId="48A07B35"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3</w:t>
                          </w:r>
                        </w:p>
                      </w:txbxContent>
                    </v:textbox>
                  </v:shape>
                </v:group>
                <v:group id="Group 28" o:spid="_x0000_s1961" style="position:absolute;left:19240;top:316;width:18999;height:9118" coordorigin="19240,315" coordsize="27334,14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">
                  <v:shape id="Shape" o:spid="_x0000_s1962" style="position:absolute;left:20299;top:788;width:25357;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30" o:spid="_x0000_s1963" style="position:absolute;left:19929;top:788;width:10486;height:5171" coordorigin="19929,788"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">
                    <v:shape id="Shape" o:spid="_x0000_s1964" style="position:absolute;left:21818;top:788;width:12093;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965" style="position:absolute;left:19929;top:788;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31" o:spid="_x0000_s1966" type="#_x0000_t202" style="position:absolute;left:19240;top:5701;width:27335;height:5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" filled="f" stroked="f">
                    <v:textbox style="mso-fit-shape-to-text:t">
                      <w:txbxContent>
                        <w:p w14:paraId="504A3CF7"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 xml:space="preserve">تقنية تجديد الطاقة السريعة </w:t>
                          </w:r>
                        </w:p>
                      </w:txbxContent>
                    </v:textbox>
                  </v:shape>
                  <v:shape id="TextBox 32" o:spid="_x0000_s1967" type="#_x0000_t202" style="position:absolute;left:22241;top:315;width:4723;height:6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" filled="f" stroked="f">
                    <v:textbox style="mso-fit-shape-to-text:t">
                      <w:txbxContent>
                        <w:p w14:paraId="7EF97F56"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2</w:t>
                          </w:r>
                        </w:p>
                      </w:txbxContent>
                    </v:textbox>
                  </v:shape>
                </v:group>
                <v:group id="_x0000_s1968" style="position:absolute;top:212;width:18001;height:9222" coordorigin=",212" coordsize="25899,14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">
                  <v:shape id="Shape" o:spid="_x0000_s1969" style="position:absolute;left:370;top:849;width:25357;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44" o:spid="_x0000_s1970" style="position:absolute;top:849;width:10486;height:5171" coordorigin=",849"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">
                    <v:shape id="Shape" o:spid="_x0000_s1971" style="position:absolute;left:1889;top:849;width:12093;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972" style="position:absolute;top:849;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45" o:spid="_x0000_s1973" type="#_x0000_t202" style="position:absolute;left:1972;top:5415;width:23927;height: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" filled="f" stroked="f">
                    <v:textbox style="mso-fit-shape-to-text:t">
                      <w:txbxContent>
                        <w:p w14:paraId="72BF1FA3" w14:textId="77777777" w:rsidR="00266074" w:rsidRDefault="00266074" w:rsidP="00266074">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دورات العمل والراحة</w:t>
                          </w:r>
                        </w:p>
                      </w:txbxContent>
                    </v:textbox>
                  </v:shape>
                  <v:shape id="TextBox 46" o:spid="_x0000_s1974" type="#_x0000_t202" style="position:absolute;left:2299;top:212;width:4732;height:6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" filled="f" stroked="f">
                    <v:textbox style="mso-fit-shape-to-text:t">
                      <w:txbxContent>
                        <w:p w14:paraId="5574919E" w14:textId="77777777" w:rsidR="00266074" w:rsidRDefault="00266074" w:rsidP="00266074">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1</w:t>
                          </w:r>
                        </w:p>
                      </w:txbxContent>
                    </v:textbox>
                  </v:shape>
                </v:group>
                <w10:anchorlock/>
              </v:group>
            </w:pict>
          </mc:Fallback>
        </mc:AlternateContent>
      </w:r>
    </w:p>
    <w:p w14:paraId="67BF3526"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1. دورات العمل والراحة:</w:t>
      </w:r>
    </w:p>
    <w:p w14:paraId="2D66DE7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وفقاً لأبحاث علمية، يعمل الدماغ بشكل أمثل في دورات من 90 دقيقة عمل مركز تليها 15-20 دقيقة راحة. هذا يتماشى مع إيقاعات الجسم الطبيعية.</w:t>
      </w:r>
    </w:p>
    <w:p w14:paraId="5E71C8D5"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2. تقنية تجديد الطاقة السريعة (3 دقائق):</w:t>
      </w:r>
    </w:p>
    <w:p w14:paraId="4E327D6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تنفس عميق (4 ثوانٍ شهيق، 4 ثوانٍ حبس، 6 ثوانٍ زفير) لمدة دقيقة.</w:t>
      </w:r>
    </w:p>
    <w:p w14:paraId="0201B316"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تمدد بسيط للجسم لمدة دقيقة.</w:t>
      </w:r>
    </w:p>
    <w:p w14:paraId="163FFE3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تركيز إيجابي على هدفك لمدة دقيقة.</w:t>
      </w:r>
    </w:p>
    <w:p w14:paraId="3008C97F"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3. إدارة مستنزفات الطاقة:</w:t>
      </w:r>
    </w:p>
    <w:p w14:paraId="5C26D01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تحديد الأشخاص والمواقف التي تستنزف طاقتك.</w:t>
      </w:r>
    </w:p>
    <w:p w14:paraId="580B1DE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وضع حدود واضحة للتعامل معها.</w:t>
      </w:r>
    </w:p>
    <w:p w14:paraId="3D885083" w14:textId="77777777" w:rsidR="00C9707A" w:rsidRDefault="00C9707A" w:rsidP="00C9707A">
      <w:pPr>
        <w:spacing w:line="259" w:lineRule="auto"/>
        <w:rPr>
          <w:rFonts w:ascii="Sakkal Majalla" w:hAnsi="Sakkal Majalla"/>
          <w:sz w:val="34"/>
        </w:rPr>
      </w:pPr>
      <w:r w:rsidRPr="00C9707A">
        <w:rPr>
          <w:rFonts w:ascii="Sakkal Majalla" w:hAnsi="Sakkal Majalla"/>
          <w:sz w:val="34"/>
          <w:rtl/>
        </w:rPr>
        <w:t xml:space="preserve">   - تقليل المقاطعات والتشتت الرقمي.</w:t>
      </w:r>
    </w:p>
    <w:p w14:paraId="318580A4" w14:textId="77777777" w:rsidR="00C9707A" w:rsidRPr="001A45FE" w:rsidRDefault="00C9707A" w:rsidP="005639EC">
      <w:pPr>
        <w:spacing w:line="259" w:lineRule="auto"/>
        <w:rPr>
          <w:rFonts w:ascii="Sakkal Majalla" w:hAnsi="Sakkal Majalla"/>
          <w:b/>
          <w:bCs/>
          <w:color w:val="008080"/>
          <w:sz w:val="34"/>
          <w:rtl/>
        </w:rPr>
      </w:pPr>
      <w:r w:rsidRPr="001A45FE">
        <w:rPr>
          <w:rFonts w:ascii="Sakkal Majalla" w:hAnsi="Sakkal Majalla"/>
          <w:b/>
          <w:bCs/>
          <w:color w:val="008080"/>
          <w:sz w:val="34"/>
          <w:rtl/>
        </w:rPr>
        <w:t>روتين المساء لإعادة شحن الطاقة</w:t>
      </w:r>
    </w:p>
    <w:p w14:paraId="69A4DF41"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1. التفكر والتقييم (5 دقائق):</w:t>
      </w:r>
    </w:p>
    <w:p w14:paraId="7515ABF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مراجعة إنجازات اليوم.</w:t>
      </w:r>
    </w:p>
    <w:p w14:paraId="5B73C78D" w14:textId="68A06F66" w:rsidR="00C9707A" w:rsidRPr="00C9707A" w:rsidRDefault="005639EC" w:rsidP="00C9707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910592" behindDoc="1" locked="0" layoutInCell="1" allowOverlap="1" wp14:anchorId="40ED4920" wp14:editId="686D9228">
            <wp:simplePos x="0" y="0"/>
            <wp:positionH relativeFrom="column">
              <wp:posOffset>95250</wp:posOffset>
            </wp:positionH>
            <wp:positionV relativeFrom="paragraph">
              <wp:posOffset>4445</wp:posOffset>
            </wp:positionV>
            <wp:extent cx="1894840" cy="1894840"/>
            <wp:effectExtent l="0" t="0" r="0" b="0"/>
            <wp:wrapTight wrapText="bothSides">
              <wp:wrapPolygon edited="0">
                <wp:start x="10858" y="1520"/>
                <wp:lineTo x="2172" y="5212"/>
                <wp:lineTo x="434" y="6515"/>
                <wp:lineTo x="1303" y="12378"/>
                <wp:lineTo x="869" y="13681"/>
                <wp:lineTo x="869" y="16287"/>
                <wp:lineTo x="4777" y="19327"/>
                <wp:lineTo x="8469" y="20413"/>
                <wp:lineTo x="12812" y="20413"/>
                <wp:lineTo x="16721" y="19327"/>
                <wp:lineTo x="20413" y="16504"/>
                <wp:lineTo x="20630" y="13464"/>
                <wp:lineTo x="20196" y="4995"/>
                <wp:lineTo x="19110" y="3909"/>
                <wp:lineTo x="15635" y="1520"/>
                <wp:lineTo x="10858" y="1520"/>
              </wp:wrapPolygon>
            </wp:wrapTight>
            <wp:docPr id="324677672" name="صورة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677672" name="صورة 32467767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894840" cy="1894840"/>
                    </a:xfrm>
                    <a:prstGeom prst="rect">
                      <a:avLst/>
                    </a:prstGeom>
                  </pic:spPr>
                </pic:pic>
              </a:graphicData>
            </a:graphic>
            <wp14:sizeRelH relativeFrom="margin">
              <wp14:pctWidth>0</wp14:pctWidth>
            </wp14:sizeRelH>
            <wp14:sizeRelV relativeFrom="margin">
              <wp14:pctHeight>0</wp14:pctHeight>
            </wp14:sizeRelV>
          </wp:anchor>
        </w:drawing>
      </w:r>
      <w:r w:rsidR="00C9707A" w:rsidRPr="00C9707A">
        <w:rPr>
          <w:rFonts w:ascii="Sakkal Majalla" w:hAnsi="Sakkal Majalla"/>
          <w:sz w:val="34"/>
          <w:rtl/>
        </w:rPr>
        <w:t xml:space="preserve">   - تدوين ثلاثة دروس مستفادة.</w:t>
      </w:r>
    </w:p>
    <w:p w14:paraId="03BB405F" w14:textId="1B74BDC2"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الاحتفال بالنجاحات الصغيرة.</w:t>
      </w:r>
    </w:p>
    <w:p w14:paraId="41A12F50" w14:textId="55B04776"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2. الاسترخاء والتجديد (15 دقيقة):</w:t>
      </w:r>
    </w:p>
    <w:p w14:paraId="5FA0EFBF" w14:textId="50E3AF05"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تمارين استرخاء عضلي تدريجي.</w:t>
      </w:r>
    </w:p>
    <w:p w14:paraId="3C1A4A81"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قراءة محفزة أو ملهمة.</w:t>
      </w:r>
    </w:p>
    <w:p w14:paraId="57A901B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التخطيط لليوم التالي.</w:t>
      </w:r>
    </w:p>
    <w:p w14:paraId="09B3B4EE" w14:textId="77777777" w:rsidR="00C9707A" w:rsidRPr="001A45FE" w:rsidRDefault="00C9707A" w:rsidP="00C9707A">
      <w:pPr>
        <w:spacing w:line="259" w:lineRule="auto"/>
        <w:rPr>
          <w:rFonts w:ascii="Sakkal Majalla" w:hAnsi="Sakkal Majalla"/>
          <w:color w:val="C00000"/>
          <w:sz w:val="34"/>
          <w:rtl/>
        </w:rPr>
      </w:pPr>
      <w:r w:rsidRPr="001A45FE">
        <w:rPr>
          <w:rFonts w:ascii="Sakkal Majalla" w:hAnsi="Sakkal Majalla"/>
          <w:color w:val="C00000"/>
          <w:sz w:val="34"/>
          <w:rtl/>
        </w:rPr>
        <w:t>3. النوم الجيد:</w:t>
      </w:r>
    </w:p>
    <w:p w14:paraId="4E30D412" w14:textId="55742166"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الالتزام بموعد نوم منتظم.</w:t>
      </w:r>
    </w:p>
    <w:p w14:paraId="42448690" w14:textId="7E240573"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lastRenderedPageBreak/>
        <w:t xml:space="preserve">   - تجنب الشاشات قبل النوم بساعة.</w:t>
      </w:r>
    </w:p>
    <w:p w14:paraId="59EB1BDA" w14:textId="1B7EC4A1"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xml:space="preserve">   - تهيئة بيئة نوم هادئة ومظلمة.</w:t>
      </w:r>
    </w:p>
    <w:p w14:paraId="2B98565C" w14:textId="6B21B99E" w:rsidR="00C9707A" w:rsidRDefault="00C9707A" w:rsidP="00C9707A">
      <w:pPr>
        <w:spacing w:line="259" w:lineRule="auto"/>
        <w:rPr>
          <w:rFonts w:ascii="Sakkal Majalla" w:hAnsi="Sakkal Majalla"/>
          <w:sz w:val="34"/>
          <w:rtl/>
        </w:rPr>
      </w:pPr>
      <w:r w:rsidRPr="001A45FE">
        <w:rPr>
          <w:rFonts w:ascii="Sakkal Majalla" w:hAnsi="Sakkal Majalla"/>
          <w:sz w:val="34"/>
          <w:highlight w:val="lightGray"/>
          <w:rtl/>
        </w:rPr>
        <w:t>قال النبي صلى الله عليه وسلم: "إن لبدنك عليك حقاً، وإن لنفسك عليك حقاً" (رواه البخاري).</w:t>
      </w:r>
      <w:r w:rsidRPr="00C9707A">
        <w:rPr>
          <w:rFonts w:ascii="Sakkal Majalla" w:hAnsi="Sakkal Majalla"/>
          <w:sz w:val="34"/>
          <w:rtl/>
        </w:rPr>
        <w:t xml:space="preserve"> هذا الحديث الشريف يذكرنا بأهمية العناية بأجسادنا وعقولنا وأرواحنا لنستطيع العطاء بفعالية.</w:t>
      </w:r>
    </w:p>
    <w:p w14:paraId="5920C2B2" w14:textId="77777777" w:rsidR="005639EC" w:rsidRPr="00C9707A" w:rsidRDefault="005639EC" w:rsidP="00C9707A">
      <w:pPr>
        <w:spacing w:line="259" w:lineRule="auto"/>
        <w:rPr>
          <w:rFonts w:ascii="Sakkal Majalla" w:hAnsi="Sakkal Majalla"/>
          <w:sz w:val="34"/>
          <w:rtl/>
        </w:rPr>
      </w:pPr>
    </w:p>
    <w:p w14:paraId="0E35CAF0" w14:textId="46F20B42" w:rsidR="00C9707A" w:rsidRPr="00C9707A" w:rsidRDefault="005639EC" w:rsidP="005639EC">
      <w:pPr>
        <w:jc w:val="center"/>
        <w:rPr>
          <w:rFonts w:ascii="Sakkal Majalla" w:hAnsi="Sakkal Majalla"/>
          <w:sz w:val="34"/>
          <w:rtl/>
        </w:rPr>
      </w:pPr>
      <w:r>
        <w:rPr>
          <w:rFonts w:ascii="Sakkal Majalla" w:hAnsi="Sakkal Majalla"/>
          <w:noProof/>
          <w:sz w:val="34"/>
          <w:rtl/>
          <w:lang w:val="ar-SA"/>
        </w:rPr>
        <w:drawing>
          <wp:inline distT="0" distB="0" distL="0" distR="0" wp14:anchorId="747E48FC" wp14:editId="06C188F8">
            <wp:extent cx="1472142" cy="1816100"/>
            <wp:effectExtent l="0" t="0" r="0" b="0"/>
            <wp:docPr id="1852332907" name="صورة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32907" name="صورة 1852332907"/>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479143" cy="1824737"/>
                    </a:xfrm>
                    <a:prstGeom prst="rect">
                      <a:avLst/>
                    </a:prstGeom>
                  </pic:spPr>
                </pic:pic>
              </a:graphicData>
            </a:graphic>
          </wp:inline>
        </w:drawing>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1A45FE" w:rsidRPr="00AB5D47" w14:paraId="41583BBC" w14:textId="77777777" w:rsidTr="005A091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91377BB" w14:textId="77777777" w:rsidR="001A45FE" w:rsidRPr="00B45CE2" w:rsidRDefault="001A45FE" w:rsidP="005A091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76373867" wp14:editId="3C857493">
                  <wp:extent cx="485140" cy="485140"/>
                  <wp:effectExtent l="0" t="0" r="0" b="0"/>
                  <wp:docPr id="1353374751"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AE50ABE" w14:textId="77777777" w:rsidR="001A45FE" w:rsidRPr="00B45CE2" w:rsidRDefault="001A45FE" w:rsidP="005A091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5FD9CB47" w14:textId="748DB6E4" w:rsidR="001A45FE" w:rsidRPr="00AB5D47" w:rsidRDefault="001A45FE" w:rsidP="005A0916">
            <w:pPr>
              <w:jc w:val="center"/>
              <w:rPr>
                <w:rFonts w:ascii="Adobe Arabic" w:hAnsi="Adobe Arabic" w:cs="Adobe Arabic"/>
                <w:bCs/>
                <w:color w:val="168489"/>
                <w:sz w:val="52"/>
                <w:szCs w:val="52"/>
                <w:rtl/>
                <w:lang w:bidi="ar-EG"/>
              </w:rPr>
            </w:pPr>
            <w:r w:rsidRPr="001A45FE">
              <w:rPr>
                <w:rFonts w:ascii="Adobe Arabic" w:hAnsi="Adobe Arabic" w:cs="Adobe Arabic"/>
                <w:bCs/>
                <w:color w:val="168489"/>
                <w:sz w:val="52"/>
                <w:szCs w:val="52"/>
                <w:rtl/>
                <w:lang w:bidi="ar-EG"/>
              </w:rPr>
              <w:t>بناء الكاريزما الشخصية"</w:t>
            </w:r>
          </w:p>
        </w:tc>
      </w:tr>
    </w:tbl>
    <w:p w14:paraId="70F86613" w14:textId="77777777" w:rsidR="001A45FE" w:rsidRPr="00613ABA" w:rsidRDefault="001A45FE" w:rsidP="001A45FE">
      <w:pPr>
        <w:rPr>
          <w:rFonts w:ascii="Sakkal Majalla" w:hAnsi="Sakkal Majalla"/>
          <w:color w:val="008080"/>
          <w:sz w:val="34"/>
          <w:rtl/>
        </w:rPr>
      </w:pPr>
      <w:r w:rsidRPr="00613ABA">
        <w:rPr>
          <w:noProof/>
          <w:color w:val="008080"/>
          <w:sz w:val="34"/>
        </w:rPr>
        <w:drawing>
          <wp:anchor distT="0" distB="0" distL="114300" distR="114300" simplePos="0" relativeHeight="252856320" behindDoc="0" locked="0" layoutInCell="1" allowOverlap="1" wp14:anchorId="0A2A5600" wp14:editId="1531E26B">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047220444"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42987770" w14:textId="77777777" w:rsidR="00C9707A" w:rsidRPr="001A45FE" w:rsidRDefault="00C9707A" w:rsidP="00C9707A">
      <w:pPr>
        <w:spacing w:line="259" w:lineRule="auto"/>
        <w:rPr>
          <w:rFonts w:ascii="Sakkal Majalla" w:hAnsi="Sakkal Majalla"/>
          <w:b/>
          <w:bCs/>
          <w:color w:val="008080"/>
          <w:sz w:val="34"/>
          <w:rtl/>
        </w:rPr>
      </w:pPr>
      <w:r w:rsidRPr="001A45FE">
        <w:rPr>
          <w:rFonts w:ascii="Sakkal Majalla" w:hAnsi="Sakkal Majalla"/>
          <w:b/>
          <w:bCs/>
          <w:color w:val="008080"/>
          <w:sz w:val="34"/>
          <w:rtl/>
        </w:rPr>
        <w:t>الجزء الأول: التقييم الذاتي للكاريزما (10 دقائق)</w:t>
      </w:r>
    </w:p>
    <w:p w14:paraId="6E2AD1E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يقوم المشاركون بتقييم أنفسهم على مقياس من 1-10 في كل قاعدة من القواعد الاثنا عشر للكاريزما:</w:t>
      </w:r>
    </w:p>
    <w:p w14:paraId="7BC3C9C2"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 الحضور الكامل: ______</w:t>
      </w:r>
    </w:p>
    <w:p w14:paraId="212009E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2. لغة الجسد الكاريزمية: ______</w:t>
      </w:r>
    </w:p>
    <w:p w14:paraId="652857C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3. الصوت الكاريزمي: ______</w:t>
      </w:r>
    </w:p>
    <w:p w14:paraId="57BB5E7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4. الإنصات العميق: ______</w:t>
      </w:r>
    </w:p>
    <w:p w14:paraId="4A246694"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5. الذكاء العاطفي: ______</w:t>
      </w:r>
    </w:p>
    <w:p w14:paraId="71802A0F"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6. سرد القصص: ______</w:t>
      </w:r>
    </w:p>
    <w:p w14:paraId="5CDA69AC"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7. الشغف والحماس: ______</w:t>
      </w:r>
    </w:p>
    <w:p w14:paraId="4214DEC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8. حس الفكاهة: ______</w:t>
      </w:r>
    </w:p>
    <w:p w14:paraId="35B426D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9. الأصالة والصدق: ______</w:t>
      </w:r>
    </w:p>
    <w:p w14:paraId="5B4364D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10. القدرة على الإلهام: ______</w:t>
      </w:r>
    </w:p>
    <w:p w14:paraId="4381732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11. التواضع الواثق: ______</w:t>
      </w:r>
    </w:p>
    <w:p w14:paraId="582BD5E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12. التكيف والمرونة: ______</w:t>
      </w:r>
    </w:p>
    <w:p w14:paraId="24BA7309" w14:textId="77777777" w:rsidR="00C9707A" w:rsidRPr="00C9707A" w:rsidRDefault="00C9707A" w:rsidP="00C9707A">
      <w:pPr>
        <w:spacing w:line="259" w:lineRule="auto"/>
        <w:rPr>
          <w:rFonts w:ascii="Sakkal Majalla" w:hAnsi="Sakkal Majalla"/>
          <w:b/>
          <w:bCs/>
          <w:sz w:val="34"/>
          <w:rtl/>
        </w:rPr>
      </w:pPr>
      <w:r w:rsidRPr="00C9707A">
        <w:rPr>
          <w:rFonts w:ascii="Sakkal Majalla" w:hAnsi="Sakkal Majalla"/>
          <w:b/>
          <w:bCs/>
          <w:sz w:val="34"/>
          <w:rtl/>
        </w:rPr>
        <w:t>ثم يحددون:</w:t>
      </w:r>
    </w:p>
    <w:p w14:paraId="1FDBF1DE"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نقاط القوة (أعلى ثلاث درجات)</w:t>
      </w:r>
    </w:p>
    <w:p w14:paraId="53DAA412"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 نقاط التطوير (أقل ثلاث درجات)</w:t>
      </w:r>
    </w:p>
    <w:p w14:paraId="05D518E4" w14:textId="77777777" w:rsidR="00C9707A" w:rsidRPr="001A45FE" w:rsidRDefault="00C9707A" w:rsidP="00C9707A">
      <w:pPr>
        <w:spacing w:line="259" w:lineRule="auto"/>
        <w:rPr>
          <w:rFonts w:ascii="Sakkal Majalla" w:hAnsi="Sakkal Majalla"/>
          <w:b/>
          <w:bCs/>
          <w:color w:val="008080"/>
          <w:sz w:val="34"/>
          <w:rtl/>
        </w:rPr>
      </w:pPr>
      <w:r w:rsidRPr="001A45FE">
        <w:rPr>
          <w:rFonts w:ascii="Sakkal Majalla" w:hAnsi="Sakkal Majalla"/>
          <w:b/>
          <w:bCs/>
          <w:color w:val="008080"/>
          <w:sz w:val="34"/>
          <w:rtl/>
        </w:rPr>
        <w:t>الجزء الثاني: خطة التطوير الشخصية (10 دقائق)</w:t>
      </w:r>
    </w:p>
    <w:p w14:paraId="5B2887D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يختار المشاركون ثلاث قواعد يرغبون في تطويرها، ويضعون خطة عمل لمدة 30 يوماً لكل قاعدة:</w:t>
      </w:r>
    </w:p>
    <w:p w14:paraId="3CF038F8" w14:textId="77777777" w:rsidR="00C9707A" w:rsidRPr="00C9707A" w:rsidRDefault="00C9707A" w:rsidP="00C9707A">
      <w:pPr>
        <w:spacing w:line="259" w:lineRule="auto"/>
        <w:rPr>
          <w:rFonts w:ascii="Sakkal Majalla" w:hAnsi="Sakkal Majalla"/>
          <w:b/>
          <w:bCs/>
          <w:sz w:val="34"/>
          <w:rtl/>
        </w:rPr>
      </w:pPr>
      <w:r w:rsidRPr="00C9707A">
        <w:rPr>
          <w:rFonts w:ascii="Sakkal Majalla" w:hAnsi="Sakkal Majalla"/>
          <w:b/>
          <w:bCs/>
          <w:sz w:val="34"/>
          <w:rtl/>
        </w:rPr>
        <w:t>لكل قاعدة يحددون:</w:t>
      </w:r>
    </w:p>
    <w:p w14:paraId="66C65137"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 الهدف المحدد القابل للقياس.</w:t>
      </w:r>
    </w:p>
    <w:p w14:paraId="6126A3FD"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2. الأنشطة اليومية/الأسبوعية للتطوير.</w:t>
      </w:r>
    </w:p>
    <w:p w14:paraId="226E082A"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lastRenderedPageBreak/>
        <w:t>3. موارد التعلم المطلوبة.</w:t>
      </w:r>
    </w:p>
    <w:p w14:paraId="723BF245"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4. مؤشرات النجاح.</w:t>
      </w:r>
    </w:p>
    <w:p w14:paraId="00CA380F" w14:textId="77777777" w:rsidR="00C9707A" w:rsidRPr="001A45FE" w:rsidRDefault="00C9707A" w:rsidP="00C9707A">
      <w:pPr>
        <w:spacing w:line="259" w:lineRule="auto"/>
        <w:rPr>
          <w:rFonts w:ascii="Sakkal Majalla" w:hAnsi="Sakkal Majalla"/>
          <w:b/>
          <w:bCs/>
          <w:color w:val="008080"/>
          <w:sz w:val="34"/>
          <w:rtl/>
        </w:rPr>
      </w:pPr>
      <w:r w:rsidRPr="001A45FE">
        <w:rPr>
          <w:rFonts w:ascii="Sakkal Majalla" w:hAnsi="Sakkal Majalla"/>
          <w:b/>
          <w:bCs/>
          <w:color w:val="008080"/>
          <w:sz w:val="34"/>
          <w:rtl/>
        </w:rPr>
        <w:t xml:space="preserve"> الجزء الثالث: تصميم روتين شحن الطاقة اليومي (10 دقائق)</w:t>
      </w:r>
    </w:p>
    <w:p w14:paraId="68D535A5" w14:textId="77777777" w:rsidR="00C9707A" w:rsidRPr="00C9707A" w:rsidRDefault="00C9707A" w:rsidP="00C9707A">
      <w:pPr>
        <w:spacing w:line="259" w:lineRule="auto"/>
        <w:rPr>
          <w:rFonts w:ascii="Sakkal Majalla" w:hAnsi="Sakkal Majalla"/>
          <w:b/>
          <w:bCs/>
          <w:sz w:val="34"/>
          <w:rtl/>
        </w:rPr>
      </w:pPr>
      <w:r w:rsidRPr="00C9707A">
        <w:rPr>
          <w:rFonts w:ascii="Sakkal Majalla" w:hAnsi="Sakkal Majalla"/>
          <w:sz w:val="34"/>
          <w:rtl/>
        </w:rPr>
        <w:t xml:space="preserve">يقوم المشاركون بتصميم روتين يومي (مدته 15 دقيقة) لشحن طاقتهم الكاريزمية، </w:t>
      </w:r>
      <w:r w:rsidRPr="00C9707A">
        <w:rPr>
          <w:rFonts w:ascii="Sakkal Majalla" w:hAnsi="Sakkal Majalla"/>
          <w:b/>
          <w:bCs/>
          <w:sz w:val="34"/>
          <w:rtl/>
        </w:rPr>
        <w:t>ويشمل:</w:t>
      </w:r>
    </w:p>
    <w:p w14:paraId="5677DC80"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1. روتين الصباح (5 دقائق).</w:t>
      </w:r>
    </w:p>
    <w:p w14:paraId="4F52EC79"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2. استراتيجيات الحفاظ على الطاقة خلال اليوم (5 دقائق).</w:t>
      </w:r>
    </w:p>
    <w:p w14:paraId="3B46ACDB" w14:textId="77777777" w:rsidR="00C9707A" w:rsidRPr="00C9707A" w:rsidRDefault="00C9707A" w:rsidP="00C9707A">
      <w:pPr>
        <w:spacing w:line="259" w:lineRule="auto"/>
        <w:rPr>
          <w:rFonts w:ascii="Sakkal Majalla" w:hAnsi="Sakkal Majalla"/>
          <w:sz w:val="34"/>
          <w:rtl/>
        </w:rPr>
      </w:pPr>
      <w:r w:rsidRPr="00C9707A">
        <w:rPr>
          <w:rFonts w:ascii="Sakkal Majalla" w:hAnsi="Sakkal Majalla"/>
          <w:sz w:val="34"/>
          <w:rtl/>
        </w:rPr>
        <w:t>3. روتين المساء (5 دقائق).</w:t>
      </w:r>
    </w:p>
    <w:p w14:paraId="216231AA" w14:textId="77777777" w:rsidR="00C9707A" w:rsidRDefault="00C9707A" w:rsidP="00C9707A">
      <w:pPr>
        <w:spacing w:line="259" w:lineRule="auto"/>
        <w:rPr>
          <w:rFonts w:ascii="Sakkal Majalla" w:hAnsi="Sakkal Majalla"/>
          <w:sz w:val="34"/>
        </w:rPr>
      </w:pPr>
      <w:r w:rsidRPr="00C9707A">
        <w:rPr>
          <w:rFonts w:ascii="Sakkal Majalla" w:hAnsi="Sakkal Majalla"/>
          <w:sz w:val="34"/>
          <w:rtl/>
        </w:rPr>
        <w:t>ثم يقومون بتطبيق عملي للروتين الصباحي لمدة 5 دقائق داخل الجلسة.</w:t>
      </w:r>
    </w:p>
    <w:p w14:paraId="07ED0F45" w14:textId="60F71CAB" w:rsidR="0063129C" w:rsidRDefault="008F752D" w:rsidP="008F752D">
      <w:pPr>
        <w:spacing w:line="259" w:lineRule="auto"/>
        <w:ind w:left="-897"/>
        <w:jc w:val="center"/>
        <w:rPr>
          <w:rFonts w:ascii="Sakkal Majalla" w:hAnsi="Sakkal Majalla"/>
          <w:sz w:val="34"/>
        </w:rPr>
      </w:pPr>
      <w:r>
        <w:rPr>
          <w:noProof/>
        </w:rPr>
        <mc:AlternateContent>
          <mc:Choice Requires="wps">
            <w:drawing>
              <wp:inline distT="0" distB="0" distL="0" distR="0" wp14:anchorId="0313C31C" wp14:editId="767E67A7">
                <wp:extent cx="6830060" cy="5943600"/>
                <wp:effectExtent l="0" t="0" r="27940" b="19050"/>
                <wp:docPr id="122218657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0060" cy="5943600"/>
                        </a:xfrm>
                        <a:prstGeom prst="roundRect">
                          <a:avLst>
                            <a:gd name="adj" fmla="val 16667"/>
                          </a:avLst>
                        </a:prstGeom>
                        <a:solidFill>
                          <a:srgbClr val="EAF4E4"/>
                        </a:solidFill>
                        <a:ln w="12700">
                          <a:solidFill>
                            <a:schemeClr val="accent6"/>
                          </a:solidFill>
                          <a:miter lim="800000"/>
                          <a:headEnd/>
                          <a:tailEnd/>
                        </a:ln>
                      </wps:spPr>
                      <wps:txbx>
                        <w:txbxContent>
                          <w:p w14:paraId="350ED92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5ADF8E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E3264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52C14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7CCA2D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090163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B0ABA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EB5C23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DE899B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F5CE06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918FB9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E78066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D9B5D2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C50E3E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642F24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1544DF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A4049A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F56AA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AC7279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545B3F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E16508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1CAC5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0CD9F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41236A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C6F2B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059443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9B02F7"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313C31C" id="_x0000_s1975" style="width:537.8pt;height:4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" fillcolor="#eaf4e4" strokecolor="#70ad47 [3209]" strokeweight="1pt">
                <v:stroke joinstyle="miter"/>
                <v:textbox inset="0,3mm,0">
                  <w:txbxContent>
                    <w:p w14:paraId="350ED92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5ADF8E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E3264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52C14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7CCA2D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090163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2B0ABA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EB5C23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DE899B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F5CE06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918FB9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E78066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D9B5D2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C50E3E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642F24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1544DF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A4049A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F56AA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AC72791"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545B3F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E16508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1CAC5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0CD9F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41236A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C6F2B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059443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B9B02F7" w14:textId="77777777" w:rsidR="008F752D" w:rsidRDefault="008F752D" w:rsidP="008F752D">
                      <w:pPr>
                        <w:jc w:val="center"/>
                        <w:rPr>
                          <w:sz w:val="22"/>
                          <w:szCs w:val="28"/>
                          <w:rtl/>
                          <w:lang w:bidi="ar-SY"/>
                        </w:rPr>
                      </w:pPr>
                    </w:p>
                  </w:txbxContent>
                </v:textbox>
                <w10:anchorlock/>
              </v:roundrect>
            </w:pict>
          </mc:Fallback>
        </mc:AlternateContent>
      </w:r>
    </w:p>
    <w:p w14:paraId="52CD81DF" w14:textId="1C98AE39" w:rsidR="0063129C" w:rsidRPr="00C9707A" w:rsidRDefault="008F752D" w:rsidP="008F752D">
      <w:pPr>
        <w:spacing w:line="259" w:lineRule="auto"/>
        <w:ind w:left="-897"/>
        <w:rPr>
          <w:rFonts w:ascii="Sakkal Majalla" w:hAnsi="Sakkal Majalla"/>
          <w:sz w:val="34"/>
          <w:rtl/>
        </w:rPr>
      </w:pPr>
      <w:r>
        <w:rPr>
          <w:noProof/>
        </w:rPr>
        <w:lastRenderedPageBreak/>
        <mc:AlternateContent>
          <mc:Choice Requires="wps">
            <w:drawing>
              <wp:inline distT="0" distB="0" distL="0" distR="0" wp14:anchorId="2860869E" wp14:editId="44E652D7">
                <wp:extent cx="6817360" cy="8826500"/>
                <wp:effectExtent l="0" t="0" r="21590" b="12700"/>
                <wp:docPr id="43470057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7360" cy="8826500"/>
                        </a:xfrm>
                        <a:prstGeom prst="roundRect">
                          <a:avLst>
                            <a:gd name="adj" fmla="val 16667"/>
                          </a:avLst>
                        </a:prstGeom>
                        <a:solidFill>
                          <a:srgbClr val="EAF4E4"/>
                        </a:solidFill>
                        <a:ln w="12700">
                          <a:solidFill>
                            <a:schemeClr val="accent6"/>
                          </a:solidFill>
                          <a:miter lim="800000"/>
                          <a:headEnd/>
                          <a:tailEnd/>
                        </a:ln>
                      </wps:spPr>
                      <wps:txbx>
                        <w:txbxContent>
                          <w:p w14:paraId="6A5B701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0E74CD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7C8A7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D891F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7651E1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D40B61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95963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B0DFB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382AB8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6FAF0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3F58A8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DCFEF2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D17698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38A50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1FEBD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1A758F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0CEEF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73887D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C13F8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6AE8C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4004D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007CEA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68FCF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613BFF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EB826A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9AF5F7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7EDEB57"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860869E" id="_x0000_s1976" style="width:536.8pt;height:6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" fillcolor="#eaf4e4" strokecolor="#70ad47 [3209]" strokeweight="1pt">
                <v:stroke joinstyle="miter"/>
                <v:textbox inset="0,3mm,0">
                  <w:txbxContent>
                    <w:p w14:paraId="6A5B701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0E74CD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47C8A7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D891F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7651E1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D40B61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95963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3B0DFB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382AB8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6FAF0D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3F58A8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DCFEF2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D17698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638A50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1FEBD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1A758F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C0CEEF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73887D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6EC13F84"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6AE8C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14004D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007CEA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68FCF63"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613BFF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EB826A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9AF5F7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7EDEB57" w14:textId="77777777" w:rsidR="008F752D" w:rsidRDefault="008F752D" w:rsidP="008F752D">
                      <w:pPr>
                        <w:jc w:val="center"/>
                        <w:rPr>
                          <w:sz w:val="22"/>
                          <w:szCs w:val="28"/>
                          <w:rtl/>
                          <w:lang w:bidi="ar-SY"/>
                        </w:rPr>
                      </w:pPr>
                    </w:p>
                  </w:txbxContent>
                </v:textbox>
                <w10:anchorlock/>
              </v:roundrect>
            </w:pict>
          </mc:Fallback>
        </mc:AlternateContent>
      </w:r>
    </w:p>
    <w:p w14:paraId="69C474FA" w14:textId="1D6223C4" w:rsidR="00C9707A" w:rsidRPr="00C9707A" w:rsidRDefault="001A45FE" w:rsidP="001A45FE">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19FFB589" wp14:editId="01E3F8F4">
                <wp:extent cx="5711825" cy="737619"/>
                <wp:effectExtent l="0" t="0" r="22225" b="24765"/>
                <wp:docPr id="387278811"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010474557" name="مجموعة 881967268"/>
                        <wpg:cNvGrpSpPr/>
                        <wpg:grpSpPr>
                          <a:xfrm>
                            <a:off x="0" y="165473"/>
                            <a:ext cx="5711825" cy="572146"/>
                            <a:chOff x="0" y="165446"/>
                            <a:chExt cx="6312597" cy="633543"/>
                          </a:xfrm>
                        </wpg:grpSpPr>
                        <wps:wsp>
                          <wps:cNvPr id="590732074"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801362" name="مربع نص 2043426344"/>
                          <wps:cNvSpPr txBox="1"/>
                          <wps:spPr>
                            <a:xfrm>
                              <a:off x="3184368" y="165446"/>
                              <a:ext cx="2073788" cy="453527"/>
                            </a:xfrm>
                            <a:prstGeom prst="rect">
                              <a:avLst/>
                            </a:prstGeom>
                            <a:noFill/>
                          </wps:spPr>
                          <wps:txbx>
                            <w:txbxContent>
                              <w:p w14:paraId="48465AEF" w14:textId="77777777" w:rsidR="001A45FE" w:rsidRDefault="001A45FE" w:rsidP="001A45FE">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10104400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65780617" name="Picture 1717196180" descr="Submission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9FFB589" id="_x0000_s1977"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">
                <v:group id="مجموعة 881967268" o:spid="_x0000_s1978"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">
                  <v:roundrect id="مستطيل مستدير الزوايا 769901" o:spid="_x0000_s1979"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" fillcolor="#168489" strokecolor="#168489" strokeweight="1pt">
                    <v:stroke joinstyle="miter"/>
                  </v:roundrect>
                  <v:shape id="مربع نص 2043426344" o:spid="_x0000_s1980"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" filled="f" stroked="f">
                    <v:textbox style="mso-fit-shape-to-text:t">
                      <w:txbxContent>
                        <w:p w14:paraId="48465AEF" w14:textId="77777777" w:rsidR="001A45FE" w:rsidRDefault="001A45FE" w:rsidP="001A45FE">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981"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" fillcolor="#168489" strokecolor="#168489" strokeweight="1pt">
                    <v:stroke joinstyle="miter"/>
                  </v:roundrect>
                </v:group>
                <v:shape id="Picture 1717196180" o:spid="_x0000_s1982"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">
                  <v:imagedata r:id="rId86" o:title="Submission "/>
                </v:shape>
                <w10:anchorlock/>
              </v:group>
            </w:pict>
          </mc:Fallback>
        </mc:AlternateContent>
      </w:r>
    </w:p>
    <w:p w14:paraId="30C89C5F" w14:textId="77777777" w:rsidR="00C9707A" w:rsidRPr="001A45FE" w:rsidRDefault="00C9707A" w:rsidP="00C9707A">
      <w:pPr>
        <w:rPr>
          <w:rFonts w:ascii="Sakkal Majalla" w:hAnsi="Sakkal Majalla"/>
          <w:b/>
          <w:bCs/>
          <w:color w:val="008080"/>
          <w:sz w:val="34"/>
          <w:rtl/>
        </w:rPr>
      </w:pPr>
      <w:r w:rsidRPr="001A45FE">
        <w:rPr>
          <w:rFonts w:ascii="Sakkal Majalla" w:hAnsi="Sakkal Majalla" w:hint="cs"/>
          <w:b/>
          <w:bCs/>
          <w:color w:val="008080"/>
          <w:sz w:val="34"/>
          <w:rtl/>
        </w:rPr>
        <w:t>اختر الإجابة الصحيحة مما يلي:</w:t>
      </w:r>
    </w:p>
    <w:p w14:paraId="1B23C487"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1. الكاريزما الشخصية هي:</w:t>
      </w:r>
    </w:p>
    <w:p w14:paraId="4637249E"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موهبة فطرية لا يمكن اكتسابها.</w:t>
      </w:r>
    </w:p>
    <w:p w14:paraId="4C84965E"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مجموعة من المهارات والسلوكيات يمكن تعلمها وتطويرها.</w:t>
      </w:r>
    </w:p>
    <w:p w14:paraId="15896D3E"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صفة خاصة بالمشاهير والشخصيات العامة فقط.</w:t>
      </w:r>
    </w:p>
    <w:p w14:paraId="543095E0"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قدرة على السيطرة على الآخرين وإجبارهم على طاعتك.</w:t>
      </w:r>
    </w:p>
    <w:p w14:paraId="0255E785"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2. المكونات الأساسية الثلاثة للكاريزما هي:</w:t>
      </w:r>
    </w:p>
    <w:p w14:paraId="349F7B8F"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الذكاء، الجمال، القوة البدنية.</w:t>
      </w:r>
    </w:p>
    <w:p w14:paraId="6553F72A"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الشهرة، الثروة، المنصب.</w:t>
      </w:r>
    </w:p>
    <w:p w14:paraId="613DEB69"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الحضور، القوة، الدفء.</w:t>
      </w:r>
    </w:p>
    <w:p w14:paraId="1F7CFD3A"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التعليم، المظهر، الصوت العالي.</w:t>
      </w:r>
    </w:p>
    <w:p w14:paraId="661472B4"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3. أي من التالي ليس من أبعاد الطاقة الشخصية الأربعة؟</w:t>
      </w:r>
    </w:p>
    <w:p w14:paraId="39815AD4"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الطاقة الجسدية.</w:t>
      </w:r>
    </w:p>
    <w:p w14:paraId="32863F06"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الطاقة العاطفية.</w:t>
      </w:r>
    </w:p>
    <w:p w14:paraId="632C9202"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الطاقة الاجتماعية.</w:t>
      </w:r>
    </w:p>
    <w:p w14:paraId="3FEA45D8"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الطاقة الروحية.</w:t>
      </w:r>
    </w:p>
    <w:p w14:paraId="51DC34AB"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4. لتطوير الحضور الكامل، يجب:</w:t>
      </w:r>
    </w:p>
    <w:p w14:paraId="07DD7006"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التحدث بسرعة لإظهار الذكاء.</w:t>
      </w:r>
    </w:p>
    <w:p w14:paraId="551F38DF"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تشتيت الانتباه للتعامل مع عدة مهام في وقت واحد.</w:t>
      </w:r>
    </w:p>
    <w:p w14:paraId="29D5A0AC"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ج) التركيز الكامل على الشخص الذي تتحدث معه.</w:t>
      </w:r>
    </w:p>
    <w:p w14:paraId="0381C247"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تجنب التواصل البصري لعدم إزعاج الآخرين.</w:t>
      </w:r>
    </w:p>
    <w:p w14:paraId="31C59633" w14:textId="77777777" w:rsidR="00C9707A" w:rsidRPr="001A45FE" w:rsidRDefault="00C9707A" w:rsidP="00C9707A">
      <w:pPr>
        <w:rPr>
          <w:rFonts w:ascii="Adobe Arabic" w:hAnsi="Adobe Arabic" w:cs="Adobe Arabic"/>
          <w:b/>
          <w:bCs/>
          <w:color w:val="008080"/>
          <w:sz w:val="36"/>
          <w:szCs w:val="36"/>
          <w:rtl/>
        </w:rPr>
      </w:pPr>
      <w:r w:rsidRPr="001A45FE">
        <w:rPr>
          <w:rFonts w:ascii="Adobe Arabic" w:hAnsi="Adobe Arabic" w:cs="Adobe Arabic"/>
          <w:b/>
          <w:bCs/>
          <w:color w:val="008080"/>
          <w:sz w:val="36"/>
          <w:szCs w:val="36"/>
          <w:rtl/>
        </w:rPr>
        <w:t>5. لغة الجسد الكاريزمية تتضمن:</w:t>
      </w:r>
    </w:p>
    <w:p w14:paraId="041FFA7F"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أ) الحركات السريعة والمفاجئة لجذب الانتباه.</w:t>
      </w:r>
    </w:p>
    <w:p w14:paraId="59D9970D"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ب) عبور الذراعين أمام الصدر لإظهار الثقة.</w:t>
      </w:r>
    </w:p>
    <w:p w14:paraId="0B84C16A" w14:textId="77777777" w:rsidR="00C9707A" w:rsidRPr="00C9707A" w:rsidRDefault="00C9707A" w:rsidP="00C9707A">
      <w:pPr>
        <w:rPr>
          <w:rFonts w:ascii="Sakkal Majalla" w:hAnsi="Sakkal Majalla"/>
          <w:sz w:val="34"/>
          <w:rtl/>
        </w:rPr>
      </w:pPr>
      <w:r w:rsidRPr="00C9707A">
        <w:rPr>
          <w:rFonts w:ascii="Sakkal Majalla" w:hAnsi="Sakkal Majalla"/>
          <w:sz w:val="34"/>
          <w:rtl/>
        </w:rPr>
        <w:lastRenderedPageBreak/>
        <w:t xml:space="preserve">   ج) تجنب التواصل البصري لإظهار التواضع.</w:t>
      </w:r>
    </w:p>
    <w:p w14:paraId="7EFCC45D" w14:textId="77777777" w:rsidR="00C9707A" w:rsidRPr="00C9707A" w:rsidRDefault="00C9707A" w:rsidP="00C9707A">
      <w:pPr>
        <w:rPr>
          <w:rFonts w:ascii="Sakkal Majalla" w:hAnsi="Sakkal Majalla"/>
          <w:sz w:val="34"/>
          <w:rtl/>
        </w:rPr>
      </w:pPr>
      <w:r w:rsidRPr="00C9707A">
        <w:rPr>
          <w:rFonts w:ascii="Sakkal Majalla" w:hAnsi="Sakkal Majalla"/>
          <w:sz w:val="34"/>
          <w:rtl/>
        </w:rPr>
        <w:t xml:space="preserve">   د) الوقوف منتصباً مع استرخاء الكتفين والتواصل البصري المناسب.</w:t>
      </w:r>
    </w:p>
    <w:p w14:paraId="71B30A6D" w14:textId="77777777" w:rsidR="001A45FE" w:rsidRDefault="001A45FE" w:rsidP="001A45FE">
      <w:pPr>
        <w:jc w:val="center"/>
        <w:rPr>
          <w:rFonts w:ascii="Sakkal Majalla" w:hAnsi="Sakkal Majalla"/>
          <w:b/>
          <w:bCs/>
          <w:sz w:val="34"/>
          <w:rtl/>
        </w:rPr>
      </w:pPr>
    </w:p>
    <w:p w14:paraId="3680A696" w14:textId="77777777" w:rsidR="001A45FE" w:rsidRDefault="001A45FE" w:rsidP="001A45FE">
      <w:pPr>
        <w:jc w:val="center"/>
        <w:rPr>
          <w:rFonts w:ascii="Sakkal Majalla" w:hAnsi="Sakkal Majalla"/>
          <w:b/>
          <w:bCs/>
          <w:sz w:val="34"/>
          <w:rtl/>
        </w:rPr>
      </w:pPr>
    </w:p>
    <w:p w14:paraId="5450B00D" w14:textId="77777777" w:rsidR="001A45FE" w:rsidRDefault="001A45FE" w:rsidP="001A45FE">
      <w:pPr>
        <w:jc w:val="center"/>
        <w:rPr>
          <w:rFonts w:ascii="Sakkal Majalla" w:hAnsi="Sakkal Majalla"/>
          <w:b/>
          <w:bCs/>
          <w:sz w:val="34"/>
          <w:rtl/>
        </w:rPr>
      </w:pPr>
    </w:p>
    <w:p w14:paraId="3856AEF7" w14:textId="77777777" w:rsidR="001A45FE" w:rsidRDefault="001A45FE" w:rsidP="001A45FE">
      <w:pPr>
        <w:jc w:val="center"/>
        <w:rPr>
          <w:rFonts w:ascii="Sakkal Majalla" w:hAnsi="Sakkal Majalla"/>
          <w:b/>
          <w:bCs/>
          <w:sz w:val="34"/>
          <w:rtl/>
        </w:rPr>
      </w:pPr>
    </w:p>
    <w:p w14:paraId="64BF49CB" w14:textId="367EC4F5" w:rsidR="001A45FE" w:rsidRPr="00C9707A" w:rsidRDefault="001A45FE" w:rsidP="001A45FE">
      <w:pPr>
        <w:jc w:val="center"/>
        <w:rPr>
          <w:rFonts w:ascii="Sakkal Majalla" w:hAnsi="Sakkal Majalla"/>
          <w:b/>
          <w:bCs/>
          <w:sz w:val="34"/>
          <w:rtl/>
        </w:rPr>
      </w:pPr>
      <w:r>
        <w:rPr>
          <w:rFonts w:ascii="Sakkal Majalla" w:hAnsi="Sakkal Majalla"/>
          <w:b/>
          <w:bCs/>
          <w:noProof/>
          <w:sz w:val="34"/>
          <w:rtl/>
          <w:lang w:val="ar-SA"/>
        </w:rPr>
        <w:drawing>
          <wp:inline distT="0" distB="0" distL="0" distR="0" wp14:anchorId="0B089013" wp14:editId="794775DC">
            <wp:extent cx="1318260" cy="1318260"/>
            <wp:effectExtent l="0" t="0" r="0" b="0"/>
            <wp:docPr id="1910093963" name="صورة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93963" name="صورة 1910093963"/>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318273" cy="1318273"/>
                    </a:xfrm>
                    <a:prstGeom prst="rect">
                      <a:avLst/>
                    </a:prstGeom>
                  </pic:spPr>
                </pic:pic>
              </a:graphicData>
            </a:graphic>
          </wp:inline>
        </w:drawing>
      </w:r>
    </w:p>
    <w:p w14:paraId="0FD4094F" w14:textId="74523279" w:rsidR="00C9707A" w:rsidRPr="00C9707A" w:rsidRDefault="001A45FE" w:rsidP="001A45FE">
      <w:pPr>
        <w:keepNext/>
        <w:pageBreakBefore/>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33450B75" wp14:editId="7AD5616A">
                <wp:extent cx="5633504" cy="593062"/>
                <wp:effectExtent l="0" t="0" r="5715" b="0"/>
                <wp:docPr id="1832172708"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85070366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2750887"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1465819" name="TextBox 7"/>
                        <wps:cNvSpPr txBox="1"/>
                        <wps:spPr>
                          <a:xfrm>
                            <a:off x="1796583" y="0"/>
                            <a:ext cx="4386580" cy="536575"/>
                          </a:xfrm>
                          <a:prstGeom prst="rect">
                            <a:avLst/>
                          </a:prstGeom>
                          <a:noFill/>
                        </wps:spPr>
                        <wps:txbx>
                          <w:txbxContent>
                            <w:p w14:paraId="3A9E6585" w14:textId="77777777" w:rsidR="001A45FE" w:rsidRDefault="001A45FE" w:rsidP="001A45FE">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33450B75" id="_x0000_s198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">
                <v:rect id="Rectangle 388507700" o:spid="_x0000_s198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" fillcolor="#f2f2f2 [3052]" stroked="f" strokeweight="1pt"/>
                <v:rect id="Rectangle 388507701" o:spid="_x0000_s198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" fillcolor="#168489" stroked="f" strokeweight="1pt"/>
                <v:shape id="TextBox 7" o:spid="_x0000_s198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" filled="f" stroked="f">
                  <v:textbox>
                    <w:txbxContent>
                      <w:p w14:paraId="3A9E6585" w14:textId="77777777" w:rsidR="001A45FE" w:rsidRDefault="001A45FE" w:rsidP="001A45FE">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5475D3D2" w14:textId="77777777" w:rsidR="00C9707A" w:rsidRPr="00C9707A" w:rsidRDefault="00C9707A" w:rsidP="00C9707A">
      <w:pPr>
        <w:rPr>
          <w:rFonts w:ascii="Sakkal Majalla" w:hAnsi="Sakkal Majalla"/>
          <w:sz w:val="34"/>
          <w:rtl/>
        </w:rPr>
      </w:pPr>
      <w:r w:rsidRPr="00C9707A">
        <w:rPr>
          <w:rFonts w:ascii="Sakkal Majalla" w:hAnsi="Sakkal Majalla"/>
          <w:sz w:val="34"/>
          <w:rtl/>
        </w:rPr>
        <w:t>في ختام جلستنا حول تطوير الشخصية الكاريزمية، تعلمنا أن الكاريزما ليست موهبة سحرية يمتلكها البعض دون الآخرين، بل هي مجموعة من المهارات والسلوكيات التي يمكن تعلمها وتطويرها من خلال الممارسة المستمرة والوعي الذاتي.</w:t>
      </w:r>
    </w:p>
    <w:p w14:paraId="474C095E" w14:textId="77777777" w:rsidR="00C9707A" w:rsidRPr="00C9707A" w:rsidRDefault="00C9707A" w:rsidP="00C9707A">
      <w:pPr>
        <w:rPr>
          <w:rFonts w:ascii="Sakkal Majalla" w:hAnsi="Sakkal Majalla"/>
          <w:sz w:val="34"/>
          <w:rtl/>
        </w:rPr>
      </w:pPr>
      <w:r w:rsidRPr="00C9707A">
        <w:rPr>
          <w:rFonts w:ascii="Sakkal Majalla" w:hAnsi="Sakkal Majalla"/>
          <w:sz w:val="34"/>
          <w:rtl/>
        </w:rPr>
        <w:t>اكتشفنا أن الكاريزما تتكون من ثلاثة عناصر رئيسية: الحضور، والقوة، والدفء. كما استعرضنا القواعد الاثنا عشر لتطوير الشخصية الكاريزمية، وتعلمنا كيفية شحن طاقتنا الداخلية للحفاظ على هذه الكاريزما.</w:t>
      </w:r>
    </w:p>
    <w:p w14:paraId="4B1044A6" w14:textId="77777777" w:rsidR="00C9707A" w:rsidRPr="00C9707A" w:rsidRDefault="00C9707A" w:rsidP="00C9707A">
      <w:pPr>
        <w:rPr>
          <w:rFonts w:ascii="Sakkal Majalla" w:hAnsi="Sakkal Majalla"/>
          <w:sz w:val="34"/>
          <w:rtl/>
        </w:rPr>
      </w:pPr>
      <w:r w:rsidRPr="001A45FE">
        <w:rPr>
          <w:rFonts w:ascii="Sakkal Majalla" w:hAnsi="Sakkal Majalla"/>
          <w:sz w:val="34"/>
          <w:highlight w:val="lightGray"/>
          <w:rtl/>
        </w:rPr>
        <w:t xml:space="preserve">قال </w:t>
      </w:r>
      <w:r w:rsidRPr="001A45FE">
        <w:rPr>
          <w:rFonts w:ascii="Sakkal Majalla" w:hAnsi="Sakkal Majalla" w:hint="cs"/>
          <w:sz w:val="34"/>
          <w:highlight w:val="lightGray"/>
          <w:rtl/>
        </w:rPr>
        <w:t>سيدنا</w:t>
      </w:r>
      <w:r w:rsidRPr="001A45FE">
        <w:rPr>
          <w:rFonts w:ascii="Sakkal Majalla" w:hAnsi="Sakkal Majalla"/>
          <w:sz w:val="34"/>
          <w:highlight w:val="lightGray"/>
          <w:rtl/>
        </w:rPr>
        <w:t xml:space="preserve"> علي رضي الله عنه: "قيمة كل امرئ ما يحسنه".</w:t>
      </w:r>
      <w:r w:rsidRPr="00C9707A">
        <w:rPr>
          <w:rFonts w:ascii="Sakkal Majalla" w:hAnsi="Sakkal Majalla"/>
          <w:sz w:val="34"/>
          <w:rtl/>
        </w:rPr>
        <w:t xml:space="preserve"> لذا، استثمروا في تطوير مهاراتكم الكاريزمية، فهي استثمار في قدرتكم على التأثير الإيجابي في حياة الآخرين. تذكروا دائماً أن الكاريزما الحقيقية لا تهدف للسيطرة أو البروز فقط، بل للإلهام والتحفيز وإحداث التغيير الإيجابي.</w:t>
      </w:r>
    </w:p>
    <w:p w14:paraId="4A26648D" w14:textId="77777777" w:rsidR="00C9707A" w:rsidRPr="00C9707A" w:rsidRDefault="00C9707A" w:rsidP="00C9707A">
      <w:pPr>
        <w:rPr>
          <w:rFonts w:ascii="Sakkal Majalla" w:hAnsi="Sakkal Majalla"/>
          <w:sz w:val="34"/>
          <w:rtl/>
        </w:rPr>
      </w:pPr>
      <w:r w:rsidRPr="00C9707A">
        <w:rPr>
          <w:rFonts w:ascii="Sakkal Majalla" w:hAnsi="Sakkal Majalla" w:hint="cs"/>
          <w:sz w:val="34"/>
          <w:rtl/>
        </w:rPr>
        <w:t>و</w:t>
      </w:r>
      <w:r w:rsidRPr="00C9707A">
        <w:rPr>
          <w:rFonts w:ascii="Sakkal Majalla" w:hAnsi="Sakkal Majalla"/>
          <w:sz w:val="34"/>
          <w:rtl/>
        </w:rPr>
        <w:t>كما قال الدكتور إبراهيم الفقي: "إن عظمة الإنسان لا تكمن في قدرته على تغيير الآخرين، بل في قدرته على تغيير نفسه". ابدأوا اليوم في تطبيق ما تعلمتموه، وستلاحظون تغييراً إيجابياً في تأثيركم على الآخرين وفي حياتكم المهنية والشخصية.</w:t>
      </w:r>
    </w:p>
    <w:p w14:paraId="2138091B" w14:textId="77777777" w:rsidR="003F41BB" w:rsidRDefault="003F41BB" w:rsidP="0035479D">
      <w:pPr>
        <w:keepNext/>
        <w:ind w:left="-227"/>
        <w:jc w:val="left"/>
        <w:rPr>
          <w:rtl/>
        </w:rPr>
      </w:pPr>
    </w:p>
    <w:p w14:paraId="7DC21896" w14:textId="77777777" w:rsidR="003F41BB" w:rsidRDefault="003F41BB">
      <w:pPr>
        <w:bidi w:val="0"/>
        <w:spacing w:after="160" w:line="259" w:lineRule="auto"/>
        <w:jc w:val="left"/>
        <w:rPr>
          <w:rtl/>
        </w:rPr>
      </w:pPr>
      <w:r>
        <w:rPr>
          <w:rtl/>
        </w:rPr>
        <w:br w:type="page"/>
      </w:r>
    </w:p>
    <w:p w14:paraId="1A363326" w14:textId="77777777" w:rsidR="00AA0F2A" w:rsidRDefault="00AA0F2A" w:rsidP="00227842">
      <w:pPr>
        <w:jc w:val="center"/>
        <w:rPr>
          <w:rtl/>
        </w:rPr>
        <w:sectPr w:rsidR="00AA0F2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0471FD8"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C54E7A3"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005E615" w14:textId="77777777" w:rsidTr="00E220AB">
        <w:tc>
          <w:tcPr>
            <w:tcW w:w="2612" w:type="pct"/>
            <w:tcBorders>
              <w:left w:val="single" w:sz="4" w:space="0" w:color="168489"/>
              <w:right w:val="single" w:sz="4" w:space="0" w:color="168489"/>
            </w:tcBorders>
            <w:shd w:val="clear" w:color="auto" w:fill="auto"/>
          </w:tcPr>
          <w:p w14:paraId="539D942F" w14:textId="77777777" w:rsidR="00F01FA2" w:rsidRDefault="00F01FA2" w:rsidP="00E220AB">
            <w:pPr>
              <w:pStyle w:val="bold"/>
              <w:jc w:val="center"/>
              <w:rPr>
                <w:color w:val="168489"/>
                <w:sz w:val="40"/>
                <w:szCs w:val="40"/>
                <w:rtl/>
                <w:lang w:bidi="ar-EG"/>
              </w:rPr>
            </w:pPr>
            <w:r>
              <w:rPr>
                <w:noProof/>
              </w:rPr>
              <w:drawing>
                <wp:inline distT="0" distB="0" distL="0" distR="0" wp14:anchorId="7BAD9BC9" wp14:editId="4E3E5891">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F4AAC6F"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EC6049A" w14:textId="77777777" w:rsidR="00F01FA2" w:rsidRDefault="00F01FA2" w:rsidP="00E220AB">
            <w:pPr>
              <w:pStyle w:val="bold"/>
              <w:jc w:val="center"/>
              <w:rPr>
                <w:color w:val="168489"/>
                <w:sz w:val="40"/>
                <w:szCs w:val="40"/>
                <w:rtl/>
                <w:lang w:bidi="ar-EG"/>
              </w:rPr>
            </w:pPr>
            <w:r>
              <w:rPr>
                <w:noProof/>
              </w:rPr>
              <w:drawing>
                <wp:inline distT="0" distB="0" distL="0" distR="0" wp14:anchorId="48D897E7" wp14:editId="384861F8">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DAB5F77"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27A11B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BE333E5" wp14:editId="664AB8FF">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2FC81487" w14:textId="77777777" w:rsidTr="00E220AB">
        <w:tc>
          <w:tcPr>
            <w:tcW w:w="2612" w:type="pct"/>
            <w:tcBorders>
              <w:left w:val="single" w:sz="4" w:space="0" w:color="168489"/>
              <w:right w:val="single" w:sz="4" w:space="0" w:color="168489"/>
            </w:tcBorders>
            <w:vAlign w:val="center"/>
          </w:tcPr>
          <w:p w14:paraId="159540C5" w14:textId="77777777" w:rsidR="001F23F1" w:rsidRPr="001F23F1" w:rsidRDefault="001F23F1" w:rsidP="001F23F1">
            <w:pPr>
              <w:pStyle w:val="a5"/>
              <w:numPr>
                <w:ilvl w:val="0"/>
                <w:numId w:val="8"/>
              </w:numPr>
              <w:rPr>
                <w:rFonts w:ascii="Adobe Arabic" w:eastAsia="GE Dinar One" w:hAnsi="Adobe Arabic" w:cs="Adobe Arabic"/>
                <w:color w:val="000000"/>
                <w:kern w:val="24"/>
                <w:sz w:val="32"/>
                <w:szCs w:val="32"/>
                <w:rtl/>
                <w:lang w:bidi="ar-SY"/>
              </w:rPr>
            </w:pPr>
            <w:r w:rsidRPr="001F23F1">
              <w:rPr>
                <w:rFonts w:ascii="Adobe Arabic" w:eastAsia="GE Dinar One" w:hAnsi="Adobe Arabic" w:cs="Adobe Arabic"/>
                <w:color w:val="000000"/>
                <w:kern w:val="24"/>
                <w:sz w:val="32"/>
                <w:szCs w:val="32"/>
                <w:rtl/>
                <w:lang w:bidi="ar-SY"/>
              </w:rPr>
              <w:t>كيف أقدّم عرضاً تقديمياً مميزاً؟</w:t>
            </w:r>
          </w:p>
          <w:p w14:paraId="3B3E372F" w14:textId="77777777" w:rsidR="001F23F1" w:rsidRPr="001F23F1" w:rsidRDefault="001F23F1" w:rsidP="001F23F1">
            <w:pPr>
              <w:pStyle w:val="a5"/>
              <w:numPr>
                <w:ilvl w:val="0"/>
                <w:numId w:val="8"/>
              </w:numPr>
              <w:rPr>
                <w:rFonts w:ascii="Adobe Arabic" w:eastAsia="GE Dinar One" w:hAnsi="Adobe Arabic" w:cs="Adobe Arabic"/>
                <w:color w:val="000000"/>
                <w:kern w:val="24"/>
                <w:sz w:val="32"/>
                <w:szCs w:val="32"/>
                <w:rtl/>
                <w:lang w:bidi="ar-SY"/>
              </w:rPr>
            </w:pPr>
            <w:r w:rsidRPr="001F23F1">
              <w:rPr>
                <w:rFonts w:ascii="Adobe Arabic" w:eastAsia="GE Dinar One" w:hAnsi="Adobe Arabic" w:cs="Adobe Arabic"/>
                <w:color w:val="000000"/>
                <w:kern w:val="24"/>
                <w:sz w:val="32"/>
                <w:szCs w:val="32"/>
                <w:rtl/>
                <w:lang w:bidi="ar-SY"/>
              </w:rPr>
              <w:t>كيف أتعلّم اقتناص الفرص غير المرئية بالنسبة لي ولمن حولي؟</w:t>
            </w:r>
          </w:p>
          <w:p w14:paraId="2AC9293A" w14:textId="3EC4FC77" w:rsidR="00F01FA2" w:rsidRPr="001F23F1" w:rsidRDefault="001F23F1" w:rsidP="001F23F1">
            <w:pPr>
              <w:pStyle w:val="a5"/>
              <w:numPr>
                <w:ilvl w:val="0"/>
                <w:numId w:val="8"/>
              </w:numPr>
              <w:rPr>
                <w:rFonts w:ascii="Adobe Arabic" w:eastAsia="GE Dinar One" w:hAnsi="Adobe Arabic" w:cs="Adobe Arabic"/>
                <w:color w:val="000000"/>
                <w:kern w:val="24"/>
                <w:sz w:val="32"/>
                <w:szCs w:val="32"/>
                <w:rtl/>
                <w:lang w:bidi="ar-SY"/>
              </w:rPr>
            </w:pPr>
            <w:r w:rsidRPr="001F23F1">
              <w:rPr>
                <w:rFonts w:ascii="Adobe Arabic" w:eastAsia="GE Dinar One" w:hAnsi="Adobe Arabic" w:cs="Adobe Arabic"/>
                <w:color w:val="000000"/>
                <w:kern w:val="24"/>
                <w:sz w:val="32"/>
                <w:szCs w:val="32"/>
                <w:rtl/>
                <w:lang w:bidi="ar-SY"/>
              </w:rPr>
              <w:t>كيف أحوّل نقاط الضعف لتصبح نقاط قوة</w:t>
            </w:r>
            <w:r>
              <w:rPr>
                <w:rFonts w:ascii="Adobe Arabic" w:eastAsia="GE Dinar One" w:hAnsi="Adobe Arabic" w:cs="Adobe Arabic" w:hint="cs"/>
                <w:color w:val="000000"/>
                <w:kern w:val="24"/>
                <w:sz w:val="32"/>
                <w:szCs w:val="32"/>
                <w:rtl/>
                <w:lang w:bidi="ar-SY"/>
              </w:rPr>
              <w:t>؟</w:t>
            </w:r>
          </w:p>
        </w:tc>
        <w:tc>
          <w:tcPr>
            <w:tcW w:w="1809" w:type="pct"/>
            <w:tcBorders>
              <w:left w:val="single" w:sz="4" w:space="0" w:color="168489"/>
              <w:right w:val="single" w:sz="4" w:space="0" w:color="168489"/>
            </w:tcBorders>
            <w:vAlign w:val="center"/>
          </w:tcPr>
          <w:p w14:paraId="0959C1BD" w14:textId="77777777" w:rsidR="001F23F1" w:rsidRPr="00162D45" w:rsidRDefault="001F23F1" w:rsidP="001F23F1">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E2BF490" w14:textId="77777777" w:rsidR="001F23F1" w:rsidRPr="00162D45" w:rsidRDefault="001F23F1" w:rsidP="001F23F1">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6FCE19E4" w14:textId="77777777" w:rsidR="001F23F1" w:rsidRPr="00162D45" w:rsidRDefault="001F23F1" w:rsidP="001F23F1">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D09CAB5" w14:textId="77777777" w:rsidR="001F23F1" w:rsidRPr="00162D45" w:rsidRDefault="001F23F1" w:rsidP="001F23F1">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8033AEB" w14:textId="77777777" w:rsidR="001F23F1" w:rsidRPr="001F23F1" w:rsidRDefault="001F23F1"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17E5DABD" w14:textId="6C62110C" w:rsidR="00F01FA2" w:rsidRPr="00781A2F" w:rsidRDefault="001F23F1"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p>
        </w:tc>
        <w:tc>
          <w:tcPr>
            <w:tcW w:w="579" w:type="pct"/>
            <w:tcBorders>
              <w:left w:val="single" w:sz="4" w:space="0" w:color="168489"/>
              <w:right w:val="single" w:sz="4" w:space="0" w:color="168489"/>
            </w:tcBorders>
            <w:vAlign w:val="center"/>
          </w:tcPr>
          <w:p w14:paraId="6805562E"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9C8558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9520" behindDoc="0" locked="0" layoutInCell="1" allowOverlap="1" wp14:anchorId="5BA8028D" wp14:editId="1E3085B2">
                <wp:simplePos x="0" y="0"/>
                <wp:positionH relativeFrom="column">
                  <wp:posOffset>129540</wp:posOffset>
                </wp:positionH>
                <wp:positionV relativeFrom="paragraph">
                  <wp:posOffset>-464820</wp:posOffset>
                </wp:positionV>
                <wp:extent cx="6352560" cy="7002780"/>
                <wp:effectExtent l="0" t="0" r="0" b="7620"/>
                <wp:wrapNone/>
                <wp:docPr id="1451488623" name="Group 1451488623"/>
                <wp:cNvGraphicFramePr/>
                <a:graphic xmlns:a="http://schemas.openxmlformats.org/drawingml/2006/main">
                  <a:graphicData uri="http://schemas.microsoft.com/office/word/2010/wordprocessingGroup">
                    <wpg:wgp>
                      <wpg:cNvGrpSpPr/>
                      <wpg:grpSpPr>
                        <a:xfrm>
                          <a:off x="0" y="0"/>
                          <a:ext cx="6352560" cy="7002780"/>
                          <a:chOff x="0" y="0"/>
                          <a:chExt cx="6352560" cy="7002780"/>
                        </a:xfrm>
                      </wpg:grpSpPr>
                      <wpg:grpSp>
                        <wpg:cNvPr id="1451488624" name="Group 1451488624"/>
                        <wpg:cNvGrpSpPr/>
                        <wpg:grpSpPr>
                          <a:xfrm>
                            <a:off x="161925" y="2571750"/>
                            <a:ext cx="5425832" cy="4431030"/>
                            <a:chOff x="-2" y="0"/>
                            <a:chExt cx="5425904" cy="4431344"/>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14:paraId="1F6AE11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14:paraId="62ADBEBA" w14:textId="3E9C3E40" w:rsidR="00F01FA2" w:rsidRPr="00BC6FB1" w:rsidRDefault="001F23F1" w:rsidP="00F01FA2">
                                  <w:pPr>
                                    <w:bidi w:val="0"/>
                                    <w:jc w:val="center"/>
                                    <w:rPr>
                                      <w:rFonts w:ascii="Adobe Arabic" w:eastAsia="GE Dinar One" w:hAnsi="Adobe Arabic" w:cs="Adobe Arabic"/>
                                      <w:b/>
                                      <w:bCs/>
                                      <w:color w:val="000000"/>
                                      <w:kern w:val="24"/>
                                      <w:sz w:val="44"/>
                                      <w:szCs w:val="44"/>
                                      <w:lang w:bidi="ar-SY"/>
                                    </w:rPr>
                                  </w:pPr>
                                  <w:r w:rsidRPr="001F23F1">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482239" y="874163"/>
                              <a:ext cx="2943663" cy="3557181"/>
                            </a:xfrm>
                            <a:prstGeom prst="rect">
                              <a:avLst/>
                            </a:prstGeom>
                            <a:noFill/>
                            <a:ln w="6350">
                              <a:noFill/>
                            </a:ln>
                          </wps:spPr>
                          <wps:txbx>
                            <w:txbxContent>
                              <w:p w14:paraId="5E5805D6" w14:textId="77777777" w:rsidR="001F23F1" w:rsidRP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Sakkal Majalla" w:hAnsi="Sakkal Majalla" w:cs="Sakkal Majalla"/>
                                    <w:b/>
                                    <w:color w:val="auto"/>
                                    <w:sz w:val="34"/>
                                    <w:szCs w:val="34"/>
                                    <w:rtl/>
                                  </w:rPr>
                                  <w:t>بعد الانتهاء من هذه الجلسة، سيكون المتدرّب قادراً على:</w:t>
                                </w:r>
                              </w:p>
                              <w:p w14:paraId="4B46E9A3" w14:textId="77777777" w:rsid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تحليل العناصر التي تجذب الانتباه أثناء العرض التقديمي.</w:t>
                                </w:r>
                              </w:p>
                              <w:p w14:paraId="0C16CBC8" w14:textId="77777777" w:rsid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تحديد العناصر الأساسية للعرض التقديمي الناجح وكيفية توظيفها.</w:t>
                                </w:r>
                              </w:p>
                              <w:p w14:paraId="7AC0F40F" w14:textId="57324707" w:rsidR="00F01FA2"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اكتساب مهارات اقتناص الفرص غير المرئية أثناء التدريب وتوظيفها لصالح الجلسة.</w:t>
                                </w:r>
                              </w:p>
                              <w:p w14:paraId="0FFDFE0C" w14:textId="59BB9270" w:rsidR="001F23F1" w:rsidRPr="000F32C7"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تطوير استراتيجيات لتحويل نقاط الضعف والتحديات إلى فرص للتميز.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6" y="874624"/>
                              <a:ext cx="2216426" cy="3002326"/>
                            </a:xfrm>
                            <a:prstGeom prst="rect">
                              <a:avLst/>
                            </a:prstGeom>
                            <a:noFill/>
                            <a:ln w="6350">
                              <a:noFill/>
                            </a:ln>
                          </wps:spPr>
                          <wps:txbx>
                            <w:txbxContent>
                              <w:p w14:paraId="2F77B354"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العصف الذهني.</w:t>
                                </w:r>
                              </w:p>
                              <w:p w14:paraId="1E276D18"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أقدّم عرضاً تقديمياً مميزاً؟</w:t>
                                </w:r>
                              </w:p>
                              <w:p w14:paraId="6990E172"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أتعلّم اقتناص الفرص غير المرئية بالنسبة لي ولمن حولي؟</w:t>
                                </w:r>
                              </w:p>
                              <w:p w14:paraId="7625C74D"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أحوّل نقاط الضعف لتصبح نقاط قوة؟</w:t>
                                </w:r>
                              </w:p>
                              <w:p w14:paraId="225BBC9A"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تدريبي.</w:t>
                                </w:r>
                              </w:p>
                              <w:p w14:paraId="03000821" w14:textId="345F1B84" w:rsidR="00F01FA2" w:rsidRPr="000F32C7"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14:paraId="65B4F9C5"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14:paraId="01F1C6A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1077"/>
                              <a:ext cx="4567555" cy="536575"/>
                            </a:xfrm>
                            <a:prstGeom prst="rect">
                              <a:avLst/>
                            </a:prstGeom>
                            <a:noFill/>
                          </wps:spPr>
                          <wps:txbx>
                            <w:txbxContent>
                              <w:p w14:paraId="6E3B1901" w14:textId="39350E44" w:rsidR="00F01FA2" w:rsidRPr="00F01FA2" w:rsidRDefault="001F23F1" w:rsidP="00F01FA2">
                                <w:pPr>
                                  <w:bidi w:val="0"/>
                                  <w:jc w:val="center"/>
                                  <w:rPr>
                                    <w:rFonts w:ascii="Adobe Arabic" w:eastAsia="GE Dinar One" w:hAnsi="Adobe Arabic" w:cs="Adobe Arabic"/>
                                    <w:b/>
                                    <w:bCs/>
                                    <w:kern w:val="24"/>
                                    <w:sz w:val="56"/>
                                    <w:szCs w:val="56"/>
                                    <w:lang w:bidi="ar-SY"/>
                                  </w:rPr>
                                </w:pPr>
                                <w:r w:rsidRPr="001F23F1">
                                  <w:rPr>
                                    <w:rFonts w:ascii="Adobe Arabic" w:eastAsia="GE Dinar One" w:hAnsi="Adobe Arabic" w:cs="Adobe Arabic"/>
                                    <w:b/>
                                    <w:bCs/>
                                    <w:kern w:val="24"/>
                                    <w:sz w:val="56"/>
                                    <w:szCs w:val="56"/>
                                    <w:rtl/>
                                    <w:lang w:bidi="ar-SY"/>
                                  </w:rPr>
                                  <w:t>فن العرض التقديمي - أداء المدرب المحترف</w:t>
                                </w:r>
                              </w:p>
                            </w:txbxContent>
                          </wps:txbx>
                          <wps:bodyPr wrap="square" rtlCol="0">
                            <a:spAutoFit/>
                          </wps:bodyPr>
                        </wps:wsp>
                      </wpg:grpSp>
                    </wpg:wgp>
                  </a:graphicData>
                </a:graphic>
                <wp14:sizeRelV relativeFrom="margin">
                  <wp14:pctHeight>0</wp14:pctHeight>
                </wp14:sizeRelV>
              </wp:anchor>
            </w:drawing>
          </mc:Choice>
          <mc:Fallback>
            <w:pict>
              <v:group w14:anchorId="5BA8028D" id="Group 1451488623" o:spid="_x0000_s1987" style="position:absolute;left:0;text-align:left;margin-left:10.2pt;margin-top:-36.6pt;width:500.2pt;height:551.4pt;z-index:252779520;mso-position-horizontal-relative:text;mso-position-vertical-relative:text;mso-height-relative:margin" coordsize="63525,7002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">
                <v:group id="Group 1451488624" o:spid="_x0000_s1988" style="position:absolute;left:1619;top:25717;width:54258;height:44310" coordorigin="" coordsize="54259,4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98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99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99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99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90" o:title="Target " gain="19661f" blacklevel="22938f"/>
                      </v:shape>
                    </v:group>
                    <v:shape id="TextBox 34" o:spid="_x0000_s199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1F6AE11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99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99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TextBox 34" o:spid="_x0000_s199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62ADBEBA" w14:textId="3E9C3E40" w:rsidR="00F01FA2" w:rsidRPr="00BC6FB1" w:rsidRDefault="001F23F1" w:rsidP="00F01FA2">
                            <w:pPr>
                              <w:bidi w:val="0"/>
                              <w:jc w:val="center"/>
                              <w:rPr>
                                <w:rFonts w:ascii="Adobe Arabic" w:eastAsia="GE Dinar One" w:hAnsi="Adobe Arabic" w:cs="Adobe Arabic"/>
                                <w:b/>
                                <w:bCs/>
                                <w:color w:val="000000"/>
                                <w:kern w:val="24"/>
                                <w:sz w:val="44"/>
                                <w:szCs w:val="44"/>
                                <w:lang w:bidi="ar-SY"/>
                              </w:rPr>
                            </w:pPr>
                            <w:r w:rsidRPr="001F23F1">
                              <w:rPr>
                                <w:rFonts w:ascii="Adobe Arabic" w:eastAsia="GE Dinar One" w:hAnsi="Adobe Arabic" w:cs="Adobe Arabic"/>
                                <w:b/>
                                <w:bCs/>
                                <w:color w:val="000000"/>
                                <w:kern w:val="24"/>
                                <w:sz w:val="44"/>
                                <w:szCs w:val="44"/>
                                <w:rtl/>
                                <w:lang w:bidi="ar-SY"/>
                              </w:rPr>
                              <w:t>الموضوعات</w:t>
                            </w:r>
                          </w:p>
                        </w:txbxContent>
                      </v:textbox>
                    </v:shape>
                    <v:shape id="Picture 1451488633" o:spid="_x0000_s199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91" o:title="Note " gain="19661f" blacklevel="22938f"/>
                    </v:shape>
                  </v:group>
                  <v:shape id="Text Box 1451488634" o:spid="_x0000_s1998" type="#_x0000_t202" style="position:absolute;left:24822;top:8741;width:29437;height:35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5E5805D6" w14:textId="77777777" w:rsidR="001F23F1" w:rsidRP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Sakkal Majalla" w:hAnsi="Sakkal Majalla" w:cs="Sakkal Majalla"/>
                              <w:b/>
                              <w:color w:val="auto"/>
                              <w:sz w:val="34"/>
                              <w:szCs w:val="34"/>
                              <w:rtl/>
                            </w:rPr>
                            <w:t>بعد الانتهاء من هذه الجلسة، سيكون المتدرّب قادراً على:</w:t>
                          </w:r>
                        </w:p>
                        <w:p w14:paraId="4B46E9A3" w14:textId="77777777" w:rsid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تحليل العناصر التي تجذب الانتباه أثناء العرض التقديمي.</w:t>
                          </w:r>
                        </w:p>
                        <w:p w14:paraId="0C16CBC8" w14:textId="77777777" w:rsidR="001F23F1" w:rsidRDefault="001F23F1"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تحديد العناصر الأساسية للعرض التقديمي الناجح وكيفية توظيفها.</w:t>
                          </w:r>
                        </w:p>
                        <w:p w14:paraId="7AC0F40F" w14:textId="57324707" w:rsidR="00F01FA2"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اكتساب مهارات اقتناص الفرص غير المرئية أثناء التدريب وتوظيفها لصالح الجلسة.</w:t>
                          </w:r>
                        </w:p>
                        <w:p w14:paraId="0FFDFE0C" w14:textId="59BB9270" w:rsidR="001F23F1" w:rsidRPr="000F32C7"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تطوير استراتيجيات لتحويل نقاط الضعف والتحديات إلى فرص للتميز.</w:t>
                          </w:r>
                        </w:p>
                      </w:txbxContent>
                    </v:textbox>
                  </v:shape>
                  <v:shape id="Text Box 1451488635" o:spid="_x0000_s1999"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2F77B354"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العصف الذهني.</w:t>
                          </w:r>
                        </w:p>
                        <w:p w14:paraId="1E276D18"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أقدّم عرضاً تقديمياً مميزاً؟</w:t>
                          </w:r>
                        </w:p>
                        <w:p w14:paraId="6990E172"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أتعلّم اقتناص الفرص غير المرئية بالنسبة لي ولمن حولي؟</w:t>
                          </w:r>
                        </w:p>
                        <w:p w14:paraId="7625C74D"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كيف أحوّل نقاط الضعف لتصبح نقاط قوة؟</w:t>
                          </w:r>
                        </w:p>
                        <w:p w14:paraId="225BBC9A" w14:textId="77777777" w:rsidR="001F23F1" w:rsidRPr="001F23F1" w:rsidRDefault="001F23F1" w:rsidP="001F23F1">
                          <w:pPr>
                            <w:pStyle w:val="a5"/>
                            <w:numPr>
                              <w:ilvl w:val="0"/>
                              <w:numId w:val="7"/>
                            </w:numPr>
                            <w:rPr>
                              <w:rFonts w:ascii="Adobe Arabic" w:eastAsia="GE Dinar One" w:hAnsi="Adobe Arabic" w:cs="Adobe Arabic"/>
                              <w:color w:val="000000"/>
                              <w:kern w:val="24"/>
                              <w:sz w:val="36"/>
                              <w:szCs w:val="36"/>
                              <w:rtl/>
                              <w:lang w:bidi="ar-SY"/>
                            </w:rPr>
                          </w:pPr>
                          <w:r w:rsidRPr="001F23F1">
                            <w:rPr>
                              <w:rFonts w:ascii="Adobe Arabic" w:eastAsia="GE Dinar One" w:hAnsi="Adobe Arabic" w:cs="Adobe Arabic"/>
                              <w:color w:val="000000"/>
                              <w:kern w:val="24"/>
                              <w:sz w:val="36"/>
                              <w:szCs w:val="36"/>
                              <w:rtl/>
                              <w:lang w:bidi="ar-SY"/>
                            </w:rPr>
                            <w:t>نشاط تدريبي.</w:t>
                          </w:r>
                        </w:p>
                        <w:p w14:paraId="03000821" w14:textId="345F1B84" w:rsidR="00F01FA2" w:rsidRPr="000F32C7" w:rsidRDefault="001F23F1" w:rsidP="001F23F1">
                          <w:pPr>
                            <w:pStyle w:val="a5"/>
                            <w:numPr>
                              <w:ilvl w:val="0"/>
                              <w:numId w:val="7"/>
                            </w:numPr>
                            <w:spacing w:line="276" w:lineRule="auto"/>
                            <w:rPr>
                              <w:rFonts w:ascii="Adobe Arabic" w:eastAsia="GE Dinar One" w:hAnsi="Adobe Arabic" w:cs="Adobe Arabic"/>
                              <w:color w:val="000000"/>
                              <w:kern w:val="24"/>
                              <w:sz w:val="36"/>
                              <w:szCs w:val="36"/>
                              <w:lang w:bidi="ar-SY"/>
                            </w:rPr>
                          </w:pPr>
                          <w:r w:rsidRPr="001F23F1">
                            <w:rPr>
                              <w:rFonts w:ascii="Adobe Arabic" w:eastAsia="GE Dinar One" w:hAnsi="Adobe Arabic" w:cs="Adobe Arabic"/>
                              <w:color w:val="000000"/>
                              <w:kern w:val="24"/>
                              <w:sz w:val="36"/>
                              <w:szCs w:val="36"/>
                              <w:rtl/>
                              <w:lang w:bidi="ar-SY"/>
                            </w:rPr>
                            <w:t>التقويم.</w:t>
                          </w:r>
                        </w:p>
                      </w:txbxContent>
                    </v:textbox>
                  </v:shape>
                </v:group>
                <v:group id="Group 1451488636" o:spid="_x0000_s2000"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200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92" o:title="Calendar " gain="19661f" blacklevel="22938f"/>
                  </v:shape>
                  <v:shape id="TextBox 34" o:spid="_x0000_s2002"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65B4F9C5"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00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01F1C6A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004"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6E3B1901" w14:textId="39350E44" w:rsidR="00F01FA2" w:rsidRPr="00F01FA2" w:rsidRDefault="001F23F1" w:rsidP="00F01FA2">
                          <w:pPr>
                            <w:bidi w:val="0"/>
                            <w:jc w:val="center"/>
                            <w:rPr>
                              <w:rFonts w:ascii="Adobe Arabic" w:eastAsia="GE Dinar One" w:hAnsi="Adobe Arabic" w:cs="Adobe Arabic"/>
                              <w:b/>
                              <w:bCs/>
                              <w:kern w:val="24"/>
                              <w:sz w:val="56"/>
                              <w:szCs w:val="56"/>
                              <w:lang w:bidi="ar-SY"/>
                            </w:rPr>
                          </w:pPr>
                          <w:r w:rsidRPr="001F23F1">
                            <w:rPr>
                              <w:rFonts w:ascii="Adobe Arabic" w:eastAsia="GE Dinar One" w:hAnsi="Adobe Arabic" w:cs="Adobe Arabic"/>
                              <w:b/>
                              <w:bCs/>
                              <w:kern w:val="24"/>
                              <w:sz w:val="56"/>
                              <w:szCs w:val="56"/>
                              <w:rtl/>
                              <w:lang w:bidi="ar-SY"/>
                            </w:rPr>
                            <w:t>فن العرض التقديمي - أداء المدرب المحترف</w:t>
                          </w:r>
                        </w:p>
                      </w:txbxContent>
                    </v:textbox>
                  </v:shape>
                </v:group>
              </v:group>
            </w:pict>
          </mc:Fallback>
        </mc:AlternateContent>
      </w:r>
    </w:p>
    <w:p w14:paraId="05854D99" w14:textId="77777777" w:rsidR="00691535" w:rsidRPr="00184293" w:rsidRDefault="00691535" w:rsidP="000F1708">
      <w:pPr>
        <w:bidi w:val="0"/>
        <w:rPr>
          <w:rFonts w:ascii="Adobe Arabic" w:hAnsi="Adobe Arabic" w:cs="Adobe Arabic"/>
          <w:b/>
          <w:bCs/>
          <w:color w:val="002060"/>
          <w:sz w:val="48"/>
          <w:szCs w:val="36"/>
        </w:rPr>
      </w:pPr>
    </w:p>
    <w:p w14:paraId="65FE933D"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72636EE3" w14:textId="77777777" w:rsidR="00691535" w:rsidRDefault="00691535" w:rsidP="00691535">
      <w:pPr>
        <w:pStyle w:val="a5"/>
        <w:spacing w:line="360" w:lineRule="auto"/>
        <w:rPr>
          <w:rFonts w:ascii="Adobe Arabic" w:hAnsi="Adobe Arabic" w:cs="Adobe Arabic"/>
          <w:b/>
          <w:bCs/>
          <w:color w:val="002060"/>
          <w:sz w:val="48"/>
          <w:szCs w:val="36"/>
          <w:rtl/>
        </w:rPr>
      </w:pPr>
    </w:p>
    <w:p w14:paraId="6BA1F199" w14:textId="77777777"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06C433B2" w14:textId="3A8AA8E9" w:rsidR="001F23F1" w:rsidRDefault="001F23F1" w:rsidP="001F23F1">
      <w:pPr>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747EC7D6" wp14:editId="2785366B">
                <wp:extent cx="5578240" cy="870789"/>
                <wp:effectExtent l="0" t="0" r="22860" b="24765"/>
                <wp:docPr id="1175557880"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142414819"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55686460" name="مجموعة 39"/>
                        <wpg:cNvGrpSpPr/>
                        <wpg:grpSpPr>
                          <a:xfrm>
                            <a:off x="1" y="0"/>
                            <a:ext cx="5731509" cy="895349"/>
                            <a:chOff x="0" y="0"/>
                            <a:chExt cx="5878196" cy="918845"/>
                          </a:xfrm>
                        </wpg:grpSpPr>
                        <wpg:grpSp>
                          <wpg:cNvPr id="2091915158" name="مجموعة 40"/>
                          <wpg:cNvGrpSpPr/>
                          <wpg:grpSpPr>
                            <a:xfrm>
                              <a:off x="0" y="0"/>
                              <a:ext cx="5878196" cy="918845"/>
                              <a:chOff x="0" y="0"/>
                              <a:chExt cx="6240348" cy="919070"/>
                            </a:xfrm>
                          </wpg:grpSpPr>
                          <wpg:grpSp>
                            <wpg:cNvPr id="2115244993" name="مجموعة 41"/>
                            <wpg:cNvGrpSpPr/>
                            <wpg:grpSpPr>
                              <a:xfrm>
                                <a:off x="0" y="169208"/>
                                <a:ext cx="5433072" cy="580613"/>
                                <a:chOff x="0" y="169208"/>
                                <a:chExt cx="5433072" cy="580613"/>
                              </a:xfrm>
                            </wpg:grpSpPr>
                            <wps:wsp>
                              <wps:cNvPr id="8550370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013299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46262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944849" name="مربع نص 41"/>
                          <wps:cNvSpPr txBox="1"/>
                          <wps:spPr>
                            <a:xfrm>
                              <a:off x="159679" y="256611"/>
                              <a:ext cx="4851305" cy="398676"/>
                            </a:xfrm>
                            <a:prstGeom prst="rect">
                              <a:avLst/>
                            </a:prstGeom>
                            <a:noFill/>
                          </wps:spPr>
                          <wps:txbx>
                            <w:txbxContent>
                              <w:p w14:paraId="2FFFF035" w14:textId="135C2187" w:rsidR="001F23F1" w:rsidRDefault="001F23F1" w:rsidP="001F23F1">
                                <w:pPr>
                                  <w:rPr>
                                    <w:rFonts w:eastAsia="Calibri" w:hAnsi="Adobe Arabic" w:cs="Adobe Arabic"/>
                                    <w:b/>
                                    <w:bCs/>
                                    <w:color w:val="FFFFFF"/>
                                    <w:kern w:val="24"/>
                                    <w:sz w:val="36"/>
                                    <w:szCs w:val="36"/>
                                    <w:lang w:bidi="ar-EG"/>
                                  </w:rPr>
                                </w:pPr>
                                <w:r w:rsidRPr="001F23F1">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747EC7D6" id="_x0000_s2005"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BbwSgE3AAAAAUBAAAPAAAAZHJz&#10;L2Rvd25yZXYueG1sTI9BS8NAEIXvgv9hGcGb3cRSG2I2pRT1VARbQbxNk2kSmp0N2W2S/ntHL/Xy&#10;YHiP977JVpNt1UC9bxwbiGcRKOLClQ1XBj73rw8JKB+QS2wdk4ELeVjltzcZpqUb+YOGXaiUlLBP&#10;0UAdQpdq7YuaLPqZ64jFO7reYpCzr3TZ4yjlttWPUfSkLTYsCzV2tKmpOO3O1sDbiON6Hr8M29Nx&#10;c/neL96/tjEZc383rZ9BBZrCNQy/+IIOuTAd3JlLr1oD8kj4U/GSZbIAdZDQfBmDzjP9nz7/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">
                <v:shape id="صورة 38" o:spid="_x0000_s200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">
                  <v:imagedata r:id="rId60" o:title=""/>
                </v:shape>
                <v:group id="مجموعة 39" o:spid="_x0000_s20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">
                  <v:group id="_x0000_s20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">
                    <v:group id="مجموعة 41" o:spid="_x0000_s20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">
                      <v:shape id="شكل حر 42" o:spid="_x0000_s20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" fillcolor="#168489" stroked="f" strokeweight="1pt">
                        <v:stroke joinstyle="miter"/>
                      </v:roundrect>
                    </v:group>
                    <v:oval id="شكل بيضاوي 44" o:spid="_x0000_s20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" filled="f" strokecolor="#a5a5a5 [2092]" strokeweight="1pt">
                      <v:stroke joinstyle="miter"/>
                    </v:oval>
                  </v:group>
                  <v:shape id="مربع نص 41" o:spid="_x0000_s2013"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" filled="f" stroked="f">
                    <v:textbox style="mso-fit-shape-to-text:t">
                      <w:txbxContent>
                        <w:p w14:paraId="2FFFF035" w14:textId="135C2187" w:rsidR="001F23F1" w:rsidRDefault="001F23F1" w:rsidP="001F23F1">
                          <w:pPr>
                            <w:rPr>
                              <w:rFonts w:eastAsia="Calibri" w:hAnsi="Adobe Arabic" w:cs="Adobe Arabic"/>
                              <w:b/>
                              <w:bCs/>
                              <w:color w:val="FFFFFF"/>
                              <w:kern w:val="24"/>
                              <w:sz w:val="36"/>
                              <w:szCs w:val="36"/>
                              <w:lang w:bidi="ar-EG"/>
                            </w:rPr>
                          </w:pPr>
                          <w:r w:rsidRPr="001F23F1">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66D72F56"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أهلاً بكم في الجلسة الأولى من اليوم الثالث لدورتنا التدريبية. نتناول اليوم موضوعاً محورياً في مهارات المدرب المحترف ألا وهو "فن العرض التقديمي". فالعرض التقديمي الناجح يعتبر البوابة الأساسية للتأثير في المتدربين وإيصال المعلومات بطريقة فع</w:t>
      </w:r>
      <w:r w:rsidRPr="001F23F1">
        <w:rPr>
          <w:rFonts w:ascii="Sakkal Majalla" w:hAnsi="Sakkal Majalla" w:hint="cs"/>
          <w:sz w:val="34"/>
          <w:rtl/>
        </w:rPr>
        <w:t>ّ</w:t>
      </w:r>
      <w:r w:rsidRPr="001F23F1">
        <w:rPr>
          <w:rFonts w:ascii="Sakkal Majalla" w:hAnsi="Sakkal Majalla"/>
          <w:sz w:val="34"/>
          <w:rtl/>
        </w:rPr>
        <w:t xml:space="preserve">الة وجذابة. </w:t>
      </w:r>
    </w:p>
    <w:p w14:paraId="683FE98E" w14:textId="77777777" w:rsidR="001F23F1" w:rsidRDefault="001F23F1" w:rsidP="001F23F1">
      <w:pPr>
        <w:spacing w:line="259" w:lineRule="auto"/>
        <w:rPr>
          <w:rFonts w:ascii="Sakkal Majalla" w:hAnsi="Sakkal Majalla"/>
          <w:sz w:val="34"/>
        </w:rPr>
      </w:pPr>
      <w:r w:rsidRPr="001F23F1">
        <w:rPr>
          <w:rFonts w:ascii="Sakkal Majalla" w:hAnsi="Sakkal Majalla"/>
          <w:sz w:val="34"/>
          <w:rtl/>
        </w:rPr>
        <w:t>كما قال الشاعر الفرنسي بوالو: "ما تم فهمه جيداً يُعبر عنه بوضوح، والكلمات اللازمة للتعبير عنه تأتي بسهولة".</w:t>
      </w:r>
    </w:p>
    <w:p w14:paraId="47E07469" w14:textId="77777777" w:rsidR="0063129C" w:rsidRDefault="0063129C" w:rsidP="0063129C">
      <w:pPr>
        <w:spacing w:line="259" w:lineRule="auto"/>
        <w:jc w:val="center"/>
        <w:rPr>
          <w:rFonts w:ascii="Sakkal Majalla" w:hAnsi="Sakkal Majalla"/>
          <w:sz w:val="34"/>
        </w:rPr>
      </w:pPr>
    </w:p>
    <w:p w14:paraId="642183C0" w14:textId="77777777" w:rsidR="0063129C" w:rsidRDefault="0063129C" w:rsidP="0063129C">
      <w:pPr>
        <w:spacing w:line="259" w:lineRule="auto"/>
        <w:jc w:val="center"/>
        <w:rPr>
          <w:rFonts w:ascii="Sakkal Majalla" w:hAnsi="Sakkal Majalla"/>
          <w:sz w:val="34"/>
        </w:rPr>
      </w:pPr>
    </w:p>
    <w:p w14:paraId="51D857C8" w14:textId="08DEBDBC" w:rsidR="0063129C" w:rsidRPr="001F23F1" w:rsidRDefault="0063129C" w:rsidP="0063129C">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766234DE" wp14:editId="0CF4300C">
            <wp:extent cx="1828800" cy="1828800"/>
            <wp:effectExtent l="0" t="0" r="0" b="0"/>
            <wp:docPr id="1491640401" name="صورة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640401" name="صورة 149164040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829124" cy="1829124"/>
                    </a:xfrm>
                    <a:prstGeom prst="rect">
                      <a:avLst/>
                    </a:prstGeom>
                  </pic:spPr>
                </pic:pic>
              </a:graphicData>
            </a:graphic>
          </wp:inline>
        </w:drawing>
      </w:r>
    </w:p>
    <w:p w14:paraId="76EFDB54" w14:textId="4486AEBB" w:rsidR="001F23F1" w:rsidRPr="001F23F1" w:rsidRDefault="001F23F1" w:rsidP="001F23F1">
      <w:pPr>
        <w:rPr>
          <w:rFonts w:ascii="Sakkal Majalla" w:hAnsi="Sakkal Majalla"/>
          <w:sz w:val="34"/>
          <w:rtl/>
        </w:rPr>
      </w:pPr>
    </w:p>
    <w:p w14:paraId="3BE1C4A1" w14:textId="19754395" w:rsidR="001F23F1" w:rsidRDefault="001F23F1" w:rsidP="001F23F1">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051C04E2" wp14:editId="38029FE0">
                <wp:extent cx="5537836" cy="992761"/>
                <wp:effectExtent l="0" t="0" r="0" b="0"/>
                <wp:docPr id="94289961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272951112" name="Group 1608695462"/>
                        <wpg:cNvGrpSpPr/>
                        <wpg:grpSpPr>
                          <a:xfrm>
                            <a:off x="1" y="0"/>
                            <a:ext cx="5537836" cy="992761"/>
                            <a:chOff x="0" y="0"/>
                            <a:chExt cx="5538027" cy="992804"/>
                          </a:xfrm>
                        </wpg:grpSpPr>
                        <wps:wsp>
                          <wps:cNvPr id="188244870" name="TextBox 4"/>
                          <wps:cNvSpPr txBox="1"/>
                          <wps:spPr>
                            <a:xfrm>
                              <a:off x="4688958" y="456229"/>
                              <a:ext cx="849069" cy="536575"/>
                            </a:xfrm>
                            <a:prstGeom prst="rect">
                              <a:avLst/>
                            </a:prstGeom>
                            <a:noFill/>
                          </wps:spPr>
                          <wps:txbx>
                            <w:txbxContent>
                              <w:p w14:paraId="0346D076" w14:textId="77777777" w:rsidR="001F23F1" w:rsidRDefault="001F23F1" w:rsidP="001F23F1">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31117047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522703" name="TextBox 7"/>
                          <wps:cNvSpPr txBox="1"/>
                          <wps:spPr>
                            <a:xfrm>
                              <a:off x="0" y="203938"/>
                              <a:ext cx="4493415" cy="536598"/>
                            </a:xfrm>
                            <a:prstGeom prst="rect">
                              <a:avLst/>
                            </a:prstGeom>
                            <a:noFill/>
                          </wps:spPr>
                          <wps:txbx>
                            <w:txbxContent>
                              <w:p w14:paraId="7F77870E" w14:textId="77777777" w:rsidR="001F23F1" w:rsidRDefault="001F23F1" w:rsidP="001F23F1">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944399297"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51C04E2" id="_x0000_s201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">
                <v:group id="Group 1608695462" o:spid="_x0000_s201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">
                  <v:shape id="TextBox 4" o:spid="_x0000_s201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" filled="f" stroked="f">
                    <v:textbox style="mso-fit-shape-to-text:t">
                      <w:txbxContent>
                        <w:p w14:paraId="0346D076" w14:textId="77777777" w:rsidR="001F23F1" w:rsidRDefault="001F23F1" w:rsidP="001F23F1">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01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" fillcolor="#168489" stroked="f" strokeweight="1pt">
                    <v:stroke joinstyle="miter"/>
                  </v:roundrect>
                  <v:shape id="TextBox 7" o:spid="_x0000_s201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" filled="f" stroked="f">
                    <v:textbox style="mso-fit-shape-to-text:t">
                      <w:txbxContent>
                        <w:p w14:paraId="7F77870E" w14:textId="77777777" w:rsidR="001F23F1" w:rsidRDefault="001F23F1" w:rsidP="001F23F1">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01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">
                  <v:imagedata r:id="rId63" o:title="Brainstorming "/>
                </v:shape>
                <w10:anchorlock/>
              </v:group>
            </w:pict>
          </mc:Fallback>
        </mc:AlternateContent>
      </w:r>
    </w:p>
    <w:p w14:paraId="6915821D" w14:textId="66F6DBBF" w:rsidR="001F23F1" w:rsidRDefault="001F23F1" w:rsidP="001F23F1">
      <w:pPr>
        <w:rPr>
          <w:rFonts w:ascii="Sakkal Majalla" w:hAnsi="Sakkal Majalla"/>
          <w:sz w:val="34"/>
          <w:rtl/>
        </w:rPr>
      </w:pPr>
      <w:r w:rsidRPr="00E67690">
        <w:rPr>
          <w:noProof/>
          <w:sz w:val="34"/>
        </w:rPr>
        <w:drawing>
          <wp:anchor distT="0" distB="0" distL="114300" distR="114300" simplePos="0" relativeHeight="252864512" behindDoc="0" locked="0" layoutInCell="1" allowOverlap="1" wp14:anchorId="11BAB99F" wp14:editId="27592C91">
            <wp:simplePos x="0" y="0"/>
            <wp:positionH relativeFrom="margin">
              <wp:align>right</wp:align>
            </wp:positionH>
            <wp:positionV relativeFrom="paragraph">
              <wp:posOffset>11801</wp:posOffset>
            </wp:positionV>
            <wp:extent cx="457200" cy="457200"/>
            <wp:effectExtent l="0" t="0" r="0" b="0"/>
            <wp:wrapSquare wrapText="bothSides"/>
            <wp:docPr id="1201400190"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1F23F1">
        <w:rPr>
          <w:rFonts w:ascii="Sakkal Majalla" w:hAnsi="Sakkal Majalla"/>
          <w:sz w:val="34"/>
          <w:rtl/>
        </w:rPr>
        <w:t>ما الذي يجذب انتباهك في العرض التقديمي ويبقيك متفاعلاً معه؟</w:t>
      </w:r>
    </w:p>
    <w:p w14:paraId="6344B68E" w14:textId="230F8C05" w:rsidR="001F23F1" w:rsidRPr="006B1C71" w:rsidRDefault="001F23F1" w:rsidP="001F23F1">
      <w:pPr>
        <w:rPr>
          <w:rtl/>
        </w:rPr>
      </w:pPr>
    </w:p>
    <w:p w14:paraId="436F67A9" w14:textId="7EA7CABB" w:rsidR="0063129C" w:rsidRPr="001F23F1" w:rsidRDefault="008F752D" w:rsidP="006E06A9">
      <w:pPr>
        <w:spacing w:line="259" w:lineRule="auto"/>
        <w:ind w:left="-897"/>
        <w:rPr>
          <w:rFonts w:ascii="Sakkal Majalla" w:hAnsi="Sakkal Majalla"/>
          <w:sz w:val="34"/>
          <w:rtl/>
        </w:rPr>
      </w:pPr>
      <w:r>
        <w:rPr>
          <w:noProof/>
        </w:rPr>
        <mc:AlternateContent>
          <mc:Choice Requires="wps">
            <w:drawing>
              <wp:inline distT="0" distB="0" distL="0" distR="0" wp14:anchorId="061969B7" wp14:editId="76093D9A">
                <wp:extent cx="6798310" cy="6858000"/>
                <wp:effectExtent l="0" t="0" r="21590" b="19050"/>
                <wp:docPr id="78767117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8310" cy="6858000"/>
                        </a:xfrm>
                        <a:prstGeom prst="roundRect">
                          <a:avLst>
                            <a:gd name="adj" fmla="val 16667"/>
                          </a:avLst>
                        </a:prstGeom>
                        <a:solidFill>
                          <a:srgbClr val="EAF4E4"/>
                        </a:solidFill>
                        <a:ln w="12700">
                          <a:solidFill>
                            <a:schemeClr val="accent6"/>
                          </a:solidFill>
                          <a:miter lim="800000"/>
                          <a:headEnd/>
                          <a:tailEnd/>
                        </a:ln>
                      </wps:spPr>
                      <wps:txbx>
                        <w:txbxContent>
                          <w:p w14:paraId="25911F8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73317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D3CAD1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CA356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76FCAF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CB67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45E363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D532E2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B1E7B5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6E850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F2683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395A7F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F59138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74F24B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240784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E5399B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83D75A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D8200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52610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160F5E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FC666C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9619B3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8B516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BBFF6B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690A8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EC57F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A84E46" w14:textId="77777777" w:rsidR="008F752D" w:rsidRDefault="008F752D" w:rsidP="008F752D">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61969B7" id="_x0000_s2020" style="width:535.3pt;height:54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" fillcolor="#eaf4e4" strokecolor="#70ad47 [3209]" strokeweight="1pt">
                <v:stroke joinstyle="miter"/>
                <v:textbox inset="0,3mm,0">
                  <w:txbxContent>
                    <w:p w14:paraId="25911F8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B733172"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D3CAD1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CA356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76FCAFE"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6CB67E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45E363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D532E2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B1E7B5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B6E850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F2683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0395A7F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F591389"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74F24B8"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240784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E5399BB"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583D75AC"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8D8200D"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652610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4160F5E7"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FC666C6"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39619B3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08B516F"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2BBFF6BA"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7E690A85"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EC57F10" w14:textId="77777777" w:rsidR="008F752D" w:rsidRDefault="008F752D" w:rsidP="008F752D">
                      <w:pPr>
                        <w:spacing w:line="480" w:lineRule="auto"/>
                        <w:jc w:val="center"/>
                        <w:rPr>
                          <w:sz w:val="22"/>
                          <w:szCs w:val="28"/>
                          <w:lang w:bidi="ar-SY"/>
                        </w:rPr>
                      </w:pPr>
                      <w:r>
                        <w:rPr>
                          <w:rFonts w:asciiTheme="majorBidi" w:hAnsiTheme="majorBidi" w:cstheme="majorBidi" w:hint="cs"/>
                          <w:szCs w:val="28"/>
                          <w:rtl/>
                          <w:lang w:bidi="ar-SY"/>
                        </w:rPr>
                        <w:t>.........................................................................................................................................</w:t>
                      </w:r>
                    </w:p>
                    <w:p w14:paraId="19A84E46" w14:textId="77777777" w:rsidR="008F752D" w:rsidRDefault="008F752D" w:rsidP="008F752D">
                      <w:pPr>
                        <w:jc w:val="center"/>
                        <w:rPr>
                          <w:sz w:val="22"/>
                          <w:szCs w:val="28"/>
                          <w:rtl/>
                          <w:lang w:bidi="ar-SY"/>
                        </w:rPr>
                      </w:pPr>
                    </w:p>
                  </w:txbxContent>
                </v:textbox>
                <w10:anchorlock/>
              </v:roundrect>
            </w:pict>
          </mc:Fallback>
        </mc:AlternateContent>
      </w:r>
    </w:p>
    <w:p w14:paraId="0E2F77CA" w14:textId="27A8D380" w:rsidR="001F23F1" w:rsidRPr="001F23F1" w:rsidRDefault="001F23F1" w:rsidP="001F23F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2C6957E" wp14:editId="69817C2A">
                <wp:extent cx="5578240" cy="870789"/>
                <wp:effectExtent l="0" t="0" r="22860" b="24765"/>
                <wp:docPr id="1319617960"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9572284"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55875806" name="مجموعة 39"/>
                        <wpg:cNvGrpSpPr/>
                        <wpg:grpSpPr>
                          <a:xfrm>
                            <a:off x="1" y="0"/>
                            <a:ext cx="5731509" cy="895349"/>
                            <a:chOff x="0" y="0"/>
                            <a:chExt cx="5878196" cy="918845"/>
                          </a:xfrm>
                        </wpg:grpSpPr>
                        <wpg:grpSp>
                          <wpg:cNvPr id="452187206" name="مجموعة 40"/>
                          <wpg:cNvGrpSpPr/>
                          <wpg:grpSpPr>
                            <a:xfrm>
                              <a:off x="0" y="0"/>
                              <a:ext cx="5878196" cy="918845"/>
                              <a:chOff x="0" y="0"/>
                              <a:chExt cx="6240348" cy="919070"/>
                            </a:xfrm>
                          </wpg:grpSpPr>
                          <wpg:grpSp>
                            <wpg:cNvPr id="828432363" name="مجموعة 41"/>
                            <wpg:cNvGrpSpPr/>
                            <wpg:grpSpPr>
                              <a:xfrm>
                                <a:off x="0" y="169208"/>
                                <a:ext cx="5433072" cy="580613"/>
                                <a:chOff x="0" y="169208"/>
                                <a:chExt cx="5433072" cy="580613"/>
                              </a:xfrm>
                            </wpg:grpSpPr>
                            <wps:wsp>
                              <wps:cNvPr id="153013392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341169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436719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0790894" name="مربع نص 41"/>
                          <wps:cNvSpPr txBox="1"/>
                          <wps:spPr>
                            <a:xfrm>
                              <a:off x="159679" y="256611"/>
                              <a:ext cx="4851305" cy="398676"/>
                            </a:xfrm>
                            <a:prstGeom prst="rect">
                              <a:avLst/>
                            </a:prstGeom>
                            <a:noFill/>
                          </wps:spPr>
                          <wps:txbx>
                            <w:txbxContent>
                              <w:p w14:paraId="50CDE3DF" w14:textId="0EEF9440" w:rsidR="001F23F1" w:rsidRDefault="001F23F1" w:rsidP="001F23F1">
                                <w:pPr>
                                  <w:rPr>
                                    <w:rFonts w:eastAsia="Calibri" w:hAnsi="Adobe Arabic" w:cs="Adobe Arabic"/>
                                    <w:b/>
                                    <w:bCs/>
                                    <w:color w:val="FFFFFF"/>
                                    <w:kern w:val="24"/>
                                    <w:sz w:val="36"/>
                                    <w:szCs w:val="36"/>
                                    <w:lang w:bidi="ar-EG"/>
                                  </w:rPr>
                                </w:pPr>
                                <w:r w:rsidRPr="001F23F1">
                                  <w:rPr>
                                    <w:rFonts w:eastAsia="Calibri" w:hAnsi="Adobe Arabic" w:cs="Adobe Arabic"/>
                                    <w:b/>
                                    <w:bCs/>
                                    <w:color w:val="FFFFFF"/>
                                    <w:kern w:val="24"/>
                                    <w:sz w:val="36"/>
                                    <w:szCs w:val="36"/>
                                    <w:rtl/>
                                    <w:lang w:bidi="ar-EG"/>
                                  </w:rPr>
                                  <w:t>كيف أقدّم عرضاً تقديمياً مميزاً؟</w:t>
                                </w:r>
                              </w:p>
                            </w:txbxContent>
                          </wps:txbx>
                          <wps:bodyPr wrap="square" rtlCol="1">
                            <a:spAutoFit/>
                          </wps:bodyPr>
                        </wps:wsp>
                      </wpg:grpSp>
                    </wpg:wgp>
                  </a:graphicData>
                </a:graphic>
              </wp:inline>
            </w:drawing>
          </mc:Choice>
          <mc:Fallback>
            <w:pict>
              <v:group w14:anchorId="12C6957E" id="_x0000_s2021"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tloTI8EHAAC2&#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202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">
                  <v:imagedata r:id="rId60" o:title=""/>
                </v:shape>
                <v:group id="مجموعة 39" o:spid="_x0000_s20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">
                  <v:group id="_x0000_s20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">
                    <v:group id="مجموعة 41" o:spid="_x0000_s20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">
                      <v:shape id="شكل حر 42" o:spid="_x0000_s20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" fillcolor="#168489" stroked="f" strokeweight="1pt">
                        <v:stroke joinstyle="miter"/>
                      </v:roundrect>
                    </v:group>
                    <v:oval id="شكل بيضاوي 44" o:spid="_x0000_s20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" filled="f" strokecolor="#a5a5a5 [2092]" strokeweight="1pt">
                      <v:stroke joinstyle="miter"/>
                    </v:oval>
                  </v:group>
                  <v:shape id="مربع نص 41" o:spid="_x0000_s2029"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" filled="f" stroked="f">
                    <v:textbox style="mso-fit-shape-to-text:t">
                      <w:txbxContent>
                        <w:p w14:paraId="50CDE3DF" w14:textId="0EEF9440" w:rsidR="001F23F1" w:rsidRDefault="001F23F1" w:rsidP="001F23F1">
                          <w:pPr>
                            <w:rPr>
                              <w:rFonts w:eastAsia="Calibri" w:hAnsi="Adobe Arabic" w:cs="Adobe Arabic"/>
                              <w:b/>
                              <w:bCs/>
                              <w:color w:val="FFFFFF"/>
                              <w:kern w:val="24"/>
                              <w:sz w:val="36"/>
                              <w:szCs w:val="36"/>
                              <w:lang w:bidi="ar-EG"/>
                            </w:rPr>
                          </w:pPr>
                          <w:r w:rsidRPr="001F23F1">
                            <w:rPr>
                              <w:rFonts w:eastAsia="Calibri" w:hAnsi="Adobe Arabic" w:cs="Adobe Arabic"/>
                              <w:b/>
                              <w:bCs/>
                              <w:color w:val="FFFFFF"/>
                              <w:kern w:val="24"/>
                              <w:sz w:val="36"/>
                              <w:szCs w:val="36"/>
                              <w:rtl/>
                              <w:lang w:bidi="ar-EG"/>
                            </w:rPr>
                            <w:t>كيف أقدّم عرضاً تقديمياً مميزاً؟</w:t>
                          </w:r>
                        </w:p>
                      </w:txbxContent>
                    </v:textbox>
                  </v:shape>
                </v:group>
                <w10:anchorlock/>
              </v:group>
            </w:pict>
          </mc:Fallback>
        </mc:AlternateContent>
      </w:r>
    </w:p>
    <w:p w14:paraId="51A251A1" w14:textId="77777777" w:rsidR="001F23F1" w:rsidRDefault="001F23F1" w:rsidP="001F23F1">
      <w:pPr>
        <w:rPr>
          <w:rFonts w:ascii="Sakkal Majalla" w:hAnsi="Sakkal Majalla"/>
          <w:sz w:val="34"/>
          <w:rtl/>
        </w:rPr>
      </w:pPr>
      <w:r w:rsidRPr="001F23F1">
        <w:rPr>
          <w:rFonts w:ascii="Sakkal Majalla" w:hAnsi="Sakkal Majalla" w:hint="cs"/>
          <w:sz w:val="34"/>
          <w:rtl/>
        </w:rPr>
        <w:t xml:space="preserve">للتميّز في العرض، يجب معرفة </w:t>
      </w:r>
      <w:r w:rsidRPr="001D1CE6">
        <w:rPr>
          <w:rFonts w:ascii="Sakkal Majalla" w:hAnsi="Sakkal Majalla" w:hint="cs"/>
          <w:b/>
          <w:bCs/>
          <w:sz w:val="34"/>
          <w:rtl/>
        </w:rPr>
        <w:t>عناصر العرض الناجح،</w:t>
      </w:r>
      <w:r w:rsidRPr="001F23F1">
        <w:rPr>
          <w:rFonts w:ascii="Sakkal Majalla" w:hAnsi="Sakkal Majalla" w:hint="cs"/>
          <w:sz w:val="34"/>
          <w:rtl/>
        </w:rPr>
        <w:t xml:space="preserve"> والتي تتلخص بما يلي:</w:t>
      </w:r>
    </w:p>
    <w:p w14:paraId="30CB3641" w14:textId="3D4FFDCA" w:rsidR="001D1CE6" w:rsidRPr="001F23F1" w:rsidRDefault="00582EE5" w:rsidP="00582EE5">
      <w:pPr>
        <w:jc w:val="center"/>
        <w:rPr>
          <w:rFonts w:ascii="Sakkal Majalla" w:hAnsi="Sakkal Majalla"/>
          <w:sz w:val="34"/>
          <w:rtl/>
        </w:rPr>
      </w:pPr>
      <w:r w:rsidRPr="00582EE5">
        <w:rPr>
          <w:rFonts w:ascii="Sakkal Majalla" w:hAnsi="Sakkal Majalla"/>
          <w:noProof/>
          <w:sz w:val="34"/>
        </w:rPr>
        <mc:AlternateContent>
          <mc:Choice Requires="wpg">
            <w:drawing>
              <wp:inline distT="0" distB="0" distL="0" distR="0" wp14:anchorId="40C80C31" wp14:editId="0477F324">
                <wp:extent cx="4746604" cy="2268406"/>
                <wp:effectExtent l="0" t="0" r="0" b="0"/>
                <wp:docPr id="424" name="مجموعة 423">
                  <a:extLst xmlns:a="http://schemas.openxmlformats.org/drawingml/2006/main">
                    <a:ext uri="{FF2B5EF4-FFF2-40B4-BE49-F238E27FC236}">
                      <a16:creationId xmlns:a16="http://schemas.microsoft.com/office/drawing/2014/main" id="{20DAE803-D2B3-F47A-DDF1-B41CF70A8C43}"/>
                    </a:ext>
                  </a:extLst>
                </wp:docPr>
                <wp:cNvGraphicFramePr/>
                <a:graphic xmlns:a="http://schemas.openxmlformats.org/drawingml/2006/main">
                  <a:graphicData uri="http://schemas.microsoft.com/office/word/2010/wordprocessingGroup">
                    <wpg:wgp>
                      <wpg:cNvGrpSpPr/>
                      <wpg:grpSpPr>
                        <a:xfrm>
                          <a:off x="0" y="0"/>
                          <a:ext cx="4746604" cy="2268406"/>
                          <a:chOff x="0" y="0"/>
                          <a:chExt cx="8046223" cy="3834432"/>
                        </a:xfrm>
                      </wpg:grpSpPr>
                      <wps:wsp>
                        <wps:cNvPr id="186186377" name="TextBox 26">
                          <a:extLst>
                            <a:ext uri="{FF2B5EF4-FFF2-40B4-BE49-F238E27FC236}">
                              <a16:creationId xmlns:a16="http://schemas.microsoft.com/office/drawing/2014/main" id="{5C811F9C-4416-EF11-E67B-D03CDC93B7E6}"/>
                            </a:ext>
                          </a:extLst>
                        </wps:cNvPr>
                        <wps:cNvSpPr txBox="1"/>
                        <wps:spPr>
                          <a:xfrm>
                            <a:off x="0" y="2539934"/>
                            <a:ext cx="2150692" cy="1294498"/>
                          </a:xfrm>
                          <a:prstGeom prst="rect">
                            <a:avLst/>
                          </a:prstGeom>
                          <a:noFill/>
                        </wps:spPr>
                        <wps:txbx>
                          <w:txbxContent>
                            <w:p w14:paraId="6875B9CA"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استخدام الوسائل البصرية</w:t>
                              </w:r>
                            </w:p>
                          </w:txbxContent>
                        </wps:txbx>
                        <wps:bodyPr wrap="square">
                          <a:spAutoFit/>
                        </wps:bodyPr>
                      </wps:wsp>
                      <wps:wsp>
                        <wps:cNvPr id="663342972" name="Freeform: Shape 27">
                          <a:extLst>
                            <a:ext uri="{FF2B5EF4-FFF2-40B4-BE49-F238E27FC236}">
                              <a16:creationId xmlns:a16="http://schemas.microsoft.com/office/drawing/2014/main" id="{925280FE-B346-0510-A033-75B54A84B61C}"/>
                            </a:ext>
                          </a:extLst>
                        </wps:cNvPr>
                        <wps:cNvSpPr/>
                        <wps:spPr>
                          <a:xfrm rot="16200000">
                            <a:off x="2207067" y="1860858"/>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6CB4B8"/>
                          </a:solidFill>
                          <a:ln w="12700">
                            <a:miter lim="400000"/>
                          </a:ln>
                        </wps:spPr>
                        <wps:bodyPr wrap="square" lIns="38100" tIns="38100" rIns="38100" bIns="38100" anchor="ctr">
                          <a:noAutofit/>
                        </wps:bodyPr>
                      </wps:wsp>
                      <wps:wsp>
                        <wps:cNvPr id="2132048006" name="Freeform: Shape 28">
                          <a:extLst>
                            <a:ext uri="{FF2B5EF4-FFF2-40B4-BE49-F238E27FC236}">
                              <a16:creationId xmlns:a16="http://schemas.microsoft.com/office/drawing/2014/main" id="{8D7857BA-B286-5EBF-A644-5D90895C33E8}"/>
                            </a:ext>
                          </a:extLst>
                        </wps:cNvPr>
                        <wps:cNvSpPr/>
                        <wps:spPr>
                          <a:xfrm rot="16200000">
                            <a:off x="2373340" y="2482663"/>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848541858" name="TextBox 29">
                          <a:extLst>
                            <a:ext uri="{FF2B5EF4-FFF2-40B4-BE49-F238E27FC236}">
                              <a16:creationId xmlns:a16="http://schemas.microsoft.com/office/drawing/2014/main" id="{3B88B4F3-CD22-79CE-EB1C-97F205A8B6DC}"/>
                            </a:ext>
                          </a:extLst>
                        </wps:cNvPr>
                        <wps:cNvSpPr txBox="1"/>
                        <wps:spPr>
                          <a:xfrm>
                            <a:off x="2453445" y="2286216"/>
                            <a:ext cx="747037" cy="1359974"/>
                          </a:xfrm>
                          <a:prstGeom prst="rect">
                            <a:avLst/>
                          </a:prstGeom>
                          <a:noFill/>
                        </wps:spPr>
                        <wps:txbx>
                          <w:txbxContent>
                            <w:p w14:paraId="07655E0B"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3</w:t>
                              </w:r>
                            </w:p>
                          </w:txbxContent>
                        </wps:txbx>
                        <wps:bodyPr wrap="none" rtlCol="0" anchor="ctr">
                          <a:spAutoFit/>
                        </wps:bodyPr>
                      </wps:wsp>
                      <wps:wsp>
                        <wps:cNvPr id="140164249" name="Shape">
                          <a:extLst>
                            <a:ext uri="{FF2B5EF4-FFF2-40B4-BE49-F238E27FC236}">
                              <a16:creationId xmlns:a16="http://schemas.microsoft.com/office/drawing/2014/main" id="{7E5A1509-A684-5856-1A7A-7ABFCDC1A3B6}"/>
                            </a:ext>
                          </a:extLst>
                        </wps:cNvPr>
                        <wps:cNvSpPr/>
                        <wps:spPr>
                          <a:xfrm>
                            <a:off x="2974238" y="1214309"/>
                            <a:ext cx="287129" cy="1178094"/>
                          </a:xfrm>
                          <a:custGeom>
                            <a:avLst/>
                            <a:gdLst/>
                            <a:ahLst/>
                            <a:cxnLst>
                              <a:cxn ang="0">
                                <a:pos x="wd2" y="hd2"/>
                              </a:cxn>
                              <a:cxn ang="5400000">
                                <a:pos x="wd2" y="hd2"/>
                              </a:cxn>
                              <a:cxn ang="10800000">
                                <a:pos x="wd2" y="hd2"/>
                              </a:cxn>
                              <a:cxn ang="16200000">
                                <a:pos x="wd2" y="hd2"/>
                              </a:cxn>
                            </a:cxnLst>
                            <a:rect l="0" t="0" r="r" b="b"/>
                            <a:pathLst>
                              <a:path w="21600" h="21600" extrusionOk="0">
                                <a:moveTo>
                                  <a:pt x="18879" y="20274"/>
                                </a:moveTo>
                                <a:cubicBezTo>
                                  <a:pt x="18632" y="20274"/>
                                  <a:pt x="18384" y="20294"/>
                                  <a:pt x="18137" y="20314"/>
                                </a:cubicBezTo>
                                <a:cubicBezTo>
                                  <a:pt x="8079" y="17662"/>
                                  <a:pt x="2473" y="14246"/>
                                  <a:pt x="2473" y="10609"/>
                                </a:cubicBezTo>
                                <a:cubicBezTo>
                                  <a:pt x="2473" y="7033"/>
                                  <a:pt x="7832" y="3637"/>
                                  <a:pt x="17725" y="1005"/>
                                </a:cubicBezTo>
                                <a:lnTo>
                                  <a:pt x="17725" y="2029"/>
                                </a:lnTo>
                                <a:cubicBezTo>
                                  <a:pt x="17725" y="2190"/>
                                  <a:pt x="18220" y="2311"/>
                                  <a:pt x="18879" y="2311"/>
                                </a:cubicBezTo>
                                <a:cubicBezTo>
                                  <a:pt x="19209" y="2311"/>
                                  <a:pt x="19456" y="2270"/>
                                  <a:pt x="19704" y="2230"/>
                                </a:cubicBezTo>
                                <a:cubicBezTo>
                                  <a:pt x="19951" y="2190"/>
                                  <a:pt x="20033" y="2110"/>
                                  <a:pt x="20033" y="2029"/>
                                </a:cubicBezTo>
                                <a:lnTo>
                                  <a:pt x="20033" y="281"/>
                                </a:lnTo>
                                <a:cubicBezTo>
                                  <a:pt x="20033" y="121"/>
                                  <a:pt x="19539" y="0"/>
                                  <a:pt x="18879" y="0"/>
                                </a:cubicBezTo>
                                <a:lnTo>
                                  <a:pt x="11707" y="0"/>
                                </a:lnTo>
                                <a:cubicBezTo>
                                  <a:pt x="11047" y="0"/>
                                  <a:pt x="10553" y="121"/>
                                  <a:pt x="10553" y="281"/>
                                </a:cubicBezTo>
                                <a:cubicBezTo>
                                  <a:pt x="10553" y="442"/>
                                  <a:pt x="11047" y="563"/>
                                  <a:pt x="11707" y="563"/>
                                </a:cubicBezTo>
                                <a:lnTo>
                                  <a:pt x="16076" y="563"/>
                                </a:lnTo>
                                <a:cubicBezTo>
                                  <a:pt x="5688" y="3315"/>
                                  <a:pt x="0" y="6852"/>
                                  <a:pt x="0" y="10609"/>
                                </a:cubicBezTo>
                                <a:cubicBezTo>
                                  <a:pt x="0" y="14387"/>
                                  <a:pt x="5771" y="17963"/>
                                  <a:pt x="16324" y="20716"/>
                                </a:cubicBezTo>
                                <a:cubicBezTo>
                                  <a:pt x="16241" y="20796"/>
                                  <a:pt x="16159" y="20857"/>
                                  <a:pt x="16159" y="20937"/>
                                </a:cubicBezTo>
                                <a:cubicBezTo>
                                  <a:pt x="16159" y="21299"/>
                                  <a:pt x="17395" y="21600"/>
                                  <a:pt x="18879" y="21600"/>
                                </a:cubicBezTo>
                                <a:cubicBezTo>
                                  <a:pt x="20363" y="21600"/>
                                  <a:pt x="21600" y="21299"/>
                                  <a:pt x="21600" y="20937"/>
                                </a:cubicBezTo>
                                <a:cubicBezTo>
                                  <a:pt x="21600" y="20575"/>
                                  <a:pt x="20363" y="20274"/>
                                  <a:pt x="18879" y="20274"/>
                                </a:cubicBezTo>
                                <a:close/>
                              </a:path>
                            </a:pathLst>
                          </a:custGeom>
                          <a:solidFill>
                            <a:schemeClr val="bg1">
                              <a:lumMod val="85000"/>
                            </a:schemeClr>
                          </a:solidFill>
                          <a:ln w="12700">
                            <a:miter lim="400000"/>
                          </a:ln>
                        </wps:spPr>
                        <wps:bodyPr lIns="38100" tIns="38100" rIns="38100" bIns="38100" anchor="ctr"/>
                      </wps:wsp>
                      <wps:wsp>
                        <wps:cNvPr id="866377417" name="Freeform: Shape 32">
                          <a:extLst>
                            <a:ext uri="{FF2B5EF4-FFF2-40B4-BE49-F238E27FC236}">
                              <a16:creationId xmlns:a16="http://schemas.microsoft.com/office/drawing/2014/main" id="{68EDC56A-0356-0880-28B8-4D6C3CC773CD}"/>
                            </a:ext>
                          </a:extLst>
                        </wps:cNvPr>
                        <wps:cNvSpPr/>
                        <wps:spPr>
                          <a:xfrm>
                            <a:off x="2207071" y="30762"/>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CC66"/>
                          </a:solidFill>
                          <a:ln w="12700">
                            <a:miter lim="400000"/>
                          </a:ln>
                        </wps:spPr>
                        <wps:bodyPr wrap="square" lIns="38100" tIns="38100" rIns="38100" bIns="38100" anchor="ctr">
                          <a:noAutofit/>
                        </wps:bodyPr>
                      </wps:wsp>
                      <wps:wsp>
                        <wps:cNvPr id="170325115" name="TextBox 33">
                          <a:extLst>
                            <a:ext uri="{FF2B5EF4-FFF2-40B4-BE49-F238E27FC236}">
                              <a16:creationId xmlns:a16="http://schemas.microsoft.com/office/drawing/2014/main" id="{E3C53F66-B343-82EF-1AF3-222AE67F24AF}"/>
                            </a:ext>
                          </a:extLst>
                        </wps:cNvPr>
                        <wps:cNvSpPr txBox="1"/>
                        <wps:spPr>
                          <a:xfrm>
                            <a:off x="379582" y="16517"/>
                            <a:ext cx="2051661" cy="1294498"/>
                          </a:xfrm>
                          <a:prstGeom prst="rect">
                            <a:avLst/>
                          </a:prstGeom>
                          <a:noFill/>
                        </wps:spPr>
                        <wps:txbx>
                          <w:txbxContent>
                            <w:p w14:paraId="56D56F70"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التفاعل مع المتدربين</w:t>
                              </w:r>
                            </w:p>
                          </w:txbxContent>
                        </wps:txbx>
                        <wps:bodyPr wrap="square">
                          <a:spAutoFit/>
                        </wps:bodyPr>
                      </wps:wsp>
                      <wps:wsp>
                        <wps:cNvPr id="1636735596" name="Freeform: Shape 34">
                          <a:extLst>
                            <a:ext uri="{FF2B5EF4-FFF2-40B4-BE49-F238E27FC236}">
                              <a16:creationId xmlns:a16="http://schemas.microsoft.com/office/drawing/2014/main" id="{2D8E8790-AA78-421E-7E42-566BEAD5A322}"/>
                            </a:ext>
                          </a:extLst>
                        </wps:cNvPr>
                        <wps:cNvSpPr/>
                        <wps:spPr>
                          <a:xfrm>
                            <a:off x="2373331" y="197039"/>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413287126" name="TextBox 35">
                          <a:extLst>
                            <a:ext uri="{FF2B5EF4-FFF2-40B4-BE49-F238E27FC236}">
                              <a16:creationId xmlns:a16="http://schemas.microsoft.com/office/drawing/2014/main" id="{CBD0C93F-1CA9-0063-D35F-86457826A50C}"/>
                            </a:ext>
                          </a:extLst>
                        </wps:cNvPr>
                        <wps:cNvSpPr txBox="1"/>
                        <wps:spPr>
                          <a:xfrm>
                            <a:off x="2454048" y="56284"/>
                            <a:ext cx="747037" cy="1359974"/>
                          </a:xfrm>
                          <a:prstGeom prst="rect">
                            <a:avLst/>
                          </a:prstGeom>
                          <a:noFill/>
                        </wps:spPr>
                        <wps:txbx>
                          <w:txbxContent>
                            <w:p w14:paraId="5520F24E"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4</w:t>
                              </w:r>
                            </w:p>
                          </w:txbxContent>
                        </wps:txbx>
                        <wps:bodyPr wrap="none" rtlCol="0" anchor="ctr">
                          <a:spAutoFit/>
                        </wps:bodyPr>
                      </wps:wsp>
                      <wps:wsp>
                        <wps:cNvPr id="950174174" name="Shape">
                          <a:extLst>
                            <a:ext uri="{FF2B5EF4-FFF2-40B4-BE49-F238E27FC236}">
                              <a16:creationId xmlns:a16="http://schemas.microsoft.com/office/drawing/2014/main" id="{C4EB0B83-A818-6C03-4E64-2B7267FD048B}"/>
                            </a:ext>
                          </a:extLst>
                        </wps:cNvPr>
                        <wps:cNvSpPr/>
                        <wps:spPr>
                          <a:xfrm>
                            <a:off x="3401639" y="775949"/>
                            <a:ext cx="1178094" cy="287129"/>
                          </a:xfrm>
                          <a:custGeom>
                            <a:avLst/>
                            <a:gdLst/>
                            <a:ahLst/>
                            <a:cxnLst>
                              <a:cxn ang="0">
                                <a:pos x="wd2" y="hd2"/>
                              </a:cxn>
                              <a:cxn ang="5400000">
                                <a:pos x="wd2" y="hd2"/>
                              </a:cxn>
                              <a:cxn ang="10800000">
                                <a:pos x="wd2" y="hd2"/>
                              </a:cxn>
                              <a:cxn ang="16200000">
                                <a:pos x="wd2" y="hd2"/>
                              </a:cxn>
                            </a:cxnLst>
                            <a:rect l="0" t="0" r="r" b="b"/>
                            <a:pathLst>
                              <a:path w="21600" h="21600" extrusionOk="0">
                                <a:moveTo>
                                  <a:pt x="1326" y="18879"/>
                                </a:moveTo>
                                <a:cubicBezTo>
                                  <a:pt x="1326" y="18632"/>
                                  <a:pt x="1306" y="18384"/>
                                  <a:pt x="1286" y="18137"/>
                                </a:cubicBezTo>
                                <a:cubicBezTo>
                                  <a:pt x="3938" y="8079"/>
                                  <a:pt x="7354" y="2473"/>
                                  <a:pt x="10991" y="2473"/>
                                </a:cubicBezTo>
                                <a:cubicBezTo>
                                  <a:pt x="14567" y="2473"/>
                                  <a:pt x="17963" y="7832"/>
                                  <a:pt x="20595" y="17725"/>
                                </a:cubicBezTo>
                                <a:lnTo>
                                  <a:pt x="19571" y="17725"/>
                                </a:lnTo>
                                <a:cubicBezTo>
                                  <a:pt x="19410" y="17725"/>
                                  <a:pt x="19289" y="18220"/>
                                  <a:pt x="19289" y="18879"/>
                                </a:cubicBezTo>
                                <a:cubicBezTo>
                                  <a:pt x="19289" y="19209"/>
                                  <a:pt x="19330" y="19456"/>
                                  <a:pt x="19370" y="19704"/>
                                </a:cubicBezTo>
                                <a:cubicBezTo>
                                  <a:pt x="19410" y="19951"/>
                                  <a:pt x="19490" y="20033"/>
                                  <a:pt x="19571" y="20033"/>
                                </a:cubicBezTo>
                                <a:lnTo>
                                  <a:pt x="21319" y="20033"/>
                                </a:lnTo>
                                <a:cubicBezTo>
                                  <a:pt x="21479" y="20033"/>
                                  <a:pt x="21600" y="19539"/>
                                  <a:pt x="21600" y="18879"/>
                                </a:cubicBezTo>
                                <a:lnTo>
                                  <a:pt x="21600" y="11707"/>
                                </a:lnTo>
                                <a:cubicBezTo>
                                  <a:pt x="21600" y="11047"/>
                                  <a:pt x="21479" y="10553"/>
                                  <a:pt x="21319" y="10553"/>
                                </a:cubicBezTo>
                                <a:cubicBezTo>
                                  <a:pt x="21158" y="10553"/>
                                  <a:pt x="21037" y="11047"/>
                                  <a:pt x="21037" y="11707"/>
                                </a:cubicBezTo>
                                <a:lnTo>
                                  <a:pt x="21037" y="16076"/>
                                </a:lnTo>
                                <a:cubicBezTo>
                                  <a:pt x="18285" y="5688"/>
                                  <a:pt x="14748" y="0"/>
                                  <a:pt x="10991" y="0"/>
                                </a:cubicBezTo>
                                <a:cubicBezTo>
                                  <a:pt x="7213" y="0"/>
                                  <a:pt x="3637" y="5771"/>
                                  <a:pt x="884" y="16324"/>
                                </a:cubicBezTo>
                                <a:cubicBezTo>
                                  <a:pt x="804" y="16241"/>
                                  <a:pt x="743" y="16159"/>
                                  <a:pt x="663" y="16159"/>
                                </a:cubicBezTo>
                                <a:cubicBezTo>
                                  <a:pt x="301" y="16159"/>
                                  <a:pt x="0" y="17395"/>
                                  <a:pt x="0" y="18879"/>
                                </a:cubicBezTo>
                                <a:cubicBezTo>
                                  <a:pt x="0" y="20363"/>
                                  <a:pt x="301" y="21600"/>
                                  <a:pt x="663" y="21600"/>
                                </a:cubicBezTo>
                                <a:cubicBezTo>
                                  <a:pt x="1025" y="21600"/>
                                  <a:pt x="1326" y="20363"/>
                                  <a:pt x="1326" y="18879"/>
                                </a:cubicBezTo>
                                <a:close/>
                              </a:path>
                            </a:pathLst>
                          </a:custGeom>
                          <a:solidFill>
                            <a:schemeClr val="bg1">
                              <a:lumMod val="50000"/>
                            </a:schemeClr>
                          </a:solidFill>
                          <a:ln w="12700">
                            <a:miter lim="400000"/>
                          </a:ln>
                        </wps:spPr>
                        <wps:bodyPr lIns="38100" tIns="38100" rIns="38100" bIns="38100" anchor="ctr"/>
                      </wps:wsp>
                      <wps:wsp>
                        <wps:cNvPr id="90175958" name="Freeform: Shape 38">
                          <a:extLst>
                            <a:ext uri="{FF2B5EF4-FFF2-40B4-BE49-F238E27FC236}">
                              <a16:creationId xmlns:a16="http://schemas.microsoft.com/office/drawing/2014/main" id="{8C2BF9BF-B648-3299-EAEE-D240D3CF4C82}"/>
                            </a:ext>
                          </a:extLst>
                        </wps:cNvPr>
                        <wps:cNvSpPr/>
                        <wps:spPr>
                          <a:xfrm rot="5400000">
                            <a:off x="4076551" y="30759"/>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3D8E92"/>
                          </a:solidFill>
                          <a:ln w="12700">
                            <a:miter lim="400000"/>
                          </a:ln>
                        </wps:spPr>
                        <wps:bodyPr wrap="square" lIns="38100" tIns="38100" rIns="38100" bIns="38100" anchor="ctr">
                          <a:noAutofit/>
                        </wps:bodyPr>
                      </wps:wsp>
                      <wps:wsp>
                        <wps:cNvPr id="474933564" name="TextBox 39">
                          <a:extLst>
                            <a:ext uri="{FF2B5EF4-FFF2-40B4-BE49-F238E27FC236}">
                              <a16:creationId xmlns:a16="http://schemas.microsoft.com/office/drawing/2014/main" id="{ACE6189A-257A-8A13-96DB-D29F969FC5BE}"/>
                            </a:ext>
                          </a:extLst>
                        </wps:cNvPr>
                        <wps:cNvSpPr txBox="1"/>
                        <wps:spPr>
                          <a:xfrm>
                            <a:off x="5335791" y="0"/>
                            <a:ext cx="2710432" cy="810403"/>
                          </a:xfrm>
                          <a:prstGeom prst="rect">
                            <a:avLst/>
                          </a:prstGeom>
                          <a:noFill/>
                        </wps:spPr>
                        <wps:txbx>
                          <w:txbxContent>
                            <w:p w14:paraId="6BFC7346"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التحضير المتقن</w:t>
                              </w:r>
                            </w:p>
                          </w:txbxContent>
                        </wps:txbx>
                        <wps:bodyPr wrap="square">
                          <a:spAutoFit/>
                        </wps:bodyPr>
                      </wps:wsp>
                      <wps:wsp>
                        <wps:cNvPr id="1430358884" name="Freeform: Shape 40">
                          <a:extLst>
                            <a:ext uri="{FF2B5EF4-FFF2-40B4-BE49-F238E27FC236}">
                              <a16:creationId xmlns:a16="http://schemas.microsoft.com/office/drawing/2014/main" id="{D6A2934D-3B43-FDDE-5A1D-F951876E2248}"/>
                            </a:ext>
                          </a:extLst>
                        </wps:cNvPr>
                        <wps:cNvSpPr/>
                        <wps:spPr>
                          <a:xfrm rot="5400000">
                            <a:off x="4698339" y="197023"/>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664353676" name="TextBox 41">
                          <a:extLst>
                            <a:ext uri="{FF2B5EF4-FFF2-40B4-BE49-F238E27FC236}">
                              <a16:creationId xmlns:a16="http://schemas.microsoft.com/office/drawing/2014/main" id="{5D95B235-FAF9-31E7-7A1E-FD1E90FB4F78}"/>
                            </a:ext>
                          </a:extLst>
                        </wps:cNvPr>
                        <wps:cNvSpPr txBox="1"/>
                        <wps:spPr>
                          <a:xfrm>
                            <a:off x="4778650" y="56284"/>
                            <a:ext cx="747037" cy="1359974"/>
                          </a:xfrm>
                          <a:prstGeom prst="rect">
                            <a:avLst/>
                          </a:prstGeom>
                          <a:noFill/>
                        </wps:spPr>
                        <wps:txbx>
                          <w:txbxContent>
                            <w:p w14:paraId="4EDF3592"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1</w:t>
                              </w:r>
                            </w:p>
                          </w:txbxContent>
                        </wps:txbx>
                        <wps:bodyPr wrap="none" rtlCol="0" anchor="ctr">
                          <a:spAutoFit/>
                        </wps:bodyPr>
                      </wps:wsp>
                      <wps:wsp>
                        <wps:cNvPr id="2145323989" name="Shape">
                          <a:extLst>
                            <a:ext uri="{FF2B5EF4-FFF2-40B4-BE49-F238E27FC236}">
                              <a16:creationId xmlns:a16="http://schemas.microsoft.com/office/drawing/2014/main" id="{78F117BC-E4B4-C4E0-D2AE-93BC96202B02}"/>
                            </a:ext>
                          </a:extLst>
                        </wps:cNvPr>
                        <wps:cNvSpPr/>
                        <wps:spPr>
                          <a:xfrm>
                            <a:off x="4738638" y="1214309"/>
                            <a:ext cx="287129" cy="1178094"/>
                          </a:xfrm>
                          <a:custGeom>
                            <a:avLst/>
                            <a:gdLst/>
                            <a:ahLst/>
                            <a:cxnLst>
                              <a:cxn ang="0">
                                <a:pos x="wd2" y="hd2"/>
                              </a:cxn>
                              <a:cxn ang="5400000">
                                <a:pos x="wd2" y="hd2"/>
                              </a:cxn>
                              <a:cxn ang="10800000">
                                <a:pos x="wd2" y="hd2"/>
                              </a:cxn>
                              <a:cxn ang="16200000">
                                <a:pos x="wd2" y="hd2"/>
                              </a:cxn>
                            </a:cxnLst>
                            <a:rect l="0" t="0" r="r" b="b"/>
                            <a:pathLst>
                              <a:path w="21600" h="21600" extrusionOk="0">
                                <a:moveTo>
                                  <a:pt x="2721" y="1326"/>
                                </a:moveTo>
                                <a:cubicBezTo>
                                  <a:pt x="2968" y="1326"/>
                                  <a:pt x="3216" y="1306"/>
                                  <a:pt x="3463" y="1286"/>
                                </a:cubicBezTo>
                                <a:cubicBezTo>
                                  <a:pt x="13521" y="3938"/>
                                  <a:pt x="19127" y="7354"/>
                                  <a:pt x="19127" y="10991"/>
                                </a:cubicBezTo>
                                <a:cubicBezTo>
                                  <a:pt x="19127" y="14567"/>
                                  <a:pt x="13768" y="17963"/>
                                  <a:pt x="3875" y="20595"/>
                                </a:cubicBezTo>
                                <a:lnTo>
                                  <a:pt x="3875" y="19571"/>
                                </a:lnTo>
                                <a:cubicBezTo>
                                  <a:pt x="3875" y="19410"/>
                                  <a:pt x="3380" y="19289"/>
                                  <a:pt x="2721" y="19289"/>
                                </a:cubicBezTo>
                                <a:cubicBezTo>
                                  <a:pt x="2391" y="19289"/>
                                  <a:pt x="2144" y="19330"/>
                                  <a:pt x="1896" y="19370"/>
                                </a:cubicBezTo>
                                <a:cubicBezTo>
                                  <a:pt x="1649" y="19410"/>
                                  <a:pt x="1567" y="19490"/>
                                  <a:pt x="1567" y="19571"/>
                                </a:cubicBezTo>
                                <a:lnTo>
                                  <a:pt x="1567" y="21319"/>
                                </a:lnTo>
                                <a:cubicBezTo>
                                  <a:pt x="1567" y="21479"/>
                                  <a:pt x="2061" y="21600"/>
                                  <a:pt x="2721" y="21600"/>
                                </a:cubicBezTo>
                                <a:lnTo>
                                  <a:pt x="9893" y="21600"/>
                                </a:lnTo>
                                <a:cubicBezTo>
                                  <a:pt x="10553" y="21600"/>
                                  <a:pt x="11047" y="21479"/>
                                  <a:pt x="11047" y="21319"/>
                                </a:cubicBezTo>
                                <a:cubicBezTo>
                                  <a:pt x="11047" y="21158"/>
                                  <a:pt x="10553" y="21037"/>
                                  <a:pt x="9893" y="21037"/>
                                </a:cubicBezTo>
                                <a:lnTo>
                                  <a:pt x="5524" y="21037"/>
                                </a:lnTo>
                                <a:cubicBezTo>
                                  <a:pt x="15912" y="18285"/>
                                  <a:pt x="21600" y="14748"/>
                                  <a:pt x="21600" y="10991"/>
                                </a:cubicBezTo>
                                <a:cubicBezTo>
                                  <a:pt x="21600" y="7213"/>
                                  <a:pt x="15829" y="3637"/>
                                  <a:pt x="5276" y="884"/>
                                </a:cubicBezTo>
                                <a:cubicBezTo>
                                  <a:pt x="5359" y="804"/>
                                  <a:pt x="5441" y="743"/>
                                  <a:pt x="5441" y="663"/>
                                </a:cubicBezTo>
                                <a:cubicBezTo>
                                  <a:pt x="5441" y="301"/>
                                  <a:pt x="4205" y="0"/>
                                  <a:pt x="2721" y="0"/>
                                </a:cubicBezTo>
                                <a:cubicBezTo>
                                  <a:pt x="1237" y="0"/>
                                  <a:pt x="0" y="301"/>
                                  <a:pt x="0" y="663"/>
                                </a:cubicBezTo>
                                <a:cubicBezTo>
                                  <a:pt x="0" y="1025"/>
                                  <a:pt x="1237" y="1326"/>
                                  <a:pt x="2721" y="1326"/>
                                </a:cubicBezTo>
                                <a:close/>
                              </a:path>
                            </a:pathLst>
                          </a:custGeom>
                          <a:solidFill>
                            <a:schemeClr val="bg1">
                              <a:lumMod val="85000"/>
                            </a:schemeClr>
                          </a:solidFill>
                          <a:ln w="12700">
                            <a:miter lim="400000"/>
                          </a:ln>
                        </wps:spPr>
                        <wps:bodyPr lIns="38100" tIns="38100" rIns="38100" bIns="38100" anchor="ctr"/>
                      </wps:wsp>
                      <wps:wsp>
                        <wps:cNvPr id="367917876" name="TextBox 44">
                          <a:extLst>
                            <a:ext uri="{FF2B5EF4-FFF2-40B4-BE49-F238E27FC236}">
                              <a16:creationId xmlns:a16="http://schemas.microsoft.com/office/drawing/2014/main" id="{E08165E2-4064-D693-D0EB-25785B4AF00B}"/>
                            </a:ext>
                          </a:extLst>
                        </wps:cNvPr>
                        <wps:cNvSpPr txBox="1"/>
                        <wps:spPr>
                          <a:xfrm>
                            <a:off x="5778967" y="2723361"/>
                            <a:ext cx="1884816" cy="810403"/>
                          </a:xfrm>
                          <a:prstGeom prst="rect">
                            <a:avLst/>
                          </a:prstGeom>
                          <a:noFill/>
                        </wps:spPr>
                        <wps:txbx>
                          <w:txbxContent>
                            <w:p w14:paraId="641706AA"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مهارات الإلقاء</w:t>
                              </w:r>
                            </w:p>
                          </w:txbxContent>
                        </wps:txbx>
                        <wps:bodyPr wrap="square">
                          <a:spAutoFit/>
                        </wps:bodyPr>
                      </wps:wsp>
                      <wps:wsp>
                        <wps:cNvPr id="875692687" name="Freeform: Shape 45">
                          <a:extLst>
                            <a:ext uri="{FF2B5EF4-FFF2-40B4-BE49-F238E27FC236}">
                              <a16:creationId xmlns:a16="http://schemas.microsoft.com/office/drawing/2014/main" id="{E4EA8DB2-FEB5-CC52-300F-80791D3216CE}"/>
                            </a:ext>
                          </a:extLst>
                        </wps:cNvPr>
                        <wps:cNvSpPr/>
                        <wps:spPr>
                          <a:xfrm rot="10800000">
                            <a:off x="4076554" y="1860861"/>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CBCBC"/>
                          </a:solidFill>
                          <a:ln w="12700">
                            <a:miter lim="400000"/>
                          </a:ln>
                        </wps:spPr>
                        <wps:bodyPr wrap="square" lIns="38100" tIns="38100" rIns="38100" bIns="38100" anchor="ctr">
                          <a:noAutofit/>
                        </wps:bodyPr>
                      </wps:wsp>
                      <wps:wsp>
                        <wps:cNvPr id="451208613" name="Freeform: Shape 46">
                          <a:extLst>
                            <a:ext uri="{FF2B5EF4-FFF2-40B4-BE49-F238E27FC236}">
                              <a16:creationId xmlns:a16="http://schemas.microsoft.com/office/drawing/2014/main" id="{F5932D05-A7F5-084B-862C-61A678A0359D}"/>
                            </a:ext>
                          </a:extLst>
                        </wps:cNvPr>
                        <wps:cNvSpPr/>
                        <wps:spPr>
                          <a:xfrm rot="10800000">
                            <a:off x="4698355" y="2482653"/>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400581628" name="TextBox 47">
                          <a:extLst>
                            <a:ext uri="{FF2B5EF4-FFF2-40B4-BE49-F238E27FC236}">
                              <a16:creationId xmlns:a16="http://schemas.microsoft.com/office/drawing/2014/main" id="{6E1F3D12-0C99-50B3-0AE5-9F5AF65F267A}"/>
                            </a:ext>
                          </a:extLst>
                        </wps:cNvPr>
                        <wps:cNvSpPr txBox="1"/>
                        <wps:spPr>
                          <a:xfrm>
                            <a:off x="4778648" y="2286216"/>
                            <a:ext cx="747037" cy="1359974"/>
                          </a:xfrm>
                          <a:prstGeom prst="rect">
                            <a:avLst/>
                          </a:prstGeom>
                          <a:noFill/>
                        </wps:spPr>
                        <wps:txbx>
                          <w:txbxContent>
                            <w:p w14:paraId="6267A5C9"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2</w:t>
                              </w:r>
                            </w:p>
                          </w:txbxContent>
                        </wps:txbx>
                        <wps:bodyPr wrap="none" rtlCol="0" anchor="ctr">
                          <a:spAutoFit/>
                        </wps:bodyPr>
                      </wps:wsp>
                      <wps:wsp>
                        <wps:cNvPr id="1866603072" name="Shape">
                          <a:extLst>
                            <a:ext uri="{FF2B5EF4-FFF2-40B4-BE49-F238E27FC236}">
                              <a16:creationId xmlns:a16="http://schemas.microsoft.com/office/drawing/2014/main" id="{64BB1543-0F95-4F80-A72A-9A2F64910154}"/>
                            </a:ext>
                          </a:extLst>
                        </wps:cNvPr>
                        <wps:cNvSpPr/>
                        <wps:spPr>
                          <a:xfrm>
                            <a:off x="3401639" y="2540349"/>
                            <a:ext cx="1178094" cy="287129"/>
                          </a:xfrm>
                          <a:custGeom>
                            <a:avLst/>
                            <a:gdLst/>
                            <a:ahLst/>
                            <a:cxnLst>
                              <a:cxn ang="0">
                                <a:pos x="wd2" y="hd2"/>
                              </a:cxn>
                              <a:cxn ang="5400000">
                                <a:pos x="wd2" y="hd2"/>
                              </a:cxn>
                              <a:cxn ang="10800000">
                                <a:pos x="wd2" y="hd2"/>
                              </a:cxn>
                              <a:cxn ang="16200000">
                                <a:pos x="wd2" y="hd2"/>
                              </a:cxn>
                            </a:cxnLst>
                            <a:rect l="0" t="0" r="r" b="b"/>
                            <a:pathLst>
                              <a:path w="21600" h="21600" extrusionOk="0">
                                <a:moveTo>
                                  <a:pt x="20274" y="2721"/>
                                </a:moveTo>
                                <a:cubicBezTo>
                                  <a:pt x="20274" y="2968"/>
                                  <a:pt x="20294" y="3216"/>
                                  <a:pt x="20314" y="3463"/>
                                </a:cubicBezTo>
                                <a:cubicBezTo>
                                  <a:pt x="17662" y="13521"/>
                                  <a:pt x="14246" y="19127"/>
                                  <a:pt x="10609" y="19127"/>
                                </a:cubicBezTo>
                                <a:cubicBezTo>
                                  <a:pt x="7033" y="19127"/>
                                  <a:pt x="3637" y="13768"/>
                                  <a:pt x="1005" y="3875"/>
                                </a:cubicBezTo>
                                <a:lnTo>
                                  <a:pt x="2029" y="3875"/>
                                </a:lnTo>
                                <a:cubicBezTo>
                                  <a:pt x="2190" y="3875"/>
                                  <a:pt x="2311" y="3380"/>
                                  <a:pt x="2311" y="2721"/>
                                </a:cubicBezTo>
                                <a:cubicBezTo>
                                  <a:pt x="2311" y="2391"/>
                                  <a:pt x="2270" y="2144"/>
                                  <a:pt x="2230" y="1896"/>
                                </a:cubicBezTo>
                                <a:cubicBezTo>
                                  <a:pt x="2190" y="1649"/>
                                  <a:pt x="2110" y="1567"/>
                                  <a:pt x="2029" y="1567"/>
                                </a:cubicBezTo>
                                <a:lnTo>
                                  <a:pt x="281" y="1567"/>
                                </a:lnTo>
                                <a:cubicBezTo>
                                  <a:pt x="121" y="1567"/>
                                  <a:pt x="0" y="2061"/>
                                  <a:pt x="0" y="2721"/>
                                </a:cubicBezTo>
                                <a:lnTo>
                                  <a:pt x="0" y="9893"/>
                                </a:lnTo>
                                <a:cubicBezTo>
                                  <a:pt x="0" y="10553"/>
                                  <a:pt x="121" y="11047"/>
                                  <a:pt x="281" y="11047"/>
                                </a:cubicBezTo>
                                <a:cubicBezTo>
                                  <a:pt x="442" y="11047"/>
                                  <a:pt x="563" y="10553"/>
                                  <a:pt x="563" y="9893"/>
                                </a:cubicBezTo>
                                <a:lnTo>
                                  <a:pt x="563" y="5524"/>
                                </a:lnTo>
                                <a:cubicBezTo>
                                  <a:pt x="3315" y="15912"/>
                                  <a:pt x="6852" y="21600"/>
                                  <a:pt x="10609" y="21600"/>
                                </a:cubicBezTo>
                                <a:cubicBezTo>
                                  <a:pt x="14387" y="21600"/>
                                  <a:pt x="17963" y="15829"/>
                                  <a:pt x="20716" y="5276"/>
                                </a:cubicBezTo>
                                <a:cubicBezTo>
                                  <a:pt x="20796" y="5359"/>
                                  <a:pt x="20857" y="5441"/>
                                  <a:pt x="20937" y="5441"/>
                                </a:cubicBezTo>
                                <a:cubicBezTo>
                                  <a:pt x="21299" y="5441"/>
                                  <a:pt x="21600" y="4205"/>
                                  <a:pt x="21600" y="2721"/>
                                </a:cubicBezTo>
                                <a:cubicBezTo>
                                  <a:pt x="21600" y="1237"/>
                                  <a:pt x="21299" y="0"/>
                                  <a:pt x="20937" y="0"/>
                                </a:cubicBezTo>
                                <a:cubicBezTo>
                                  <a:pt x="20575" y="0"/>
                                  <a:pt x="20274" y="1237"/>
                                  <a:pt x="20274" y="2721"/>
                                </a:cubicBezTo>
                                <a:close/>
                              </a:path>
                            </a:pathLst>
                          </a:custGeom>
                          <a:solidFill>
                            <a:schemeClr val="bg1">
                              <a:lumMod val="50000"/>
                            </a:schemeClr>
                          </a:solidFill>
                          <a:ln w="12700">
                            <a:miter lim="400000"/>
                          </a:ln>
                        </wps:spPr>
                        <wps:bodyPr lIns="38100" tIns="38100" rIns="38100" bIns="38100" anchor="ctr"/>
                      </wps:wsp>
                    </wpg:wgp>
                  </a:graphicData>
                </a:graphic>
              </wp:inline>
            </w:drawing>
          </mc:Choice>
          <mc:Fallback>
            <w:pict>
              <v:group w14:anchorId="40C80C31" id="مجموعة 423" o:spid="_x0000_s2030" style="width:373.75pt;height:178.6pt;mso-position-horizontal-relative:char;mso-position-vertical-relative:line" coordsize="80462,38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">
                <v:shape id="TextBox 26" o:spid="_x0000_s2031" type="#_x0000_t202" style="position:absolute;top:25399;width:21506;height:12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" filled="f" stroked="f">
                  <v:textbox style="mso-fit-shape-to-text:t">
                    <w:txbxContent>
                      <w:p w14:paraId="6875B9CA"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استخدام الوسائل البصرية</w:t>
                        </w:r>
                      </w:p>
                    </w:txbxContent>
                  </v:textbox>
                </v:shape>
                <v:shape id="Freeform: Shape 27" o:spid="_x0000_s2032" style="position:absolute;left:22070;top:18608;width:17032;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6cb4b8"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28" o:spid="_x0000_s2033" style="position:absolute;left:23733;top:24826;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29" o:spid="_x0000_s2034" type="#_x0000_t202" style="position:absolute;left:24534;top:22862;width:7470;height:1359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" filled="f" stroked="f">
                  <v:textbox style="mso-fit-shape-to-text:t">
                    <w:txbxContent>
                      <w:p w14:paraId="07655E0B"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3</w:t>
                        </w:r>
                      </w:p>
                    </w:txbxContent>
                  </v:textbox>
                </v:shape>
                <v:shape id="Shape" o:spid="_x0000_s2035" style="position:absolute;left:29742;top:12143;width:2871;height:1178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" path="m18879,20274v-247,,-495,20,-742,40c8079,17662,2473,14246,2473,10609v,-3576,5359,-6972,15252,-9604l17725,2029v,161,495,282,1154,282c19209,2311,19456,2270,19704,2230v247,-40,329,-120,329,-201l20033,281c20033,121,19539,,18879,l11707,v-660,,-1154,121,-1154,281c10553,442,11047,563,11707,563r4369,c5688,3315,,6852,,10609v,3778,5771,7354,16324,10107c16241,20796,16159,20857,16159,20937v,362,1236,663,2720,663c20363,21600,21600,21299,21600,20937v,-362,-1237,-663,-2721,-663xe" fillcolor="#d8d8d8 [2732]" stroked="f" strokeweight="1pt">
                  <v:stroke miterlimit="4" joinstyle="miter"/>
                  <v:path arrowok="t" o:extrusionok="f" o:connecttype="custom" o:connectlocs="143565,589047;143565,589047;143565,589047;143565,589047" o:connectangles="0,90,180,270"/>
                </v:shape>
                <v:shape id="Freeform: Shape 32" o:spid="_x0000_s2036" style="position:absolute;left:22070;top:307;width:17032;height:17032;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c6"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TextBox 33" o:spid="_x0000_s2037" type="#_x0000_t202" style="position:absolute;left:3795;top:165;width:20517;height:12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" filled="f" stroked="f">
                  <v:textbox style="mso-fit-shape-to-text:t">
                    <w:txbxContent>
                      <w:p w14:paraId="56D56F70"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التفاعل مع المتدربين</w:t>
                        </w:r>
                      </w:p>
                    </w:txbxContent>
                  </v:textbox>
                </v:shape>
                <v:shape id="Freeform: Shape 34" o:spid="_x0000_s2038" style="position:absolute;left:23733;top:1970;width:9151;height:9151;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35" o:spid="_x0000_s2039" type="#_x0000_t202" style="position:absolute;left:24540;top:562;width:7470;height:136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" filled="f" stroked="f">
                  <v:textbox style="mso-fit-shape-to-text:t">
                    <w:txbxContent>
                      <w:p w14:paraId="5520F24E"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4</w:t>
                        </w:r>
                      </w:p>
                    </w:txbxContent>
                  </v:textbox>
                </v:shape>
                <v:shape id="Shape" o:spid="_x0000_s2040" style="position:absolute;left:34016;top:7759;width:11781;height:28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" path="m1326,18879v,-247,-20,-495,-40,-742c3938,8079,7354,2473,10991,2473v3576,,6972,5359,9604,15252l19571,17725v-161,,-282,495,-282,1154c19289,19209,19330,19456,19370,19704v40,247,120,329,201,329l21319,20033v160,,281,-494,281,-1154l21600,11707v,-660,-121,-1154,-281,-1154c21158,10553,21037,11047,21037,11707r,4369c18285,5688,14748,,10991,,7213,,3637,5771,884,16324v-80,-83,-141,-165,-221,-165c301,16159,,17395,,18879v,1484,301,2721,663,2721c1025,21600,1326,20363,1326,18879xe" fillcolor="#7f7f7f [1612]" stroked="f" strokeweight="1pt">
                  <v:stroke miterlimit="4" joinstyle="miter"/>
                  <v:path arrowok="t" o:extrusionok="f" o:connecttype="custom" o:connectlocs="589047,143565;589047,143565;589047,143565;589047,143565" o:connectangles="0,90,180,270"/>
                </v:shape>
                <v:shape id="Freeform: Shape 38" o:spid="_x0000_s2041" style="position:absolute;left:40765;top:307;width:17032;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3d8e92"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TextBox 39" o:spid="_x0000_s2042" type="#_x0000_t202" style="position:absolute;left:53357;width:27105;height: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" filled="f" stroked="f">
                  <v:textbox style="mso-fit-shape-to-text:t">
                    <w:txbxContent>
                      <w:p w14:paraId="6BFC7346"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التحضير المتقن</w:t>
                        </w:r>
                      </w:p>
                    </w:txbxContent>
                  </v:textbox>
                </v:shape>
                <v:shape id="Freeform: Shape 40" o:spid="_x0000_s2043" style="position:absolute;left:46983;top:1970;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1" o:spid="_x0000_s2044" type="#_x0000_t202" style="position:absolute;left:47786;top:562;width:7470;height:136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" filled="f" stroked="f">
                  <v:textbox style="mso-fit-shape-to-text:t">
                    <w:txbxContent>
                      <w:p w14:paraId="4EDF3592"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1</w:t>
                        </w:r>
                      </w:p>
                    </w:txbxContent>
                  </v:textbox>
                </v:shape>
                <v:shape id="Shape" o:spid="_x0000_s2045" style="position:absolute;left:47386;top:12143;width:2871;height:1178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" path="m2721,1326v247,,495,-20,742,-40c13521,3938,19127,7354,19127,10991v,3576,-5359,6972,-15252,9604l3875,19571v,-161,-495,-282,-1154,-282c2391,19289,2144,19330,1896,19370v-247,40,-329,120,-329,201l1567,21319v,160,494,281,1154,281l9893,21600v660,,1154,-121,1154,-281c11047,21158,10553,21037,9893,21037r-4369,c15912,18285,21600,14748,21600,10991,21600,7213,15829,3637,5276,884v83,-80,165,-141,165,-221c5441,301,4205,,2721,,1237,,,301,,663v,362,1237,663,2721,663xe" fillcolor="#d8d8d8 [2732]" stroked="f" strokeweight="1pt">
                  <v:stroke miterlimit="4" joinstyle="miter"/>
                  <v:path arrowok="t" o:extrusionok="f" o:connecttype="custom" o:connectlocs="143565,589047;143565,589047;143565,589047;143565,589047" o:connectangles="0,90,180,270"/>
                </v:shape>
                <v:shape id="TextBox 44" o:spid="_x0000_s2046" type="#_x0000_t202" style="position:absolute;left:57789;top:27233;width:18848;height: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" filled="f" stroked="f">
                  <v:textbox style="mso-fit-shape-to-text:t">
                    <w:txbxContent>
                      <w:p w14:paraId="641706AA" w14:textId="77777777" w:rsidR="00582EE5" w:rsidRDefault="00582EE5" w:rsidP="00582EE5">
                        <w:pPr>
                          <w:bidi w:val="0"/>
                          <w:spacing w:after="16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مهارات الإلقاء</w:t>
                        </w:r>
                      </w:p>
                    </w:txbxContent>
                  </v:textbox>
                </v:shape>
                <v:shape id="Freeform: Shape 45" o:spid="_x0000_s2047" style="position:absolute;left:40765;top:18608;width:17032;height:17032;rotation:18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cbcbc"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6" o:spid="_x0000_s2048" style="position:absolute;left:46983;top:24826;width:9151;height:9151;rotation:18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7" o:spid="_x0000_s2049" type="#_x0000_t202" style="position:absolute;left:47786;top:22862;width:7470;height:1359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" filled="f" stroked="f">
                  <v:textbox style="mso-fit-shape-to-text:t">
                    <w:txbxContent>
                      <w:p w14:paraId="6267A5C9" w14:textId="77777777" w:rsidR="00582EE5" w:rsidRDefault="00582EE5" w:rsidP="00582EE5">
                        <w:pPr>
                          <w:bidi w:val="0"/>
                          <w:jc w:val="center"/>
                          <w:rPr>
                            <w:rFonts w:asciiTheme="minorHAnsi" w:hAnsi="Calibri" w:cstheme="minorBidi"/>
                            <w:b/>
                            <w:bCs/>
                            <w:kern w:val="24"/>
                            <w:sz w:val="80"/>
                            <w:szCs w:val="80"/>
                          </w:rPr>
                        </w:pPr>
                        <w:r>
                          <w:rPr>
                            <w:rFonts w:asciiTheme="minorHAnsi" w:hAnsi="Calibri" w:cstheme="minorBidi"/>
                            <w:b/>
                            <w:bCs/>
                            <w:kern w:val="24"/>
                            <w:sz w:val="80"/>
                            <w:szCs w:val="80"/>
                          </w:rPr>
                          <w:t>2</w:t>
                        </w:r>
                      </w:p>
                    </w:txbxContent>
                  </v:textbox>
                </v:shape>
                <v:shape id="Shape" o:spid="_x0000_s2050" style="position:absolute;left:34016;top:25403;width:11781;height:28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" path="m20274,2721v,247,20,495,40,742c17662,13521,14246,19127,10609,19127,7033,19127,3637,13768,1005,3875r1024,c2190,3875,2311,3380,2311,2721v,-330,-41,-577,-81,-825c2190,1649,2110,1567,2029,1567r-1748,c121,1567,,2061,,2721l,9893v,660,121,1154,281,1154c442,11047,563,10553,563,9893r,-4369c3315,15912,6852,21600,10609,21600v3778,,7354,-5771,10107,-16324c20796,5359,20857,5441,20937,5441v362,,663,-1236,663,-2720c21600,1237,21299,,20937,v-362,,-663,1237,-663,2721xe" fillcolor="#7f7f7f [1612]" stroked="f" strokeweight="1pt">
                  <v:stroke miterlimit="4" joinstyle="miter"/>
                  <v:path arrowok="t" o:extrusionok="f" o:connecttype="custom" o:connectlocs="589047,143565;589047,143565;589047,143565;589047,143565" o:connectangles="0,90,180,270"/>
                </v:shape>
                <w10:anchorlock/>
              </v:group>
            </w:pict>
          </mc:Fallback>
        </mc:AlternateContent>
      </w:r>
    </w:p>
    <w:p w14:paraId="5B22617B" w14:textId="385DD207" w:rsidR="001F23F1" w:rsidRPr="001D1CE6" w:rsidRDefault="001D1CE6" w:rsidP="001F23F1">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3C6BD2D9" wp14:editId="0E40C0A1">
                <wp:extent cx="5731510" cy="891540"/>
                <wp:effectExtent l="0" t="0" r="2540" b="22860"/>
                <wp:docPr id="17551783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96217262" name="مجموعة 47"/>
                        <wpg:cNvGrpSpPr/>
                        <wpg:grpSpPr>
                          <a:xfrm>
                            <a:off x="0" y="0"/>
                            <a:ext cx="5731510" cy="895351"/>
                            <a:chOff x="0" y="0"/>
                            <a:chExt cx="5878196" cy="918845"/>
                          </a:xfrm>
                        </wpg:grpSpPr>
                        <wpg:grpSp>
                          <wpg:cNvPr id="2115174981" name="مجموعة 48"/>
                          <wpg:cNvGrpSpPr/>
                          <wpg:grpSpPr>
                            <a:xfrm>
                              <a:off x="0" y="0"/>
                              <a:ext cx="5878196" cy="918845"/>
                              <a:chOff x="0" y="0"/>
                              <a:chExt cx="6240348" cy="919070"/>
                            </a:xfrm>
                          </wpg:grpSpPr>
                          <wpg:grpSp>
                            <wpg:cNvPr id="243123418" name="مجموعة 49"/>
                            <wpg:cNvGrpSpPr/>
                            <wpg:grpSpPr>
                              <a:xfrm>
                                <a:off x="0" y="169208"/>
                                <a:ext cx="5433072" cy="580613"/>
                                <a:chOff x="0" y="169208"/>
                                <a:chExt cx="5433072" cy="580613"/>
                              </a:xfrm>
                            </wpg:grpSpPr>
                            <wps:wsp>
                              <wps:cNvPr id="19335522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04116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77207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2241994" name="مربع نص 41"/>
                          <wps:cNvSpPr txBox="1"/>
                          <wps:spPr>
                            <a:xfrm>
                              <a:off x="204466" y="257055"/>
                              <a:ext cx="4615440" cy="389397"/>
                            </a:xfrm>
                            <a:prstGeom prst="rect">
                              <a:avLst/>
                            </a:prstGeom>
                            <a:noFill/>
                          </wps:spPr>
                          <wps:txbx>
                            <w:txbxContent>
                              <w:p w14:paraId="182A21A5" w14:textId="4B453061"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التحضير المتقن</w:t>
                                </w:r>
                              </w:p>
                            </w:txbxContent>
                          </wps:txbx>
                          <wps:bodyPr wrap="square" rtlCol="1">
                            <a:spAutoFit/>
                          </wps:bodyPr>
                        </wps:wsp>
                      </wpg:grpSp>
                      <pic:pic xmlns:pic="http://schemas.openxmlformats.org/drawingml/2006/picture">
                        <pic:nvPicPr>
                          <pic:cNvPr id="757931745"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6BD2D9" id="_x0000_s20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wFn8pQcAAPk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bAWfylBwAA+R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20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">
                  <v:group id="مجموعة 48" o:spid="_x0000_s20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">
                    <v:group id="مجموعة 49" o:spid="_x0000_s20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">
                      <v:shape id="شكل حر 50" o:spid="_x0000_s20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" fillcolor="#a5a5a5 [2092]" stroked="f" strokeweight="1pt">
                        <v:stroke joinstyle="miter"/>
                      </v:roundrect>
                    </v:group>
                    <v:oval id="شكل بيضاوي 52" o:spid="_x0000_s20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" filled="f" strokecolor="#168489" strokeweight="1pt">
                      <v:stroke joinstyle="miter"/>
                    </v:oval>
                  </v:group>
                  <v:shape id="مربع نص 41" o:spid="_x0000_s205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" filled="f" stroked="f">
                    <v:textbox style="mso-fit-shape-to-text:t">
                      <w:txbxContent>
                        <w:p w14:paraId="182A21A5" w14:textId="4B453061"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التحضير المتقن</w:t>
                          </w:r>
                        </w:p>
                      </w:txbxContent>
                    </v:textbox>
                  </v:shape>
                </v:group>
                <v:shape id="صورة 54" o:spid="_x0000_s20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">
                  <v:imagedata r:id="rId99" o:title=""/>
                </v:shape>
                <w10:anchorlock/>
              </v:group>
            </w:pict>
          </mc:Fallback>
        </mc:AlternateContent>
      </w:r>
    </w:p>
    <w:p w14:paraId="51029D46"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التحضير الجيد هو أساس النجاح في أي عرض تقديمي. كما يقول الإمام علي بن أبي طالب رضي الله عنه: "قيمة كل امرئ ما يحسنه". فالتحضير يتضمن:</w:t>
      </w:r>
    </w:p>
    <w:p w14:paraId="6C586E5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معرفة الجمهور: دراسة خلفية المتدربين واحتياجاتهم وتوقعاتهم. الدراسات تشير إلى أن العروض المصممة وفق احتياجات الجمهور تكون أكثر فعالية بنسبة 70%.</w:t>
      </w:r>
    </w:p>
    <w:p w14:paraId="178E706E"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تنظيم المحتوى: وفق تسلسل منطقي واضح (مقدمة، عرض، خاتمة).</w:t>
      </w:r>
    </w:p>
    <w:p w14:paraId="4E7BD7A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إعداد المواد المساندة: شرائح عرض، مواد تفاعلية، نشاطات تطبيقية.</w:t>
      </w:r>
    </w:p>
    <w:p w14:paraId="000CAAD0"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 التدرب على الإلقاء: الممارسة تزيد من الثقة وتحسن الأداء. وفقاً لدراسة أجرتها جامعة هارفارد، فإن التدرب لمدة ساعتين على العرض يزيد من فعاليته بنسبة 60%.</w:t>
      </w:r>
    </w:p>
    <w:p w14:paraId="6920833D" w14:textId="1BB702D3" w:rsidR="001D1CE6" w:rsidRPr="001F23F1" w:rsidRDefault="001D1CE6" w:rsidP="001F23F1">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6F41E30" wp14:editId="440BF606">
                <wp:extent cx="5731510" cy="891540"/>
                <wp:effectExtent l="0" t="0" r="2540" b="22860"/>
                <wp:docPr id="183631383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2141503" name="مجموعة 47"/>
                        <wpg:cNvGrpSpPr/>
                        <wpg:grpSpPr>
                          <a:xfrm>
                            <a:off x="0" y="0"/>
                            <a:ext cx="5731510" cy="895351"/>
                            <a:chOff x="0" y="0"/>
                            <a:chExt cx="5878196" cy="918845"/>
                          </a:xfrm>
                        </wpg:grpSpPr>
                        <wpg:grpSp>
                          <wpg:cNvPr id="593707107" name="مجموعة 48"/>
                          <wpg:cNvGrpSpPr/>
                          <wpg:grpSpPr>
                            <a:xfrm>
                              <a:off x="0" y="0"/>
                              <a:ext cx="5878196" cy="918845"/>
                              <a:chOff x="0" y="0"/>
                              <a:chExt cx="6240348" cy="919070"/>
                            </a:xfrm>
                          </wpg:grpSpPr>
                          <wpg:grpSp>
                            <wpg:cNvPr id="258352337" name="مجموعة 49"/>
                            <wpg:cNvGrpSpPr/>
                            <wpg:grpSpPr>
                              <a:xfrm>
                                <a:off x="0" y="169208"/>
                                <a:ext cx="5433072" cy="580613"/>
                                <a:chOff x="0" y="169208"/>
                                <a:chExt cx="5433072" cy="580613"/>
                              </a:xfrm>
                            </wpg:grpSpPr>
                            <wps:wsp>
                              <wps:cNvPr id="16453633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31711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04342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5922947" name="مربع نص 41"/>
                          <wps:cNvSpPr txBox="1"/>
                          <wps:spPr>
                            <a:xfrm>
                              <a:off x="204466" y="257055"/>
                              <a:ext cx="4615440" cy="389397"/>
                            </a:xfrm>
                            <a:prstGeom prst="rect">
                              <a:avLst/>
                            </a:prstGeom>
                            <a:noFill/>
                          </wps:spPr>
                          <wps:txbx>
                            <w:txbxContent>
                              <w:p w14:paraId="1F57AA48" w14:textId="26FA9204"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مهارات الإلقاء</w:t>
                                </w:r>
                              </w:p>
                            </w:txbxContent>
                          </wps:txbx>
                          <wps:bodyPr wrap="square" rtlCol="1">
                            <a:spAutoFit/>
                          </wps:bodyPr>
                        </wps:wsp>
                      </wpg:grpSp>
                      <pic:pic xmlns:pic="http://schemas.openxmlformats.org/drawingml/2006/picture">
                        <pic:nvPicPr>
                          <pic:cNvPr id="496135944"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F41E30" id="_x0000_s20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Olyn2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0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">
                  <v:group id="مجموعة 48" o:spid="_x0000_s20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">
                    <v:group id="مجموعة 49" o:spid="_x0000_s20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">
                      <v:shape id="شكل حر 50" o:spid="_x0000_s20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" fillcolor="#a5a5a5 [2092]" stroked="f" strokeweight="1pt">
                        <v:stroke joinstyle="miter"/>
                      </v:roundrect>
                    </v:group>
                    <v:oval id="شكل بيضاوي 52" o:spid="_x0000_s20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" filled="f" strokecolor="#168489" strokeweight="1pt">
                      <v:stroke joinstyle="miter"/>
                    </v:oval>
                  </v:group>
                  <v:shape id="مربع نص 41" o:spid="_x0000_s206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" filled="f" stroked="f">
                    <v:textbox style="mso-fit-shape-to-text:t">
                      <w:txbxContent>
                        <w:p w14:paraId="1F57AA48" w14:textId="26FA9204"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مهارات الإلقاء</w:t>
                          </w:r>
                        </w:p>
                      </w:txbxContent>
                    </v:textbox>
                  </v:shape>
                </v:group>
                <v:shape id="صورة 54" o:spid="_x0000_s20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">
                  <v:imagedata r:id="rId99" o:title=""/>
                </v:shape>
                <w10:anchorlock/>
              </v:group>
            </w:pict>
          </mc:Fallback>
        </mc:AlternateContent>
      </w:r>
    </w:p>
    <w:p w14:paraId="377783B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تمثل مهارات الإلقاء 55% من تأثير رسالتك، بينما يمثل المحتوى 7% فقط، والباقي للصوت ونبرته، وفقاً لنظرية ألبرت ميرابيان للاتصال.</w:t>
      </w:r>
    </w:p>
    <w:p w14:paraId="7F04586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lastRenderedPageBreak/>
        <w:t>- لغة الجسد: الوقفة المستقيمة، التواصل البصري مع جميع المشاركين، الحركة المدروسة داخل قاعة التدريب.</w:t>
      </w:r>
    </w:p>
    <w:p w14:paraId="64C0B65E" w14:textId="64905A3A" w:rsidR="001F23F1" w:rsidRPr="001F23F1" w:rsidRDefault="00582EE5" w:rsidP="001F23F1">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913664" behindDoc="1" locked="0" layoutInCell="1" allowOverlap="1" wp14:anchorId="0E357BF0" wp14:editId="23F7D844">
            <wp:simplePos x="0" y="0"/>
            <wp:positionH relativeFrom="column">
              <wp:posOffset>-76200</wp:posOffset>
            </wp:positionH>
            <wp:positionV relativeFrom="paragraph">
              <wp:posOffset>-3175</wp:posOffset>
            </wp:positionV>
            <wp:extent cx="1112520" cy="1112520"/>
            <wp:effectExtent l="0" t="0" r="0" b="0"/>
            <wp:wrapTight wrapText="bothSides">
              <wp:wrapPolygon edited="0">
                <wp:start x="9616" y="0"/>
                <wp:lineTo x="0" y="0"/>
                <wp:lineTo x="0" y="17753"/>
                <wp:lineTo x="1110" y="21082"/>
                <wp:lineTo x="20342" y="21082"/>
                <wp:lineTo x="21082" y="20712"/>
                <wp:lineTo x="21082" y="17384"/>
                <wp:lineTo x="19233" y="11836"/>
                <wp:lineTo x="19603" y="3699"/>
                <wp:lineTo x="17384" y="1849"/>
                <wp:lineTo x="11096" y="0"/>
                <wp:lineTo x="9616" y="0"/>
              </wp:wrapPolygon>
            </wp:wrapTight>
            <wp:docPr id="1516632792" name="صورة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632792" name="صورة 1516632792"/>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112520" cy="1112520"/>
                    </a:xfrm>
                    <a:prstGeom prst="rect">
                      <a:avLst/>
                    </a:prstGeom>
                  </pic:spPr>
                </pic:pic>
              </a:graphicData>
            </a:graphic>
            <wp14:sizeRelH relativeFrom="margin">
              <wp14:pctWidth>0</wp14:pctWidth>
            </wp14:sizeRelH>
            <wp14:sizeRelV relativeFrom="margin">
              <wp14:pctHeight>0</wp14:pctHeight>
            </wp14:sizeRelV>
          </wp:anchor>
        </w:drawing>
      </w:r>
      <w:r w:rsidR="001F23F1" w:rsidRPr="001F23F1">
        <w:rPr>
          <w:rFonts w:ascii="Sakkal Majalla" w:hAnsi="Sakkal Majalla"/>
          <w:sz w:val="34"/>
          <w:rtl/>
        </w:rPr>
        <w:t>- الصوت: التحكم في نبرة الصوت وسرعته ووضوحه، التنويع بين العلو والانخفاض لجذب الانتباه.</w:t>
      </w:r>
    </w:p>
    <w:p w14:paraId="502128A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التوقف المؤثر: استخدام لحظات الصمت بفعالية بعد النقاط المهمة للسماح للمعلومات بالترسيخ.</w:t>
      </w:r>
    </w:p>
    <w:p w14:paraId="2321C68B"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 الحماس والثقة: إظهار الشغف بالموضوع ينقل الحماس للمتدربين. يقول الدكتور ستيفن كوفي: "الحماس هو الوقود الذي يحرك محرك العطاء المستمر".</w:t>
      </w:r>
    </w:p>
    <w:p w14:paraId="47772181" w14:textId="1C79D883" w:rsidR="001D1CE6" w:rsidRPr="001F23F1" w:rsidRDefault="001D1CE6" w:rsidP="001F23F1">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973D9BB" wp14:editId="2AF10FCB">
                <wp:extent cx="5731510" cy="891540"/>
                <wp:effectExtent l="0" t="0" r="2540" b="22860"/>
                <wp:docPr id="7867420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90824186" name="مجموعة 47"/>
                        <wpg:cNvGrpSpPr/>
                        <wpg:grpSpPr>
                          <a:xfrm>
                            <a:off x="0" y="0"/>
                            <a:ext cx="5731510" cy="895351"/>
                            <a:chOff x="0" y="0"/>
                            <a:chExt cx="5878196" cy="918845"/>
                          </a:xfrm>
                        </wpg:grpSpPr>
                        <wpg:grpSp>
                          <wpg:cNvPr id="1991690247" name="مجموعة 48"/>
                          <wpg:cNvGrpSpPr/>
                          <wpg:grpSpPr>
                            <a:xfrm>
                              <a:off x="0" y="0"/>
                              <a:ext cx="5878196" cy="918845"/>
                              <a:chOff x="0" y="0"/>
                              <a:chExt cx="6240348" cy="919070"/>
                            </a:xfrm>
                          </wpg:grpSpPr>
                          <wpg:grpSp>
                            <wpg:cNvPr id="1957335653" name="مجموعة 49"/>
                            <wpg:cNvGrpSpPr/>
                            <wpg:grpSpPr>
                              <a:xfrm>
                                <a:off x="0" y="169208"/>
                                <a:ext cx="5433072" cy="580613"/>
                                <a:chOff x="0" y="169208"/>
                                <a:chExt cx="5433072" cy="580613"/>
                              </a:xfrm>
                            </wpg:grpSpPr>
                            <wps:wsp>
                              <wps:cNvPr id="21241043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206148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30271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418751" name="مربع نص 41"/>
                          <wps:cNvSpPr txBox="1"/>
                          <wps:spPr>
                            <a:xfrm>
                              <a:off x="204466" y="257055"/>
                              <a:ext cx="4615440" cy="389397"/>
                            </a:xfrm>
                            <a:prstGeom prst="rect">
                              <a:avLst/>
                            </a:prstGeom>
                            <a:noFill/>
                          </wps:spPr>
                          <wps:txbx>
                            <w:txbxContent>
                              <w:p w14:paraId="404D2136" w14:textId="04F3CC12"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استخدام الوسائل البصرية</w:t>
                                </w:r>
                              </w:p>
                            </w:txbxContent>
                          </wps:txbx>
                          <wps:bodyPr wrap="square" rtlCol="1">
                            <a:spAutoFit/>
                          </wps:bodyPr>
                        </wps:wsp>
                      </wpg:grpSp>
                      <pic:pic xmlns:pic="http://schemas.openxmlformats.org/drawingml/2006/picture">
                        <pic:nvPicPr>
                          <pic:cNvPr id="221681921"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73D9BB" id="_x0000_s20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Rc8Dz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20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">
                  <v:group id="مجموعة 48" o:spid="_x0000_s20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">
                    <v:group id="مجموعة 49" o:spid="_x0000_s20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">
                      <v:shape id="شكل حر 50" o:spid="_x0000_s20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" fillcolor="#a5a5a5 [2092]" stroked="f" strokeweight="1pt">
                        <v:stroke joinstyle="miter"/>
                      </v:roundrect>
                    </v:group>
                    <v:oval id="شكل بيضاوي 52" o:spid="_x0000_s20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" filled="f" strokecolor="#168489" strokeweight="1pt">
                      <v:stroke joinstyle="miter"/>
                    </v:oval>
                  </v:group>
                  <v:shape id="مربع نص 41" o:spid="_x0000_s207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" filled="f" stroked="f">
                    <v:textbox style="mso-fit-shape-to-text:t">
                      <w:txbxContent>
                        <w:p w14:paraId="404D2136" w14:textId="04F3CC12"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استخدام الوسائل البصرية</w:t>
                          </w:r>
                        </w:p>
                      </w:txbxContent>
                    </v:textbox>
                  </v:shape>
                </v:group>
                <v:shape id="صورة 54" o:spid="_x0000_s20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">
                  <v:imagedata r:id="rId99" o:title=""/>
                </v:shape>
                <w10:anchorlock/>
              </v:group>
            </w:pict>
          </mc:Fallback>
        </mc:AlternateContent>
      </w:r>
    </w:p>
    <w:p w14:paraId="3366B1B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تؤكد الدراسات أن الناس يتذكرون 10% مما يسمعونه، و20% مما يرونه، و80% مما يرونه ويسمعونه ويفعلونه.</w:t>
      </w:r>
    </w:p>
    <w:p w14:paraId="05BD049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شرائح العرض: بسيطة، واضحة، جذابة بصرياً، مع استخدام قاعدة 7×7 (لا تزيد عن 7 أسطر، وكل سطر لا يزيد عن 7 كلمات).</w:t>
      </w:r>
    </w:p>
    <w:p w14:paraId="3F66BEE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الصور والرسوم: استخدام صور معبرة ورسوم بيانية توضح المفاهيم المعقدة.</w:t>
      </w:r>
    </w:p>
    <w:p w14:paraId="63B72CF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مقاطع الفيديو: قصيرة ومرتبطة بالمحتوى مباشرة.</w:t>
      </w:r>
    </w:p>
    <w:p w14:paraId="0543DECA"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 المواد التفاعلية: لوحات، بطاقات، ألعاب تدريبية تحفز التفكير والمشاركة.</w:t>
      </w:r>
    </w:p>
    <w:p w14:paraId="413E400B" w14:textId="30F74135" w:rsidR="001D1CE6" w:rsidRPr="001F23F1" w:rsidRDefault="001D1CE6" w:rsidP="001F23F1">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88D4E65" wp14:editId="5B4DACE7">
                <wp:extent cx="5731510" cy="891540"/>
                <wp:effectExtent l="0" t="0" r="2540" b="22860"/>
                <wp:docPr id="11599916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28044119" name="مجموعة 47"/>
                        <wpg:cNvGrpSpPr/>
                        <wpg:grpSpPr>
                          <a:xfrm>
                            <a:off x="0" y="0"/>
                            <a:ext cx="5731510" cy="895351"/>
                            <a:chOff x="0" y="0"/>
                            <a:chExt cx="5878196" cy="918845"/>
                          </a:xfrm>
                        </wpg:grpSpPr>
                        <wpg:grpSp>
                          <wpg:cNvPr id="659084476" name="مجموعة 48"/>
                          <wpg:cNvGrpSpPr/>
                          <wpg:grpSpPr>
                            <a:xfrm>
                              <a:off x="0" y="0"/>
                              <a:ext cx="5878196" cy="918845"/>
                              <a:chOff x="0" y="0"/>
                              <a:chExt cx="6240348" cy="919070"/>
                            </a:xfrm>
                          </wpg:grpSpPr>
                          <wpg:grpSp>
                            <wpg:cNvPr id="1714957237" name="مجموعة 49"/>
                            <wpg:cNvGrpSpPr/>
                            <wpg:grpSpPr>
                              <a:xfrm>
                                <a:off x="0" y="169208"/>
                                <a:ext cx="5433072" cy="580613"/>
                                <a:chOff x="0" y="169208"/>
                                <a:chExt cx="5433072" cy="580613"/>
                              </a:xfrm>
                            </wpg:grpSpPr>
                            <wps:wsp>
                              <wps:cNvPr id="6565973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82509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95906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6086027" name="مربع نص 41"/>
                          <wps:cNvSpPr txBox="1"/>
                          <wps:spPr>
                            <a:xfrm>
                              <a:off x="204466" y="257055"/>
                              <a:ext cx="4615440" cy="389397"/>
                            </a:xfrm>
                            <a:prstGeom prst="rect">
                              <a:avLst/>
                            </a:prstGeom>
                            <a:noFill/>
                          </wps:spPr>
                          <wps:txbx>
                            <w:txbxContent>
                              <w:p w14:paraId="0C2BB559" w14:textId="209E648A"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التفاعل مع المتدربين</w:t>
                                </w:r>
                              </w:p>
                            </w:txbxContent>
                          </wps:txbx>
                          <wps:bodyPr wrap="square" rtlCol="1">
                            <a:spAutoFit/>
                          </wps:bodyPr>
                        </wps:wsp>
                      </wpg:grpSp>
                      <pic:pic xmlns:pic="http://schemas.openxmlformats.org/drawingml/2006/picture">
                        <pic:nvPicPr>
                          <pic:cNvPr id="62562373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8D4E65" id="_x0000_s20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H2n2kwcAAPkcAAAOAAAAZHJzL2Uyb0RvYy54bWzsWd2O2zYWvi/QdyB0&#10;WaCx/qgfI5NimjRBgbQNmiy6eynLtC1UElWJHnty26YI8iJpi10s0m636JvYb9OPpCjJHk/tTNsA&#10;BXIxY1Li+eXh4XeO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8fafa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20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">
                  <v:group id="مجموعة 48" o:spid="_x0000_s20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">
                    <v:group id="مجموعة 49" o:spid="_x0000_s20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">
                      <v:shape id="شكل حر 50" o:spid="_x0000_s20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" fillcolor="#a5a5a5 [2092]" stroked="f" strokeweight="1pt">
                        <v:stroke joinstyle="miter"/>
                      </v:roundrect>
                    </v:group>
                    <v:oval id="شكل بيضاوي 52" o:spid="_x0000_s20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" filled="f" strokecolor="#168489" strokeweight="1pt">
                      <v:stroke joinstyle="miter"/>
                    </v:oval>
                  </v:group>
                  <v:shape id="مربع نص 41" o:spid="_x0000_s20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" filled="f" stroked="f">
                    <v:textbox style="mso-fit-shape-to-text:t">
                      <w:txbxContent>
                        <w:p w14:paraId="0C2BB559" w14:textId="209E648A" w:rsidR="001D1CE6" w:rsidRDefault="001D1CE6" w:rsidP="001D1CE6">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التفاعل مع المتدربين</w:t>
                          </w:r>
                        </w:p>
                      </w:txbxContent>
                    </v:textbox>
                  </v:shape>
                </v:group>
                <v:shape id="صورة 54" o:spid="_x0000_s20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">
                  <v:imagedata r:id="rId99" o:title=""/>
                </v:shape>
                <w10:anchorlock/>
              </v:group>
            </w:pict>
          </mc:Fallback>
        </mc:AlternateContent>
      </w:r>
    </w:p>
    <w:p w14:paraId="38D7BA75" w14:textId="77777777" w:rsidR="001F23F1" w:rsidRPr="001F23F1" w:rsidRDefault="001F23F1" w:rsidP="001F23F1">
      <w:pPr>
        <w:spacing w:line="259" w:lineRule="auto"/>
        <w:rPr>
          <w:rFonts w:ascii="Sakkal Majalla" w:hAnsi="Sakkal Majalla"/>
          <w:sz w:val="34"/>
          <w:rtl/>
        </w:rPr>
      </w:pPr>
      <w:r w:rsidRPr="001D1CE6">
        <w:rPr>
          <w:rFonts w:ascii="Sakkal Majalla" w:hAnsi="Sakkal Majalla"/>
          <w:sz w:val="34"/>
          <w:highlight w:val="lightGray"/>
          <w:rtl/>
        </w:rPr>
        <w:t>يقول الإمام الشافعي: "ما ناظرت أحداً إلا وتمنيت أن يُظهر الله الحق على لسانه".</w:t>
      </w:r>
    </w:p>
    <w:p w14:paraId="4718F4CB" w14:textId="191F4948" w:rsidR="001F23F1" w:rsidRPr="001F23F1" w:rsidRDefault="004E40C0" w:rsidP="001F23F1">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914688" behindDoc="1" locked="0" layoutInCell="1" allowOverlap="1" wp14:anchorId="352294F7" wp14:editId="3EB972A4">
            <wp:simplePos x="0" y="0"/>
            <wp:positionH relativeFrom="column">
              <wp:posOffset>335280</wp:posOffset>
            </wp:positionH>
            <wp:positionV relativeFrom="paragraph">
              <wp:posOffset>255905</wp:posOffset>
            </wp:positionV>
            <wp:extent cx="1211580" cy="1211580"/>
            <wp:effectExtent l="0" t="0" r="0" b="0"/>
            <wp:wrapTight wrapText="bothSides">
              <wp:wrapPolygon edited="0">
                <wp:start x="5094" y="1019"/>
                <wp:lineTo x="1019" y="1698"/>
                <wp:lineTo x="679" y="2717"/>
                <wp:lineTo x="2038" y="7132"/>
                <wp:lineTo x="2038" y="20377"/>
                <wp:lineTo x="19358" y="20377"/>
                <wp:lineTo x="19358" y="7132"/>
                <wp:lineTo x="21057" y="2717"/>
                <wp:lineTo x="20377" y="1698"/>
                <wp:lineTo x="16302" y="1019"/>
                <wp:lineTo x="5094" y="1019"/>
              </wp:wrapPolygon>
            </wp:wrapTight>
            <wp:docPr id="505747669" name="صورة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47669" name="صورة 505747669"/>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211580" cy="1211580"/>
                    </a:xfrm>
                    <a:prstGeom prst="rect">
                      <a:avLst/>
                    </a:prstGeom>
                  </pic:spPr>
                </pic:pic>
              </a:graphicData>
            </a:graphic>
          </wp:anchor>
        </w:drawing>
      </w:r>
      <w:r w:rsidR="001F23F1" w:rsidRPr="001F23F1">
        <w:rPr>
          <w:rFonts w:ascii="Sakkal Majalla" w:hAnsi="Sakkal Majalla"/>
          <w:sz w:val="34"/>
          <w:rtl/>
        </w:rPr>
        <w:t>- طرح الأسئلة: أسئلة مفتوحة تثير التفكير وتشجع المشاركة.</w:t>
      </w:r>
    </w:p>
    <w:p w14:paraId="2373E4DE" w14:textId="5B81AEE4"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الاستماع النشط: الإصغاء باهتمام والبناء على إجابات المتدربين.</w:t>
      </w:r>
    </w:p>
    <w:p w14:paraId="301FD95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تشجيع المشاركة: منح فرص متساوية للجميع وتعزيز المشاركات الإيجابية.</w:t>
      </w:r>
    </w:p>
    <w:p w14:paraId="50E0A28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lastRenderedPageBreak/>
        <w:t>- التعامل مع الأسئلة: الإجابة بوضوح واحترام، وتشجيع المتدربين الآخرين على المشاركة في الإجابة.</w:t>
      </w:r>
    </w:p>
    <w:p w14:paraId="54C83EC1" w14:textId="1AB38330" w:rsidR="001F23F1" w:rsidRPr="001F23F1" w:rsidRDefault="001F23F1" w:rsidP="004E40C0">
      <w:pPr>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73BC844D" wp14:editId="13316878">
                <wp:extent cx="5578240" cy="870789"/>
                <wp:effectExtent l="0" t="0" r="22860" b="24765"/>
                <wp:docPr id="576371617"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7198545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0765512" name="مجموعة 39"/>
                        <wpg:cNvGrpSpPr/>
                        <wpg:grpSpPr>
                          <a:xfrm>
                            <a:off x="1" y="0"/>
                            <a:ext cx="5731509" cy="895349"/>
                            <a:chOff x="0" y="0"/>
                            <a:chExt cx="5878196" cy="918845"/>
                          </a:xfrm>
                        </wpg:grpSpPr>
                        <wpg:grpSp>
                          <wpg:cNvPr id="908618814" name="مجموعة 40"/>
                          <wpg:cNvGrpSpPr/>
                          <wpg:grpSpPr>
                            <a:xfrm>
                              <a:off x="0" y="0"/>
                              <a:ext cx="5878196" cy="918845"/>
                              <a:chOff x="0" y="0"/>
                              <a:chExt cx="6240348" cy="919070"/>
                            </a:xfrm>
                          </wpg:grpSpPr>
                          <wpg:grpSp>
                            <wpg:cNvPr id="2081899450" name="مجموعة 41"/>
                            <wpg:cNvGrpSpPr/>
                            <wpg:grpSpPr>
                              <a:xfrm>
                                <a:off x="0" y="169208"/>
                                <a:ext cx="5433072" cy="580613"/>
                                <a:chOff x="0" y="169208"/>
                                <a:chExt cx="5433072" cy="580613"/>
                              </a:xfrm>
                            </wpg:grpSpPr>
                            <wps:wsp>
                              <wps:cNvPr id="6928226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7126817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86942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5917289" name="مربع نص 41"/>
                          <wps:cNvSpPr txBox="1"/>
                          <wps:spPr>
                            <a:xfrm>
                              <a:off x="159679" y="256611"/>
                              <a:ext cx="4851305" cy="398676"/>
                            </a:xfrm>
                            <a:prstGeom prst="rect">
                              <a:avLst/>
                            </a:prstGeom>
                            <a:noFill/>
                          </wps:spPr>
                          <wps:txbx>
                            <w:txbxContent>
                              <w:p w14:paraId="7DEA25A7" w14:textId="59570789" w:rsidR="001F23F1" w:rsidRDefault="001D1CE6" w:rsidP="001F23F1">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كيف أتعلّم اقتناص الفرص غير المرئية بالنسبة لي ولمن حولي؟</w:t>
                                </w:r>
                              </w:p>
                            </w:txbxContent>
                          </wps:txbx>
                          <wps:bodyPr wrap="square" rtlCol="1">
                            <a:spAutoFit/>
                          </wps:bodyPr>
                        </wps:wsp>
                      </wpg:grpSp>
                    </wpg:wgp>
                  </a:graphicData>
                </a:graphic>
              </wp:inline>
            </w:drawing>
          </mc:Choice>
          <mc:Fallback>
            <w:pict>
              <v:group w14:anchorId="73BC844D" id="_x0000_s2087"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yzuME8EHAAC1&#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20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">
                  <v:imagedata r:id="rId60" o:title=""/>
                </v:shape>
                <v:group id="مجموعة 39" o:spid="_x0000_s2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">
                  <v:group id="_x0000_s2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">
                    <v:group id="مجموعة 41" o:spid="_x0000_s2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">
                      <v:shape id="شكل حر 42" o:spid="_x0000_s2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" fillcolor="#168489" stroked="f" strokeweight="1pt">
                        <v:stroke joinstyle="miter"/>
                      </v:roundrect>
                    </v:group>
                    <v:oval id="شكل بيضاوي 44" o:spid="_x0000_s2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" filled="f" strokecolor="#a5a5a5 [2092]" strokeweight="1pt">
                      <v:stroke joinstyle="miter"/>
                    </v:oval>
                  </v:group>
                  <v:shape id="مربع نص 41" o:spid="_x0000_s2095"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" filled="f" stroked="f">
                    <v:textbox style="mso-fit-shape-to-text:t">
                      <w:txbxContent>
                        <w:p w14:paraId="7DEA25A7" w14:textId="59570789" w:rsidR="001F23F1" w:rsidRDefault="001D1CE6" w:rsidP="001F23F1">
                          <w:pPr>
                            <w:rPr>
                              <w:rFonts w:eastAsia="Calibri" w:hAnsi="Adobe Arabic" w:cs="Adobe Arabic"/>
                              <w:b/>
                              <w:bCs/>
                              <w:color w:val="FFFFFF"/>
                              <w:kern w:val="24"/>
                              <w:sz w:val="36"/>
                              <w:szCs w:val="36"/>
                              <w:lang w:bidi="ar-EG"/>
                            </w:rPr>
                          </w:pPr>
                          <w:r w:rsidRPr="001D1CE6">
                            <w:rPr>
                              <w:rFonts w:eastAsia="Calibri" w:hAnsi="Adobe Arabic" w:cs="Adobe Arabic"/>
                              <w:b/>
                              <w:bCs/>
                              <w:color w:val="FFFFFF"/>
                              <w:kern w:val="24"/>
                              <w:sz w:val="36"/>
                              <w:szCs w:val="36"/>
                              <w:rtl/>
                              <w:lang w:bidi="ar-EG"/>
                            </w:rPr>
                            <w:t>كيف أتعلّم اقتناص الفرص غير المرئية بالنسبة لي ولمن حولي؟</w:t>
                          </w:r>
                        </w:p>
                      </w:txbxContent>
                    </v:textbox>
                  </v:shape>
                </v:group>
                <w10:anchorlock/>
              </v:group>
            </w:pict>
          </mc:Fallback>
        </mc:AlternateContent>
      </w:r>
    </w:p>
    <w:p w14:paraId="57FEE5C4" w14:textId="77777777" w:rsidR="001F23F1" w:rsidRPr="001D1CE6" w:rsidRDefault="001F23F1" w:rsidP="001F23F1">
      <w:pPr>
        <w:spacing w:line="259" w:lineRule="auto"/>
        <w:rPr>
          <w:rFonts w:ascii="Sakkal Majalla" w:hAnsi="Sakkal Majalla"/>
          <w:b/>
          <w:bCs/>
          <w:color w:val="008080"/>
          <w:sz w:val="34"/>
          <w:rtl/>
        </w:rPr>
      </w:pPr>
      <w:r w:rsidRPr="001D1CE6">
        <w:rPr>
          <w:rFonts w:ascii="Sakkal Majalla" w:hAnsi="Sakkal Majalla"/>
          <w:b/>
          <w:bCs/>
          <w:color w:val="008080"/>
          <w:sz w:val="34"/>
          <w:rtl/>
        </w:rPr>
        <w:t>المرونة والحضور الذهني</w:t>
      </w:r>
    </w:p>
    <w:p w14:paraId="68C16E29" w14:textId="77777777" w:rsidR="001F23F1" w:rsidRDefault="001F23F1" w:rsidP="001F23F1">
      <w:pPr>
        <w:spacing w:line="259" w:lineRule="auto"/>
        <w:rPr>
          <w:rFonts w:ascii="Sakkal Majalla" w:hAnsi="Sakkal Majalla"/>
          <w:sz w:val="34"/>
          <w:rtl/>
        </w:rPr>
      </w:pPr>
      <w:r w:rsidRPr="001D1CE6">
        <w:rPr>
          <w:rFonts w:ascii="Sakkal Majalla" w:hAnsi="Sakkal Majalla"/>
          <w:sz w:val="34"/>
          <w:highlight w:val="lightGray"/>
          <w:rtl/>
        </w:rPr>
        <w:t>قال تعالى: "وَفَوْقَ كُلِّ ذِي عِلْمٍ عَلِيمٌ" (سورة يوسف: 76).</w:t>
      </w:r>
      <w:r w:rsidRPr="001F23F1">
        <w:rPr>
          <w:rFonts w:ascii="Sakkal Majalla" w:hAnsi="Sakkal Majalla"/>
          <w:sz w:val="34"/>
          <w:rtl/>
        </w:rPr>
        <w:t xml:space="preserve"> وهذا يذكرنا بأهمية الانفتاح الدائم للتعلم والمرونة.</w:t>
      </w:r>
    </w:p>
    <w:p w14:paraId="3DEA2086" w14:textId="6C38F229" w:rsidR="001D1CE6" w:rsidRPr="001F23F1" w:rsidRDefault="009B21D1" w:rsidP="009B21D1">
      <w:pPr>
        <w:spacing w:line="259" w:lineRule="auto"/>
        <w:jc w:val="center"/>
        <w:rPr>
          <w:rFonts w:ascii="Sakkal Majalla" w:hAnsi="Sakkal Majalla"/>
          <w:sz w:val="34"/>
          <w:rtl/>
        </w:rPr>
      </w:pPr>
      <w:r w:rsidRPr="009B21D1">
        <w:rPr>
          <w:rFonts w:ascii="Sakkal Majalla" w:hAnsi="Sakkal Majalla"/>
          <w:noProof/>
          <w:sz w:val="34"/>
        </w:rPr>
        <mc:AlternateContent>
          <mc:Choice Requires="wpg">
            <w:drawing>
              <wp:inline distT="0" distB="0" distL="0" distR="0" wp14:anchorId="5FAEFAA4" wp14:editId="1A782956">
                <wp:extent cx="4231582" cy="1838669"/>
                <wp:effectExtent l="0" t="0" r="17145" b="0"/>
                <wp:docPr id="75" name="مجموعة 74">
                  <a:extLst xmlns:a="http://schemas.openxmlformats.org/drawingml/2006/main">
                    <a:ext uri="{FF2B5EF4-FFF2-40B4-BE49-F238E27FC236}">
                      <a16:creationId xmlns:a16="http://schemas.microsoft.com/office/drawing/2014/main" id="{B5F18851-8F74-9E6A-15C4-48148D1857F1}"/>
                    </a:ext>
                  </a:extLst>
                </wp:docPr>
                <wp:cNvGraphicFramePr/>
                <a:graphic xmlns:a="http://schemas.openxmlformats.org/drawingml/2006/main">
                  <a:graphicData uri="http://schemas.microsoft.com/office/word/2010/wordprocessingGroup">
                    <wpg:wgp>
                      <wpg:cNvGrpSpPr/>
                      <wpg:grpSpPr>
                        <a:xfrm>
                          <a:off x="0" y="0"/>
                          <a:ext cx="4231582" cy="1838669"/>
                          <a:chOff x="0" y="0"/>
                          <a:chExt cx="4231582" cy="1838669"/>
                        </a:xfrm>
                      </wpg:grpSpPr>
                      <wpg:grpSp>
                        <wpg:cNvPr id="447936342" name="Group 141">
                          <a:extLst>
                            <a:ext uri="{FF2B5EF4-FFF2-40B4-BE49-F238E27FC236}">
                              <a16:creationId xmlns:a16="http://schemas.microsoft.com/office/drawing/2014/main" id="{6CF620F4-B21C-1999-B899-5DE60C16747A}"/>
                            </a:ext>
                          </a:extLst>
                        </wpg:cNvPr>
                        <wpg:cNvGrpSpPr/>
                        <wpg:grpSpPr>
                          <a:xfrm>
                            <a:off x="1341611" y="0"/>
                            <a:ext cx="1522280" cy="1835618"/>
                            <a:chOff x="1341611" y="0"/>
                            <a:chExt cx="1522280" cy="1835618"/>
                          </a:xfrm>
                        </wpg:grpSpPr>
                        <wps:wsp>
                          <wps:cNvPr id="1446763337" name="Freeform: Shape 151">
                            <a:extLst>
                              <a:ext uri="{FF2B5EF4-FFF2-40B4-BE49-F238E27FC236}">
                                <a16:creationId xmlns:a16="http://schemas.microsoft.com/office/drawing/2014/main" id="{686604CF-F451-F4A1-4B94-0B3738D7052F}"/>
                              </a:ext>
                            </a:extLst>
                          </wps:cNvPr>
                          <wps:cNvSpPr/>
                          <wps:spPr>
                            <a:xfrm>
                              <a:off x="154009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92808779" name="TextBox 6">
                            <a:extLst>
                              <a:ext uri="{FF2B5EF4-FFF2-40B4-BE49-F238E27FC236}">
                                <a16:creationId xmlns:a16="http://schemas.microsoft.com/office/drawing/2014/main" id="{89C69A5C-2E3D-3B47-4730-936E664A8DC4}"/>
                              </a:ext>
                            </a:extLst>
                          </wps:cNvPr>
                          <wps:cNvSpPr txBox="1"/>
                          <wps:spPr>
                            <a:xfrm>
                              <a:off x="1826281" y="0"/>
                              <a:ext cx="646430" cy="733425"/>
                            </a:xfrm>
                            <a:prstGeom prst="rect">
                              <a:avLst/>
                            </a:prstGeom>
                            <a:noFill/>
                          </wps:spPr>
                          <wps:txbx>
                            <w:txbxContent>
                              <w:p w14:paraId="14C5F8C5" w14:textId="77777777" w:rsidR="009B21D1" w:rsidRDefault="009B21D1" w:rsidP="009B21D1">
                                <w:pPr>
                                  <w:bidi w:val="0"/>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980159813" name="مربع نص 18">
                            <a:extLst>
                              <a:ext uri="{FF2B5EF4-FFF2-40B4-BE49-F238E27FC236}">
                                <a16:creationId xmlns:a16="http://schemas.microsoft.com/office/drawing/2014/main" id="{A8C59F25-BED6-8EB1-924B-AE2860975A56}"/>
                              </a:ext>
                            </a:extLst>
                          </wps:cNvPr>
                          <wps:cNvSpPr txBox="1"/>
                          <wps:spPr>
                            <a:xfrm>
                              <a:off x="1341611" y="1187683"/>
                              <a:ext cx="1522280" cy="647935"/>
                            </a:xfrm>
                            <a:prstGeom prst="rect">
                              <a:avLst/>
                            </a:prstGeom>
                            <a:noFill/>
                          </wps:spPr>
                          <wps:txbx>
                            <w:txbxContent>
                              <w:p w14:paraId="09E56BA5"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سرعة البديهة</w:t>
                                </w:r>
                              </w:p>
                            </w:txbxContent>
                          </wps:txbx>
                          <wps:bodyPr wrap="square" rtlCol="1">
                            <a:noAutofit/>
                          </wps:bodyPr>
                        </wps:wsp>
                      </wpg:grpSp>
                      <wpg:grpSp>
                        <wpg:cNvPr id="133603613" name="Group 142">
                          <a:extLst>
                            <a:ext uri="{FF2B5EF4-FFF2-40B4-BE49-F238E27FC236}">
                              <a16:creationId xmlns:a16="http://schemas.microsoft.com/office/drawing/2014/main" id="{DE888D61-5F22-1E3E-C457-9338467297CC}"/>
                            </a:ext>
                          </a:extLst>
                        </wpg:cNvPr>
                        <wpg:cNvGrpSpPr/>
                        <wpg:grpSpPr>
                          <a:xfrm>
                            <a:off x="0" y="3050"/>
                            <a:ext cx="4231582" cy="1835619"/>
                            <a:chOff x="0" y="3050"/>
                            <a:chExt cx="4231582" cy="1835619"/>
                          </a:xfrm>
                        </wpg:grpSpPr>
                        <wpg:grpSp>
                          <wpg:cNvPr id="1097867154" name="Group 143">
                            <a:extLst>
                              <a:ext uri="{FF2B5EF4-FFF2-40B4-BE49-F238E27FC236}">
                                <a16:creationId xmlns:a16="http://schemas.microsoft.com/office/drawing/2014/main" id="{657F742C-B5A9-061A-9809-6F71F9E55E9D}"/>
                              </a:ext>
                            </a:extLst>
                          </wpg:cNvPr>
                          <wpg:cNvGrpSpPr/>
                          <wpg:grpSpPr>
                            <a:xfrm>
                              <a:off x="2874274" y="3050"/>
                              <a:ext cx="1357308" cy="1835619"/>
                              <a:chOff x="2874274" y="3050"/>
                              <a:chExt cx="1357308" cy="1835619"/>
                            </a:xfrm>
                          </wpg:grpSpPr>
                          <wps:wsp>
                            <wps:cNvPr id="1888530651" name="Freeform: Shape 148">
                              <a:extLst>
                                <a:ext uri="{FF2B5EF4-FFF2-40B4-BE49-F238E27FC236}">
                                  <a16:creationId xmlns:a16="http://schemas.microsoft.com/office/drawing/2014/main" id="{4B765625-3AB7-E152-3901-914C97CC58A7}"/>
                                </a:ext>
                              </a:extLst>
                            </wps:cNvPr>
                            <wps:cNvSpPr/>
                            <wps:spPr>
                              <a:xfrm>
                                <a:off x="2990270" y="5218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3553800" name="TextBox 6">
                              <a:extLst>
                                <a:ext uri="{FF2B5EF4-FFF2-40B4-BE49-F238E27FC236}">
                                  <a16:creationId xmlns:a16="http://schemas.microsoft.com/office/drawing/2014/main" id="{EF2A9178-31D0-C85C-04A0-F7B4FADC876F}"/>
                                </a:ext>
                              </a:extLst>
                            </wps:cNvPr>
                            <wps:cNvSpPr txBox="1"/>
                            <wps:spPr>
                              <a:xfrm>
                                <a:off x="3276259" y="3050"/>
                                <a:ext cx="785495" cy="733425"/>
                              </a:xfrm>
                              <a:prstGeom prst="rect">
                                <a:avLst/>
                              </a:prstGeom>
                              <a:noFill/>
                            </wps:spPr>
                            <wps:txbx>
                              <w:txbxContent>
                                <w:p w14:paraId="415F56C2" w14:textId="77777777" w:rsidR="009B21D1" w:rsidRDefault="009B21D1" w:rsidP="009B21D1">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682636017" name="مربع نص 18">
                              <a:extLst>
                                <a:ext uri="{FF2B5EF4-FFF2-40B4-BE49-F238E27FC236}">
                                  <a16:creationId xmlns:a16="http://schemas.microsoft.com/office/drawing/2014/main" id="{5A2436B8-BE66-B80A-DA48-3A0AE9925365}"/>
                                </a:ext>
                              </a:extLst>
                            </wps:cNvPr>
                            <wps:cNvSpPr txBox="1"/>
                            <wps:spPr>
                              <a:xfrm>
                                <a:off x="2874274" y="1190734"/>
                                <a:ext cx="1357308" cy="647935"/>
                              </a:xfrm>
                              <a:prstGeom prst="rect">
                                <a:avLst/>
                              </a:prstGeom>
                              <a:noFill/>
                            </wps:spPr>
                            <wps:txbx>
                              <w:txbxContent>
                                <w:p w14:paraId="019024B3"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اليقظة الذهنية</w:t>
                                  </w:r>
                                </w:p>
                              </w:txbxContent>
                            </wps:txbx>
                            <wps:bodyPr wrap="square" rtlCol="1">
                              <a:noAutofit/>
                            </wps:bodyPr>
                          </wps:wsp>
                        </wpg:grpSp>
                        <wpg:grpSp>
                          <wpg:cNvPr id="370000501" name="Group 144">
                            <a:extLst>
                              <a:ext uri="{FF2B5EF4-FFF2-40B4-BE49-F238E27FC236}">
                                <a16:creationId xmlns:a16="http://schemas.microsoft.com/office/drawing/2014/main" id="{5A689C37-956D-95C1-5808-A4AB73CA5D22}"/>
                              </a:ext>
                            </a:extLst>
                          </wpg:cNvPr>
                          <wpg:cNvGrpSpPr/>
                          <wpg:grpSpPr>
                            <a:xfrm>
                              <a:off x="0" y="3050"/>
                              <a:ext cx="1357308" cy="1835619"/>
                              <a:chOff x="0" y="3050"/>
                              <a:chExt cx="1357308" cy="1835619"/>
                            </a:xfrm>
                          </wpg:grpSpPr>
                          <wps:wsp>
                            <wps:cNvPr id="1716380586" name="Freeform: Shape 145">
                              <a:extLst>
                                <a:ext uri="{FF2B5EF4-FFF2-40B4-BE49-F238E27FC236}">
                                  <a16:creationId xmlns:a16="http://schemas.microsoft.com/office/drawing/2014/main" id="{28C5F8A2-748C-75D6-1D55-E0089DFB248B}"/>
                                </a:ext>
                              </a:extLst>
                            </wps:cNvPr>
                            <wps:cNvSpPr/>
                            <wps:spPr>
                              <a:xfrm>
                                <a:off x="115996" y="5218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48492157" name="TextBox 6">
                              <a:extLst>
                                <a:ext uri="{FF2B5EF4-FFF2-40B4-BE49-F238E27FC236}">
                                  <a16:creationId xmlns:a16="http://schemas.microsoft.com/office/drawing/2014/main" id="{B622F80B-F765-D4BB-99E9-ED56AF33086F}"/>
                                </a:ext>
                              </a:extLst>
                            </wps:cNvPr>
                            <wps:cNvSpPr txBox="1"/>
                            <wps:spPr>
                              <a:xfrm>
                                <a:off x="402378" y="3050"/>
                                <a:ext cx="646430" cy="733425"/>
                              </a:xfrm>
                              <a:prstGeom prst="rect">
                                <a:avLst/>
                              </a:prstGeom>
                              <a:noFill/>
                            </wps:spPr>
                            <wps:txbx>
                              <w:txbxContent>
                                <w:p w14:paraId="11DCA0CD" w14:textId="77777777" w:rsidR="009B21D1" w:rsidRDefault="009B21D1" w:rsidP="009B21D1">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459605117" name="مربع نص 18">
                              <a:extLst>
                                <a:ext uri="{FF2B5EF4-FFF2-40B4-BE49-F238E27FC236}">
                                  <a16:creationId xmlns:a16="http://schemas.microsoft.com/office/drawing/2014/main" id="{B21CA634-D9D6-0255-9EF3-276307CDD973}"/>
                                </a:ext>
                              </a:extLst>
                            </wps:cNvPr>
                            <wps:cNvSpPr txBox="1"/>
                            <wps:spPr>
                              <a:xfrm>
                                <a:off x="0" y="1190734"/>
                                <a:ext cx="1357308" cy="647935"/>
                              </a:xfrm>
                              <a:prstGeom prst="rect">
                                <a:avLst/>
                              </a:prstGeom>
                              <a:noFill/>
                            </wps:spPr>
                            <wps:txbx>
                              <w:txbxContent>
                                <w:p w14:paraId="3474E37A"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الاستجابة بدلاً من رد الفعل</w:t>
                                  </w:r>
                                </w:p>
                              </w:txbxContent>
                            </wps:txbx>
                            <wps:bodyPr wrap="square" rtlCol="1">
                              <a:noAutofit/>
                            </wps:bodyPr>
                          </wps:wsp>
                        </wpg:grpSp>
                      </wpg:grpSp>
                    </wpg:wgp>
                  </a:graphicData>
                </a:graphic>
              </wp:inline>
            </w:drawing>
          </mc:Choice>
          <mc:Fallback>
            <w:pict>
              <v:group w14:anchorId="5FAEFAA4" id="مجموعة 74" o:spid="_x0000_s2096" style="width:333.2pt;height:144.8pt;mso-position-horizontal-relative:char;mso-position-vertical-relative:line" coordsize="42315,18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">
                <v:group id="Group 141" o:spid="_x0000_s2097" style="position:absolute;left:13416;width:15222;height:18356" coordorigin="13416"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">
                  <v:shape id="Freeform: Shape 151" o:spid="_x0000_s2098" style="position:absolute;left:15400;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099" type="#_x0000_t202" style="position:absolute;left:18262;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" filled="f" stroked="f">
                    <v:textbox style="mso-fit-shape-to-text:t">
                      <w:txbxContent>
                        <w:p w14:paraId="14C5F8C5" w14:textId="77777777" w:rsidR="009B21D1" w:rsidRDefault="009B21D1" w:rsidP="009B21D1">
                          <w:pPr>
                            <w:bidi w:val="0"/>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2100" type="#_x0000_t202" style="position:absolute;left:13416;top:11876;width:15222;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" filled="f" stroked="f">
                    <v:textbox>
                      <w:txbxContent>
                        <w:p w14:paraId="09E56BA5"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سرعة البديهة</w:t>
                          </w:r>
                        </w:p>
                      </w:txbxContent>
                    </v:textbox>
                  </v:shape>
                </v:group>
                <v:group id="Group 142" o:spid="_x0000_s2101" style="position:absolute;top:30;width:42315;height:18356" coordorigin=",30" coordsize="42315,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">
                  <v:group id="Group 143" o:spid="_x0000_s2102" style="position:absolute;left:28742;top:30;width:13573;height:18356" coordorigin="28742,30"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">
                    <v:shape id="Freeform: Shape 148" o:spid="_x0000_s2103" style="position:absolute;left:29902;top:521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104" type="#_x0000_t202" style="position:absolute;left:32762;top:30;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" filled="f" stroked="f">
                      <v:textbox style="mso-fit-shape-to-text:t">
                        <w:txbxContent>
                          <w:p w14:paraId="415F56C2" w14:textId="77777777" w:rsidR="009B21D1" w:rsidRDefault="009B21D1" w:rsidP="009B21D1">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105" type="#_x0000_t202" style="position:absolute;left:28742;top:11907;width:1357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" filled="f" stroked="f">
                      <v:textbox>
                        <w:txbxContent>
                          <w:p w14:paraId="019024B3"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اليقظة الذهنية</w:t>
                            </w:r>
                          </w:p>
                        </w:txbxContent>
                      </v:textbox>
                    </v:shape>
                  </v:group>
                  <v:group id="Group 144" o:spid="_x0000_s2106" style="position:absolute;top:30;width:13573;height:18356" coordorigin=",30"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">
                    <v:shape id="Freeform: Shape 145" o:spid="_x0000_s2107" style="position:absolute;left:1159;top:521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108" type="#_x0000_t202" style="position:absolute;left:4023;top:30;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" filled="f" stroked="f">
                      <v:textbox style="mso-fit-shape-to-text:t">
                        <w:txbxContent>
                          <w:p w14:paraId="11DCA0CD" w14:textId="77777777" w:rsidR="009B21D1" w:rsidRDefault="009B21D1" w:rsidP="009B21D1">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109" type="#_x0000_t202" style="position:absolute;top:11907;width:1357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" filled="f" stroked="f">
                      <v:textbox>
                        <w:txbxContent>
                          <w:p w14:paraId="3474E37A" w14:textId="77777777" w:rsidR="009B21D1" w:rsidRDefault="009B21D1" w:rsidP="009B21D1">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الاستجابة بدلاً من رد الفعل</w:t>
                            </w:r>
                          </w:p>
                        </w:txbxContent>
                      </v:textbox>
                    </v:shape>
                  </v:group>
                </v:group>
                <w10:anchorlock/>
              </v:group>
            </w:pict>
          </mc:Fallback>
        </mc:AlternateContent>
      </w:r>
    </w:p>
    <w:p w14:paraId="5FAC128E"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اليقظة الذهنية: </w:t>
      </w:r>
      <w:r w:rsidRPr="001F23F1">
        <w:rPr>
          <w:rFonts w:ascii="Sakkal Majalla" w:hAnsi="Sakkal Majalla"/>
          <w:sz w:val="34"/>
          <w:rtl/>
        </w:rPr>
        <w:t>البقاء منتبهاً لديناميكيات القاعة التدريبية والتغيرات في مستوى انتباه المتدربين.</w:t>
      </w:r>
    </w:p>
    <w:p w14:paraId="6750AE7F"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سرعة البديهة: </w:t>
      </w:r>
      <w:r w:rsidRPr="001F23F1">
        <w:rPr>
          <w:rFonts w:ascii="Sakkal Majalla" w:hAnsi="Sakkal Majalla"/>
          <w:sz w:val="34"/>
          <w:rtl/>
        </w:rPr>
        <w:t>القدرة على التكيف مع المواقف غير المتوقعة واستثمارها.</w:t>
      </w:r>
    </w:p>
    <w:p w14:paraId="1D4320F8"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الاستجابة بدلاً من رد الفعل: </w:t>
      </w:r>
      <w:r w:rsidRPr="001F23F1">
        <w:rPr>
          <w:rFonts w:ascii="Sakkal Majalla" w:hAnsi="Sakkal Majalla"/>
          <w:sz w:val="34"/>
          <w:rtl/>
        </w:rPr>
        <w:t>التفكير السريع والواعي بدلاً من الاستجابات التلقائية.</w:t>
      </w:r>
    </w:p>
    <w:p w14:paraId="335493F9" w14:textId="77777777" w:rsidR="001F23F1" w:rsidRPr="001D1CE6" w:rsidRDefault="001F23F1" w:rsidP="001F23F1">
      <w:pPr>
        <w:spacing w:line="259" w:lineRule="auto"/>
        <w:rPr>
          <w:rFonts w:ascii="Sakkal Majalla" w:hAnsi="Sakkal Majalla"/>
          <w:b/>
          <w:bCs/>
          <w:color w:val="008080"/>
          <w:sz w:val="34"/>
          <w:rtl/>
        </w:rPr>
      </w:pPr>
      <w:r w:rsidRPr="001D1CE6">
        <w:rPr>
          <w:rFonts w:ascii="Sakkal Majalla" w:hAnsi="Sakkal Majalla"/>
          <w:b/>
          <w:bCs/>
          <w:color w:val="008080"/>
          <w:sz w:val="34"/>
          <w:rtl/>
        </w:rPr>
        <w:t xml:space="preserve"> قراءة لغة الجسد والإشارات غير اللفظية</w:t>
      </w:r>
    </w:p>
    <w:p w14:paraId="4EBD950B"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تظهر الدراسات أن 93% من التواصل الإنساني غير لفظي.</w:t>
      </w:r>
    </w:p>
    <w:p w14:paraId="5A0B9BD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مراقبة تعابير الوجه: الابتسام، العبوس، النظرات المتسائلة.</w:t>
      </w:r>
    </w:p>
    <w:p w14:paraId="0A656C1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لغة الجسد: وضعيات الجلوس، تحريك اليدين، الإيماءات.</w:t>
      </w:r>
    </w:p>
    <w:p w14:paraId="6FF01C38"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مستويات الطاقة: الحماس، الملل، التشتت، الإرهاق.</w:t>
      </w:r>
    </w:p>
    <w:p w14:paraId="69779231" w14:textId="34B32BF5" w:rsidR="001F23F1" w:rsidRDefault="001D1CE6" w:rsidP="001D1CE6">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67584" behindDoc="0" locked="0" layoutInCell="1" allowOverlap="1" wp14:anchorId="436FCB57" wp14:editId="32D8A85D">
                <wp:simplePos x="0" y="0"/>
                <wp:positionH relativeFrom="margin">
                  <wp:posOffset>5257165</wp:posOffset>
                </wp:positionH>
                <wp:positionV relativeFrom="paragraph">
                  <wp:posOffset>27305</wp:posOffset>
                </wp:positionV>
                <wp:extent cx="496570" cy="382270"/>
                <wp:effectExtent l="0" t="0" r="0" b="17780"/>
                <wp:wrapSquare wrapText="bothSides"/>
                <wp:docPr id="1894868075"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907674220"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164922057"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E454159" id="Group 20" o:spid="_x0000_s1026" style="position:absolute;margin-left:413.95pt;margin-top:2.15pt;width:39.1pt;height:30.1pt;z-index:252867584;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">
                  <v:imagedata r:id="rId16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106DEC03" w14:textId="77777777" w:rsidR="001D1CE6" w:rsidRPr="001D1CE6" w:rsidRDefault="001D1CE6" w:rsidP="001D1CE6">
      <w:pPr>
        <w:spacing w:line="259" w:lineRule="auto"/>
        <w:rPr>
          <w:rFonts w:ascii="Sakkal Majalla" w:hAnsi="Sakkal Majalla"/>
          <w:b/>
          <w:bCs/>
          <w:color w:val="C00000"/>
          <w:sz w:val="34"/>
          <w:rtl/>
        </w:rPr>
      </w:pPr>
    </w:p>
    <w:p w14:paraId="2B3059C3"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عندما تلاحظ أن غالبية المتدربين بدأوا يتثاءبون أو ينظرون إلى ساعاتهم، يمكنك:</w:t>
      </w:r>
    </w:p>
    <w:p w14:paraId="78F06042"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اقتراح استراحة قصيرة إذا كان الوقت مناسباً.</w:t>
      </w:r>
    </w:p>
    <w:p w14:paraId="38A9BCB0"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تغيير النشاط إلى شيء أكثر تفاعلية.</w:t>
      </w:r>
    </w:p>
    <w:p w14:paraId="62B87763"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طرح سؤال مثير للاهتمام للمجموعة.</w:t>
      </w:r>
    </w:p>
    <w:p w14:paraId="59C90DCB"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lastRenderedPageBreak/>
        <w:t>- مشاركة قصة قصيرة مرتبطة بالموضوع لتجديد الانتباه.</w:t>
      </w:r>
    </w:p>
    <w:p w14:paraId="1123161E" w14:textId="77777777" w:rsidR="001F23F1" w:rsidRPr="001D1CE6" w:rsidRDefault="001F23F1" w:rsidP="001F23F1">
      <w:pPr>
        <w:spacing w:line="259" w:lineRule="auto"/>
        <w:rPr>
          <w:rFonts w:ascii="Sakkal Majalla" w:hAnsi="Sakkal Majalla"/>
          <w:b/>
          <w:bCs/>
          <w:color w:val="008080"/>
          <w:sz w:val="34"/>
          <w:rtl/>
        </w:rPr>
      </w:pPr>
      <w:r w:rsidRPr="001D1CE6">
        <w:rPr>
          <w:rFonts w:ascii="Sakkal Majalla" w:hAnsi="Sakkal Majalla"/>
          <w:b/>
          <w:bCs/>
          <w:color w:val="008080"/>
          <w:sz w:val="34"/>
          <w:rtl/>
        </w:rPr>
        <w:t xml:space="preserve"> استثمار اللحظات العفوية</w:t>
      </w:r>
    </w:p>
    <w:p w14:paraId="0A14298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وفقاً لدراسة نشرتها جامعة ستانفورد، فإن اللحظات العفوية في التدريب تخلق فرصاً للتعلم العميق تفوق بكثير المحتوى المخطط له أحياناً.</w:t>
      </w:r>
    </w:p>
    <w:p w14:paraId="428B1051"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الأسئلة غير المتوقعة: </w:t>
      </w:r>
      <w:r w:rsidRPr="001F23F1">
        <w:rPr>
          <w:rFonts w:ascii="Sakkal Majalla" w:hAnsi="Sakkal Majalla"/>
          <w:sz w:val="34"/>
          <w:rtl/>
        </w:rPr>
        <w:t>تحويلها إلى فرص للتعمق في موضوع مهم.</w:t>
      </w:r>
    </w:p>
    <w:p w14:paraId="6BFDC432"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النقاشات الجانبية: </w:t>
      </w:r>
      <w:r w:rsidRPr="001F23F1">
        <w:rPr>
          <w:rFonts w:ascii="Sakkal Majalla" w:hAnsi="Sakkal Majalla"/>
          <w:sz w:val="34"/>
          <w:rtl/>
        </w:rPr>
        <w:t>دمجها في صلب الموضوع عندما تكون ذات قيمة مضافة.</w:t>
      </w:r>
    </w:p>
    <w:p w14:paraId="015CAB07"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التجارب الشخصية للمتدربين:</w:t>
      </w:r>
      <w:r w:rsidRPr="001F23F1">
        <w:rPr>
          <w:rFonts w:ascii="Sakkal Majalla" w:hAnsi="Sakkal Majalla"/>
          <w:sz w:val="34"/>
          <w:rtl/>
        </w:rPr>
        <w:t xml:space="preserve"> تشجيع مشاركتها وربطها بالمحتوى التدريبي.</w:t>
      </w:r>
    </w:p>
    <w:p w14:paraId="5B19DE91"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الأخطاء والهفوات: </w:t>
      </w:r>
      <w:r w:rsidRPr="001F23F1">
        <w:rPr>
          <w:rFonts w:ascii="Sakkal Majalla" w:hAnsi="Sakkal Majalla"/>
          <w:sz w:val="34"/>
          <w:rtl/>
        </w:rPr>
        <w:t>الاعتراف بها بروح رياضية وتحويلها إلى دروس.</w:t>
      </w:r>
    </w:p>
    <w:p w14:paraId="0A7C5545" w14:textId="761F2727" w:rsidR="001F23F1" w:rsidRDefault="001D1CE6" w:rsidP="001D1CE6">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69632" behindDoc="0" locked="0" layoutInCell="1" allowOverlap="1" wp14:anchorId="03B5EAC0" wp14:editId="74FB6D70">
                <wp:simplePos x="0" y="0"/>
                <wp:positionH relativeFrom="margin">
                  <wp:posOffset>5257165</wp:posOffset>
                </wp:positionH>
                <wp:positionV relativeFrom="paragraph">
                  <wp:posOffset>27305</wp:posOffset>
                </wp:positionV>
                <wp:extent cx="496570" cy="382270"/>
                <wp:effectExtent l="0" t="0" r="0" b="17780"/>
                <wp:wrapSquare wrapText="bothSides"/>
                <wp:docPr id="748730066"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536192251"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74375953"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580A365" id="Group 20" o:spid="_x0000_s1026" style="position:absolute;margin-left:413.95pt;margin-top:2.15pt;width:39.1pt;height:30.1pt;z-index:252869632;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">
                  <v:imagedata r:id="rId16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11BA827D" w14:textId="77777777" w:rsidR="001D1CE6" w:rsidRPr="001D1CE6" w:rsidRDefault="001D1CE6" w:rsidP="001D1CE6">
      <w:pPr>
        <w:spacing w:line="259" w:lineRule="auto"/>
        <w:rPr>
          <w:rFonts w:ascii="Sakkal Majalla" w:hAnsi="Sakkal Majalla"/>
          <w:b/>
          <w:bCs/>
          <w:color w:val="C00000"/>
          <w:sz w:val="34"/>
          <w:rtl/>
        </w:rPr>
      </w:pPr>
    </w:p>
    <w:p w14:paraId="5EDFE8EB"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عندما يشارك أحد المتدربين تجربة شخصية مرتبطة بموضوع التدريب، يمكنك:</w:t>
      </w:r>
    </w:p>
    <w:p w14:paraId="4EF769B2"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شكره على المشاركة وإبراز القيمة في تجربته.</w:t>
      </w:r>
    </w:p>
    <w:p w14:paraId="049EA1D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طلب تعليقات من بقية المجموعة على هذه التجربة.</w:t>
      </w:r>
    </w:p>
    <w:p w14:paraId="54B37638"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استخلاص الدروس المستفادة وربطها بالمفاهيم النظرية.</w:t>
      </w:r>
    </w:p>
    <w:p w14:paraId="03CB164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توثيق هذه التجربة كدراسة حالة يمكن الاستفادة منها لاحقاً.</w:t>
      </w:r>
    </w:p>
    <w:p w14:paraId="2121F2F7" w14:textId="77777777" w:rsidR="001F23F1" w:rsidRPr="001D1CE6" w:rsidRDefault="001F23F1" w:rsidP="001F23F1">
      <w:pPr>
        <w:spacing w:line="259" w:lineRule="auto"/>
        <w:rPr>
          <w:rFonts w:ascii="Sakkal Majalla" w:hAnsi="Sakkal Majalla"/>
          <w:b/>
          <w:bCs/>
          <w:color w:val="008080"/>
          <w:sz w:val="34"/>
          <w:rtl/>
        </w:rPr>
      </w:pPr>
      <w:r w:rsidRPr="001D1CE6">
        <w:rPr>
          <w:rFonts w:ascii="Sakkal Majalla" w:hAnsi="Sakkal Majalla"/>
          <w:b/>
          <w:bCs/>
          <w:color w:val="008080"/>
          <w:sz w:val="34"/>
          <w:rtl/>
        </w:rPr>
        <w:t xml:space="preserve"> توظيف التكنولوجيا بذكاء</w:t>
      </w:r>
    </w:p>
    <w:p w14:paraId="2E72B36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في عصر التحول الرقمي، أظهرت الإحصائيات أن 65% من المتعلمين يفضلون التعلم البصري والتفاعلي باستخدام التكنولوجيا.</w:t>
      </w:r>
    </w:p>
    <w:p w14:paraId="0159C081"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الاستطلاعات الحية: </w:t>
      </w:r>
      <w:r w:rsidRPr="001F23F1">
        <w:rPr>
          <w:rFonts w:ascii="Sakkal Majalla" w:hAnsi="Sakkal Majalla"/>
          <w:sz w:val="34"/>
          <w:rtl/>
        </w:rPr>
        <w:t>استخدام تطبيقات للتصويت والاستطلاع السريع.</w:t>
      </w:r>
    </w:p>
    <w:p w14:paraId="6B3AC3EA"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منصات التعاون: </w:t>
      </w:r>
      <w:r w:rsidRPr="001F23F1">
        <w:rPr>
          <w:rFonts w:ascii="Sakkal Majalla" w:hAnsi="Sakkal Majalla"/>
          <w:sz w:val="34"/>
          <w:rtl/>
        </w:rPr>
        <w:t>توظيف أدوات العمل الجماعي عبر الإنترنت.</w:t>
      </w:r>
    </w:p>
    <w:p w14:paraId="487AEAE9"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الوسائط المتعددة: </w:t>
      </w:r>
      <w:r w:rsidRPr="001F23F1">
        <w:rPr>
          <w:rFonts w:ascii="Sakkal Majalla" w:hAnsi="Sakkal Majalla"/>
          <w:sz w:val="34"/>
          <w:rtl/>
        </w:rPr>
        <w:t>استثمار الفيديو والصوت والصور التفاعلية.</w:t>
      </w:r>
    </w:p>
    <w:p w14:paraId="2E92B840"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التغذية الراجعة الفورية: </w:t>
      </w:r>
      <w:r w:rsidRPr="001F23F1">
        <w:rPr>
          <w:rFonts w:ascii="Sakkal Majalla" w:hAnsi="Sakkal Majalla"/>
          <w:sz w:val="34"/>
          <w:rtl/>
        </w:rPr>
        <w:t>استخدام الأدوات الرقمية للحصول على آراء المتدربين بشكل سريع.</w:t>
      </w:r>
    </w:p>
    <w:p w14:paraId="4DB32D4A" w14:textId="5C9D16BA" w:rsidR="001F23F1" w:rsidRPr="001F23F1" w:rsidRDefault="001F23F1" w:rsidP="009B21D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17DBF81" wp14:editId="7192436C">
                <wp:extent cx="5578240" cy="870789"/>
                <wp:effectExtent l="0" t="0" r="22860" b="24765"/>
                <wp:docPr id="131876386"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76094288"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52839074" name="مجموعة 39"/>
                        <wpg:cNvGrpSpPr/>
                        <wpg:grpSpPr>
                          <a:xfrm>
                            <a:off x="1" y="0"/>
                            <a:ext cx="5731509" cy="895349"/>
                            <a:chOff x="0" y="0"/>
                            <a:chExt cx="5878196" cy="918845"/>
                          </a:xfrm>
                        </wpg:grpSpPr>
                        <wpg:grpSp>
                          <wpg:cNvPr id="1901442657" name="مجموعة 40"/>
                          <wpg:cNvGrpSpPr/>
                          <wpg:grpSpPr>
                            <a:xfrm>
                              <a:off x="0" y="0"/>
                              <a:ext cx="5878196" cy="918845"/>
                              <a:chOff x="0" y="0"/>
                              <a:chExt cx="6240348" cy="919070"/>
                            </a:xfrm>
                          </wpg:grpSpPr>
                          <wpg:grpSp>
                            <wpg:cNvPr id="223092576" name="مجموعة 41"/>
                            <wpg:cNvGrpSpPr/>
                            <wpg:grpSpPr>
                              <a:xfrm>
                                <a:off x="0" y="169208"/>
                                <a:ext cx="5433072" cy="580613"/>
                                <a:chOff x="0" y="169208"/>
                                <a:chExt cx="5433072" cy="580613"/>
                              </a:xfrm>
                            </wpg:grpSpPr>
                            <wps:wsp>
                              <wps:cNvPr id="195576090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934967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754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9520847" name="مربع نص 41"/>
                          <wps:cNvSpPr txBox="1"/>
                          <wps:spPr>
                            <a:xfrm>
                              <a:off x="159679" y="256611"/>
                              <a:ext cx="4851305" cy="398676"/>
                            </a:xfrm>
                            <a:prstGeom prst="rect">
                              <a:avLst/>
                            </a:prstGeom>
                            <a:noFill/>
                          </wps:spPr>
                          <wps:txbx>
                            <w:txbxContent>
                              <w:p w14:paraId="18487483" w14:textId="4BDF38BE" w:rsidR="001F23F1" w:rsidRDefault="009B21D1" w:rsidP="001F23F1">
                                <w:pPr>
                                  <w:rPr>
                                    <w:rFonts w:eastAsia="Calibri" w:hAnsi="Adobe Arabic" w:cs="Adobe Arabic"/>
                                    <w:b/>
                                    <w:bCs/>
                                    <w:color w:val="FFFFFF"/>
                                    <w:kern w:val="24"/>
                                    <w:sz w:val="36"/>
                                    <w:szCs w:val="36"/>
                                    <w:lang w:bidi="ar-EG"/>
                                  </w:rPr>
                                </w:pPr>
                                <w:r w:rsidRPr="009B21D1">
                                  <w:rPr>
                                    <w:rFonts w:eastAsia="Calibri" w:hAnsi="Adobe Arabic" w:cs="Adobe Arabic"/>
                                    <w:b/>
                                    <w:bCs/>
                                    <w:color w:val="FFFFFF"/>
                                    <w:kern w:val="24"/>
                                    <w:sz w:val="36"/>
                                    <w:szCs w:val="36"/>
                                    <w:rtl/>
                                    <w:lang w:bidi="ar-EG"/>
                                  </w:rPr>
                                  <w:t>كيف أحوّل نقاط الضعف لتصبح نقاط قوة؟</w:t>
                                </w:r>
                              </w:p>
                            </w:txbxContent>
                          </wps:txbx>
                          <wps:bodyPr wrap="square" rtlCol="1">
                            <a:spAutoFit/>
                          </wps:bodyPr>
                        </wps:wsp>
                      </wpg:grpSp>
                    </wpg:wgp>
                  </a:graphicData>
                </a:graphic>
              </wp:inline>
            </w:drawing>
          </mc:Choice>
          <mc:Fallback>
            <w:pict>
              <v:group w14:anchorId="117DBF81" id="_x0000_s2110"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">
                <v:shape id="صورة 38" o:spid="_x0000_s211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">
                  <v:imagedata r:id="rId60" o:title=""/>
                </v:shape>
                <v:group id="مجموعة 39" o:spid="_x0000_s21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">
                  <v:group id="_x0000_s21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">
                    <v:group id="مجموعة 41" o:spid="_x0000_s21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">
                      <v:shape id="شكل حر 42" o:spid="_x0000_s21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" fillcolor="#168489" stroked="f" strokeweight="1pt">
                        <v:stroke joinstyle="miter"/>
                      </v:roundrect>
                    </v:group>
                    <v:oval id="شكل بيضاوي 44" o:spid="_x0000_s21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" filled="f" strokecolor="#a5a5a5 [2092]" strokeweight="1pt">
                      <v:stroke joinstyle="miter"/>
                    </v:oval>
                  </v:group>
                  <v:shape id="مربع نص 41" o:spid="_x0000_s2118"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" filled="f" stroked="f">
                    <v:textbox style="mso-fit-shape-to-text:t">
                      <w:txbxContent>
                        <w:p w14:paraId="18487483" w14:textId="4BDF38BE" w:rsidR="001F23F1" w:rsidRDefault="009B21D1" w:rsidP="001F23F1">
                          <w:pPr>
                            <w:rPr>
                              <w:rFonts w:eastAsia="Calibri" w:hAnsi="Adobe Arabic" w:cs="Adobe Arabic"/>
                              <w:b/>
                              <w:bCs/>
                              <w:color w:val="FFFFFF"/>
                              <w:kern w:val="24"/>
                              <w:sz w:val="36"/>
                              <w:szCs w:val="36"/>
                              <w:lang w:bidi="ar-EG"/>
                            </w:rPr>
                          </w:pPr>
                          <w:r w:rsidRPr="009B21D1">
                            <w:rPr>
                              <w:rFonts w:eastAsia="Calibri" w:hAnsi="Adobe Arabic" w:cs="Adobe Arabic"/>
                              <w:b/>
                              <w:bCs/>
                              <w:color w:val="FFFFFF"/>
                              <w:kern w:val="24"/>
                              <w:sz w:val="36"/>
                              <w:szCs w:val="36"/>
                              <w:rtl/>
                              <w:lang w:bidi="ar-EG"/>
                            </w:rPr>
                            <w:t>كيف أحوّل نقاط الضعف لتصبح نقاط قوة؟</w:t>
                          </w:r>
                        </w:p>
                      </w:txbxContent>
                    </v:textbox>
                  </v:shape>
                </v:group>
                <w10:anchorlock/>
              </v:group>
            </w:pict>
          </mc:Fallback>
        </mc:AlternateContent>
      </w:r>
    </w:p>
    <w:p w14:paraId="5FAC757F" w14:textId="77777777" w:rsidR="001F23F1" w:rsidRPr="009B21D1" w:rsidRDefault="001F23F1" w:rsidP="001F23F1">
      <w:pPr>
        <w:spacing w:line="259" w:lineRule="auto"/>
        <w:rPr>
          <w:rFonts w:ascii="Sakkal Majalla" w:hAnsi="Sakkal Majalla"/>
          <w:b/>
          <w:bCs/>
          <w:color w:val="008080"/>
          <w:sz w:val="34"/>
          <w:rtl/>
        </w:rPr>
      </w:pPr>
      <w:r w:rsidRPr="009B21D1">
        <w:rPr>
          <w:rFonts w:ascii="Sakkal Majalla" w:hAnsi="Sakkal Majalla"/>
          <w:b/>
          <w:bCs/>
          <w:color w:val="008080"/>
          <w:sz w:val="34"/>
          <w:rtl/>
        </w:rPr>
        <w:t>تحويل التوتر إلى طاقة إيجابية</w:t>
      </w:r>
    </w:p>
    <w:p w14:paraId="762465F8"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يقول علماء النفس إن 75% من المتحدثين يشعرون بالتوتر قبل وأثناء العرض التقديمي، لكن الفرق بين المحترفين والمبتدئين هو كيفية التعامل مع هذا التوتر.</w:t>
      </w:r>
    </w:p>
    <w:p w14:paraId="5471621F" w14:textId="15237EDF" w:rsidR="007457F1" w:rsidRPr="001F23F1" w:rsidRDefault="007457F1" w:rsidP="007457F1">
      <w:pPr>
        <w:spacing w:line="259" w:lineRule="auto"/>
        <w:jc w:val="center"/>
        <w:rPr>
          <w:rFonts w:ascii="Sakkal Majalla" w:hAnsi="Sakkal Majalla"/>
          <w:sz w:val="34"/>
          <w:rtl/>
        </w:rPr>
      </w:pPr>
      <w:r w:rsidRPr="007457F1">
        <w:rPr>
          <w:rFonts w:ascii="Sakkal Majalla" w:hAnsi="Sakkal Majalla"/>
          <w:noProof/>
          <w:sz w:val="34"/>
        </w:rPr>
        <mc:AlternateContent>
          <mc:Choice Requires="wpg">
            <w:drawing>
              <wp:inline distT="0" distB="0" distL="0" distR="0" wp14:anchorId="0DC6F7F9" wp14:editId="5B1E4D1A">
                <wp:extent cx="5816210" cy="1719870"/>
                <wp:effectExtent l="0" t="0" r="0" b="0"/>
                <wp:docPr id="6" name="مجموعة 5">
                  <a:extLst xmlns:a="http://schemas.openxmlformats.org/drawingml/2006/main">
                    <a:ext uri="{FF2B5EF4-FFF2-40B4-BE49-F238E27FC236}">
                      <a16:creationId xmlns:a16="http://schemas.microsoft.com/office/drawing/2014/main" id="{53A66B1E-E5BF-09AE-AFFD-4EC0497CD54A}"/>
                    </a:ext>
                  </a:extLst>
                </wp:docPr>
                <wp:cNvGraphicFramePr/>
                <a:graphic xmlns:a="http://schemas.openxmlformats.org/drawingml/2006/main">
                  <a:graphicData uri="http://schemas.microsoft.com/office/word/2010/wordprocessingGroup">
                    <wpg:wgp>
                      <wpg:cNvGrpSpPr/>
                      <wpg:grpSpPr>
                        <a:xfrm>
                          <a:off x="0" y="0"/>
                          <a:ext cx="5816210" cy="1719870"/>
                          <a:chOff x="0" y="0"/>
                          <a:chExt cx="6394550" cy="1890886"/>
                        </a:xfrm>
                      </wpg:grpSpPr>
                      <wpg:grpSp>
                        <wpg:cNvPr id="1869668746" name="Group 275">
                          <a:extLst>
                            <a:ext uri="{FF2B5EF4-FFF2-40B4-BE49-F238E27FC236}">
                              <a16:creationId xmlns:a16="http://schemas.microsoft.com/office/drawing/2014/main" id="{1EDC7EC2-3521-93A8-20AC-3506ADC1746C}"/>
                            </a:ext>
                          </a:extLst>
                        </wpg:cNvPr>
                        <wpg:cNvGrpSpPr/>
                        <wpg:grpSpPr>
                          <a:xfrm>
                            <a:off x="0" y="0"/>
                            <a:ext cx="6394550" cy="1890886"/>
                            <a:chOff x="0" y="0"/>
                            <a:chExt cx="6394550" cy="1890886"/>
                          </a:xfrm>
                        </wpg:grpSpPr>
                        <wps:wsp>
                          <wps:cNvPr id="346336844" name="Oval 280">
                            <a:extLst>
                              <a:ext uri="{FF2B5EF4-FFF2-40B4-BE49-F238E27FC236}">
                                <a16:creationId xmlns:a16="http://schemas.microsoft.com/office/drawing/2014/main" id="{2F63E407-9600-245A-4572-B510535485D3}"/>
                              </a:ext>
                            </a:extLst>
                          </wps:cNvPr>
                          <wps:cNvSpPr/>
                          <wps:spPr>
                            <a:xfrm>
                              <a:off x="317154" y="0"/>
                              <a:ext cx="824982" cy="824982"/>
                            </a:xfrm>
                            <a:prstGeom prst="ellipse">
                              <a:avLst/>
                            </a:prstGeom>
                            <a:solidFill>
                              <a:srgbClr val="A0C9CA"/>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53343686" name="Oval 281">
                            <a:extLst>
                              <a:ext uri="{FF2B5EF4-FFF2-40B4-BE49-F238E27FC236}">
                                <a16:creationId xmlns:a16="http://schemas.microsoft.com/office/drawing/2014/main" id="{A9613096-5F6F-5F69-03D2-D5CD845F3CC4}"/>
                              </a:ext>
                            </a:extLst>
                          </wps:cNvPr>
                          <wps:cNvSpPr/>
                          <wps:spPr>
                            <a:xfrm>
                              <a:off x="1963041" y="0"/>
                              <a:ext cx="824982" cy="82498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23451603" name="Oval 282">
                            <a:extLst>
                              <a:ext uri="{FF2B5EF4-FFF2-40B4-BE49-F238E27FC236}">
                                <a16:creationId xmlns:a16="http://schemas.microsoft.com/office/drawing/2014/main" id="{FA264261-7B0C-74F2-F8CC-434C7530C67A}"/>
                              </a:ext>
                            </a:extLst>
                          </wps:cNvPr>
                          <wps:cNvSpPr/>
                          <wps:spPr>
                            <a:xfrm>
                              <a:off x="3607727" y="0"/>
                              <a:ext cx="824982" cy="824982"/>
                            </a:xfrm>
                            <a:prstGeom prst="ellipse">
                              <a:avLst/>
                            </a:prstGeom>
                            <a:solidFill>
                              <a:srgbClr val="BFBFBF"/>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8118111" name="Oval 283">
                            <a:extLst>
                              <a:ext uri="{FF2B5EF4-FFF2-40B4-BE49-F238E27FC236}">
                                <a16:creationId xmlns:a16="http://schemas.microsoft.com/office/drawing/2014/main" id="{E625A9D0-2FC3-94F1-135D-6D6FD7348AE3}"/>
                              </a:ext>
                            </a:extLst>
                          </wps:cNvPr>
                          <wps:cNvSpPr/>
                          <wps:spPr>
                            <a:xfrm>
                              <a:off x="5244291" y="0"/>
                              <a:ext cx="824982" cy="82498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2147389753" name="Group 3">
                            <a:extLst>
                              <a:ext uri="{FF2B5EF4-FFF2-40B4-BE49-F238E27FC236}">
                                <a16:creationId xmlns:a16="http://schemas.microsoft.com/office/drawing/2014/main" id="{54332C43-248A-C9CE-2F30-5B467B417F7B}"/>
                              </a:ext>
                            </a:extLst>
                          </wpg:cNvPr>
                          <wpg:cNvGrpSpPr/>
                          <wpg:grpSpPr>
                            <a:xfrm>
                              <a:off x="4935259" y="573801"/>
                              <a:ext cx="1459291" cy="1317085"/>
                              <a:chOff x="4935259" y="573801"/>
                              <a:chExt cx="1243664" cy="863606"/>
                            </a:xfrm>
                          </wpg:grpSpPr>
                          <wps:wsp>
                            <wps:cNvPr id="1199676505" name="Freeform 4">
                              <a:extLst>
                                <a:ext uri="{FF2B5EF4-FFF2-40B4-BE49-F238E27FC236}">
                                  <a16:creationId xmlns:a16="http://schemas.microsoft.com/office/drawing/2014/main" id="{86FD49AC-FB25-6725-F95D-946DC6226769}"/>
                                </a:ext>
                              </a:extLst>
                            </wps:cNvPr>
                            <wps:cNvSpPr/>
                            <wps:spPr>
                              <a:xfrm>
                                <a:off x="4935259"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407726091" name="TextBox 5">
                              <a:extLst>
                                <a:ext uri="{FF2B5EF4-FFF2-40B4-BE49-F238E27FC236}">
                                  <a16:creationId xmlns:a16="http://schemas.microsoft.com/office/drawing/2014/main" id="{2AC548F8-8FDA-867E-5275-C83543A28AC9}"/>
                                </a:ext>
                              </a:extLst>
                            </wps:cNvPr>
                            <wps:cNvSpPr txBox="1"/>
                            <wps:spPr>
                              <a:xfrm>
                                <a:off x="4935259" y="592851"/>
                                <a:ext cx="1243664" cy="844556"/>
                              </a:xfrm>
                              <a:prstGeom prst="rect">
                                <a:avLst/>
                              </a:prstGeom>
                            </wps:spPr>
                            <wps:bodyPr lIns="24384" tIns="24384" rIns="24384" bIns="24384" rtlCol="0" anchor="ctr"/>
                          </wps:wsp>
                        </wpg:grpSp>
                        <wpg:grpSp>
                          <wpg:cNvPr id="1121486969" name="Group 7">
                            <a:extLst>
                              <a:ext uri="{FF2B5EF4-FFF2-40B4-BE49-F238E27FC236}">
                                <a16:creationId xmlns:a16="http://schemas.microsoft.com/office/drawing/2014/main" id="{540EF24D-9FC2-7CCC-7815-6896A37A4CE4}"/>
                              </a:ext>
                            </a:extLst>
                          </wpg:cNvPr>
                          <wpg:cNvGrpSpPr/>
                          <wpg:grpSpPr>
                            <a:xfrm>
                              <a:off x="3290573" y="573801"/>
                              <a:ext cx="1459291" cy="1317085"/>
                              <a:chOff x="3290573" y="573801"/>
                              <a:chExt cx="1243664" cy="863606"/>
                            </a:xfrm>
                          </wpg:grpSpPr>
                          <wps:wsp>
                            <wps:cNvPr id="1757376658" name="Freeform 8">
                              <a:extLst>
                                <a:ext uri="{FF2B5EF4-FFF2-40B4-BE49-F238E27FC236}">
                                  <a16:creationId xmlns:a16="http://schemas.microsoft.com/office/drawing/2014/main" id="{18D30B4A-FCFB-65EA-5802-B54F8ADFCE3D}"/>
                                </a:ext>
                              </a:extLst>
                            </wps:cNvPr>
                            <wps:cNvSpPr/>
                            <wps:spPr>
                              <a:xfrm>
                                <a:off x="3290573"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227113920" name="TextBox 9">
                              <a:extLst>
                                <a:ext uri="{FF2B5EF4-FFF2-40B4-BE49-F238E27FC236}">
                                  <a16:creationId xmlns:a16="http://schemas.microsoft.com/office/drawing/2014/main" id="{DDF99658-0A6A-86FA-C695-2318C5A1A452}"/>
                                </a:ext>
                              </a:extLst>
                            </wps:cNvPr>
                            <wps:cNvSpPr txBox="1"/>
                            <wps:spPr>
                              <a:xfrm>
                                <a:off x="3290573" y="592851"/>
                                <a:ext cx="1243664" cy="844556"/>
                              </a:xfrm>
                              <a:prstGeom prst="rect">
                                <a:avLst/>
                              </a:prstGeom>
                            </wps:spPr>
                            <wps:bodyPr lIns="24384" tIns="24384" rIns="24384" bIns="24384" rtlCol="0" anchor="ctr"/>
                          </wps:wsp>
                        </wpg:grpSp>
                        <wpg:grpSp>
                          <wpg:cNvPr id="2107322123" name="Group 11">
                            <a:extLst>
                              <a:ext uri="{FF2B5EF4-FFF2-40B4-BE49-F238E27FC236}">
                                <a16:creationId xmlns:a16="http://schemas.microsoft.com/office/drawing/2014/main" id="{1A1EE116-BCA9-BDFA-478A-76D6410FEA82}"/>
                              </a:ext>
                            </a:extLst>
                          </wpg:cNvPr>
                          <wpg:cNvGrpSpPr/>
                          <wpg:grpSpPr>
                            <a:xfrm>
                              <a:off x="1644686" y="573801"/>
                              <a:ext cx="1459291" cy="1317085"/>
                              <a:chOff x="1644686" y="573801"/>
                              <a:chExt cx="1243664" cy="863606"/>
                            </a:xfrm>
                          </wpg:grpSpPr>
                          <wps:wsp>
                            <wps:cNvPr id="437409376" name="Freeform 12">
                              <a:extLst>
                                <a:ext uri="{FF2B5EF4-FFF2-40B4-BE49-F238E27FC236}">
                                  <a16:creationId xmlns:a16="http://schemas.microsoft.com/office/drawing/2014/main" id="{FA36A392-2B13-B2B1-B03D-E34A939DB556}"/>
                                </a:ext>
                              </a:extLst>
                            </wps:cNvPr>
                            <wps:cNvSpPr/>
                            <wps:spPr>
                              <a:xfrm>
                                <a:off x="1644686"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903214223" name="TextBox 13">
                              <a:extLst>
                                <a:ext uri="{FF2B5EF4-FFF2-40B4-BE49-F238E27FC236}">
                                  <a16:creationId xmlns:a16="http://schemas.microsoft.com/office/drawing/2014/main" id="{54274F0C-8D20-25EB-BA49-4406B42D23B4}"/>
                                </a:ext>
                              </a:extLst>
                            </wps:cNvPr>
                            <wps:cNvSpPr txBox="1"/>
                            <wps:spPr>
                              <a:xfrm>
                                <a:off x="1644686" y="592851"/>
                                <a:ext cx="1243664" cy="844556"/>
                              </a:xfrm>
                              <a:prstGeom prst="rect">
                                <a:avLst/>
                              </a:prstGeom>
                            </wps:spPr>
                            <wps:bodyPr lIns="24384" tIns="24384" rIns="24384" bIns="24384" rtlCol="0" anchor="ctr"/>
                          </wps:wsp>
                        </wpg:grpSp>
                        <wpg:grpSp>
                          <wpg:cNvPr id="1129895050" name="Group 15">
                            <a:extLst>
                              <a:ext uri="{FF2B5EF4-FFF2-40B4-BE49-F238E27FC236}">
                                <a16:creationId xmlns:a16="http://schemas.microsoft.com/office/drawing/2014/main" id="{65BF10C4-8CF5-C41C-48F6-F98FCC56A571}"/>
                              </a:ext>
                            </a:extLst>
                          </wpg:cNvPr>
                          <wpg:cNvGrpSpPr/>
                          <wpg:grpSpPr>
                            <a:xfrm>
                              <a:off x="0" y="573801"/>
                              <a:ext cx="1459291" cy="1317085"/>
                              <a:chOff x="0" y="573801"/>
                              <a:chExt cx="1243664" cy="863606"/>
                            </a:xfrm>
                          </wpg:grpSpPr>
                          <wps:wsp>
                            <wps:cNvPr id="286150283" name="Freeform 16">
                              <a:extLst>
                                <a:ext uri="{FF2B5EF4-FFF2-40B4-BE49-F238E27FC236}">
                                  <a16:creationId xmlns:a16="http://schemas.microsoft.com/office/drawing/2014/main" id="{0A04EC8C-F29C-B67F-3B0D-44CFE0A9E89F}"/>
                                </a:ext>
                              </a:extLst>
                            </wps:cNvPr>
                            <wps:cNvSpPr/>
                            <wps:spPr>
                              <a:xfrm>
                                <a:off x="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413953068" name="TextBox 17">
                              <a:extLst>
                                <a:ext uri="{FF2B5EF4-FFF2-40B4-BE49-F238E27FC236}">
                                  <a16:creationId xmlns:a16="http://schemas.microsoft.com/office/drawing/2014/main" id="{92A2E8A0-B009-3A15-6283-20457B1E303D}"/>
                                </a:ext>
                              </a:extLst>
                            </wps:cNvPr>
                            <wps:cNvSpPr txBox="1"/>
                            <wps:spPr>
                              <a:xfrm>
                                <a:off x="0" y="592851"/>
                                <a:ext cx="1243664" cy="844556"/>
                              </a:xfrm>
                              <a:prstGeom prst="rect">
                                <a:avLst/>
                              </a:prstGeom>
                            </wps:spPr>
                            <wps:bodyPr lIns="24384" tIns="24384" rIns="24384" bIns="24384" rtlCol="0" anchor="ctr"/>
                          </wps:wsp>
                        </wpg:grpSp>
                        <wps:wsp>
                          <wps:cNvPr id="1740994843" name="TextBox 43">
                            <a:extLst>
                              <a:ext uri="{FF2B5EF4-FFF2-40B4-BE49-F238E27FC236}">
                                <a16:creationId xmlns:a16="http://schemas.microsoft.com/office/drawing/2014/main" id="{0E8C91A8-C733-FA84-841D-81022538B4F9}"/>
                              </a:ext>
                            </a:extLst>
                          </wps:cNvPr>
                          <wps:cNvSpPr txBox="1"/>
                          <wps:spPr>
                            <a:xfrm>
                              <a:off x="5150968" y="913448"/>
                              <a:ext cx="1027873" cy="733157"/>
                            </a:xfrm>
                            <a:prstGeom prst="rect">
                              <a:avLst/>
                            </a:prstGeom>
                          </wps:spPr>
                          <wps:txbx>
                            <w:txbxContent>
                              <w:p w14:paraId="1D56BAA6"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التنفس العميق</w:t>
                                </w:r>
                              </w:p>
                            </w:txbxContent>
                          </wps:txbx>
                          <wps:bodyPr wrap="square" lIns="0" tIns="0" rIns="0" bIns="0" rtlCol="0" anchor="t">
                            <a:spAutoFit/>
                          </wps:bodyPr>
                        </wps:wsp>
                        <wps:wsp>
                          <wps:cNvPr id="900127107" name="TextBox 44">
                            <a:extLst>
                              <a:ext uri="{FF2B5EF4-FFF2-40B4-BE49-F238E27FC236}">
                                <a16:creationId xmlns:a16="http://schemas.microsoft.com/office/drawing/2014/main" id="{83E41097-ABFC-B25B-B718-C9469588619C}"/>
                              </a:ext>
                            </a:extLst>
                          </wps:cNvPr>
                          <wps:cNvSpPr txBox="1"/>
                          <wps:spPr>
                            <a:xfrm>
                              <a:off x="3467208" y="913448"/>
                              <a:ext cx="1106020" cy="733157"/>
                            </a:xfrm>
                            <a:prstGeom prst="rect">
                              <a:avLst/>
                            </a:prstGeom>
                          </wps:spPr>
                          <wps:txbx>
                            <w:txbxContent>
                              <w:p w14:paraId="234342DB"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إعادة تأطير التوتر</w:t>
                                </w:r>
                              </w:p>
                            </w:txbxContent>
                          </wps:txbx>
                          <wps:bodyPr lIns="0" tIns="0" rIns="0" bIns="0" rtlCol="0" anchor="t">
                            <a:spAutoFit/>
                          </wps:bodyPr>
                        </wps:wsp>
                        <wps:wsp>
                          <wps:cNvPr id="1155022641" name="TextBox 45">
                            <a:extLst>
                              <a:ext uri="{FF2B5EF4-FFF2-40B4-BE49-F238E27FC236}">
                                <a16:creationId xmlns:a16="http://schemas.microsoft.com/office/drawing/2014/main" id="{CE681A78-218C-3386-194F-B531B669AC67}"/>
                              </a:ext>
                            </a:extLst>
                          </wps:cNvPr>
                          <wps:cNvSpPr txBox="1"/>
                          <wps:spPr>
                            <a:xfrm>
                              <a:off x="1715196" y="913448"/>
                              <a:ext cx="1318271" cy="366579"/>
                            </a:xfrm>
                            <a:prstGeom prst="rect">
                              <a:avLst/>
                            </a:prstGeom>
                          </wps:spPr>
                          <wps:txbx>
                            <w:txbxContent>
                              <w:p w14:paraId="66688926"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التحضير الزائد</w:t>
                                </w:r>
                              </w:p>
                            </w:txbxContent>
                          </wps:txbx>
                          <wps:bodyPr wrap="square" lIns="0" tIns="0" rIns="0" bIns="0" rtlCol="0" anchor="t">
                            <a:spAutoFit/>
                          </wps:bodyPr>
                        </wps:wsp>
                        <wps:wsp>
                          <wps:cNvPr id="1564482010" name="TextBox 46">
                            <a:extLst>
                              <a:ext uri="{FF2B5EF4-FFF2-40B4-BE49-F238E27FC236}">
                                <a16:creationId xmlns:a16="http://schemas.microsoft.com/office/drawing/2014/main" id="{3FC71B85-2267-B87E-B4D1-C9AE66EE68A0}"/>
                              </a:ext>
                            </a:extLst>
                          </wps:cNvPr>
                          <wps:cNvSpPr txBox="1"/>
                          <wps:spPr>
                            <a:xfrm>
                              <a:off x="155700" y="913448"/>
                              <a:ext cx="1147892" cy="733157"/>
                            </a:xfrm>
                            <a:prstGeom prst="rect">
                              <a:avLst/>
                            </a:prstGeom>
                          </wps:spPr>
                          <wps:txbx>
                            <w:txbxContent>
                              <w:p w14:paraId="53625C7B"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ممارسة الوعي الذاتي</w:t>
                                </w:r>
                              </w:p>
                            </w:txbxContent>
                          </wps:txbx>
                          <wps:bodyPr lIns="0" tIns="0" rIns="0" bIns="0" rtlCol="0" anchor="t">
                            <a:spAutoFit/>
                          </wps:bodyPr>
                        </wps:wsp>
                      </wpg:grpSp>
                      <wps:wsp>
                        <wps:cNvPr id="456881655" name="TextBox 52">
                          <a:extLst>
                            <a:ext uri="{FF2B5EF4-FFF2-40B4-BE49-F238E27FC236}">
                              <a16:creationId xmlns:a16="http://schemas.microsoft.com/office/drawing/2014/main" id="{943D67F3-345E-A45B-5E2E-BED7612CA8A4}"/>
                            </a:ext>
                          </a:extLst>
                        </wps:cNvPr>
                        <wps:cNvSpPr txBox="1"/>
                        <wps:spPr>
                          <a:xfrm>
                            <a:off x="5353824" y="190378"/>
                            <a:ext cx="538218" cy="310183"/>
                          </a:xfrm>
                          <a:prstGeom prst="rect">
                            <a:avLst/>
                          </a:prstGeom>
                        </wps:spPr>
                        <wps:txbx>
                          <w:txbxContent>
                            <w:p w14:paraId="7F82C72D"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01</w:t>
                              </w:r>
                            </w:p>
                          </w:txbxContent>
                        </wps:txbx>
                        <wps:bodyPr wrap="square" lIns="0" tIns="0" rIns="0" bIns="0" rtlCol="0" anchor="t">
                          <a:spAutoFit/>
                        </wps:bodyPr>
                      </wps:wsp>
                      <wps:wsp>
                        <wps:cNvPr id="110210903" name="TextBox 51">
                          <a:extLst>
                            <a:ext uri="{FF2B5EF4-FFF2-40B4-BE49-F238E27FC236}">
                              <a16:creationId xmlns:a16="http://schemas.microsoft.com/office/drawing/2014/main" id="{FB7AC6B0-BC33-3EF3-A4E9-7A847AFC840F}"/>
                            </a:ext>
                          </a:extLst>
                        </wps:cNvPr>
                        <wps:cNvSpPr txBox="1"/>
                        <wps:spPr>
                          <a:xfrm>
                            <a:off x="3727920" y="186704"/>
                            <a:ext cx="497077" cy="314164"/>
                          </a:xfrm>
                          <a:prstGeom prst="rect">
                            <a:avLst/>
                          </a:prstGeom>
                        </wps:spPr>
                        <wps:txbx>
                          <w:txbxContent>
                            <w:p w14:paraId="57200A26"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02</w:t>
                              </w:r>
                            </w:p>
                          </w:txbxContent>
                        </wps:txbx>
                        <wps:bodyPr wrap="square" lIns="0" tIns="0" rIns="0" bIns="0" rtlCol="0" anchor="t">
                          <a:spAutoFit/>
                        </wps:bodyPr>
                      </wps:wsp>
                      <wps:wsp>
                        <wps:cNvPr id="900317798" name="TextBox 49">
                          <a:extLst>
                            <a:ext uri="{FF2B5EF4-FFF2-40B4-BE49-F238E27FC236}">
                              <a16:creationId xmlns:a16="http://schemas.microsoft.com/office/drawing/2014/main" id="{13308E62-C617-4DF9-2DA6-600997C887D3}"/>
                            </a:ext>
                          </a:extLst>
                        </wps:cNvPr>
                        <wps:cNvSpPr txBox="1"/>
                        <wps:spPr>
                          <a:xfrm>
                            <a:off x="2069207" y="186704"/>
                            <a:ext cx="501964" cy="314164"/>
                          </a:xfrm>
                          <a:prstGeom prst="rect">
                            <a:avLst/>
                          </a:prstGeom>
                        </wps:spPr>
                        <wps:txbx>
                          <w:txbxContent>
                            <w:p w14:paraId="033236F0"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03</w:t>
                              </w:r>
                            </w:p>
                          </w:txbxContent>
                        </wps:txbx>
                        <wps:bodyPr wrap="square" lIns="0" tIns="0" rIns="0" bIns="0" rtlCol="0" anchor="t">
                          <a:spAutoFit/>
                        </wps:bodyPr>
                      </wps:wsp>
                      <wps:wsp>
                        <wps:cNvPr id="2147432608" name="TextBox 48">
                          <a:extLst>
                            <a:ext uri="{FF2B5EF4-FFF2-40B4-BE49-F238E27FC236}">
                              <a16:creationId xmlns:a16="http://schemas.microsoft.com/office/drawing/2014/main" id="{809B03BE-DFA7-379D-7D1C-3B9E0F27F57B}"/>
                            </a:ext>
                          </a:extLst>
                        </wps:cNvPr>
                        <wps:cNvSpPr txBox="1"/>
                        <wps:spPr>
                          <a:xfrm>
                            <a:off x="532233" y="186800"/>
                            <a:ext cx="446188" cy="310183"/>
                          </a:xfrm>
                          <a:prstGeom prst="rect">
                            <a:avLst/>
                          </a:prstGeom>
                        </wps:spPr>
                        <wps:txbx>
                          <w:txbxContent>
                            <w:p w14:paraId="38725494"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04</w:t>
                              </w:r>
                            </w:p>
                          </w:txbxContent>
                        </wps:txbx>
                        <wps:bodyPr wrap="square" lIns="0" tIns="0" rIns="0" bIns="0" rtlCol="0" anchor="t">
                          <a:spAutoFit/>
                        </wps:bodyPr>
                      </wps:wsp>
                    </wpg:wgp>
                  </a:graphicData>
                </a:graphic>
              </wp:inline>
            </w:drawing>
          </mc:Choice>
          <mc:Fallback>
            <w:pict>
              <v:group w14:anchorId="0DC6F7F9" id="مجموعة 5" o:spid="_x0000_s2119" style="width:457.95pt;height:135.4pt;mso-position-horizontal-relative:char;mso-position-vertical-relative:line" coordsize="63945,18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">
                <v:group id="Group 275" o:spid="_x0000_s2120" style="position:absolute;width:63945;height:18908" coordsize="63945,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">
                  <v:oval id="Oval 280" o:spid="_x0000_s2121" style="position:absolute;left:3171;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" fillcolor="#a0c9ca" strokecolor="#a0c9ca" strokeweight="1pt">
                    <v:stroke joinstyle="miter"/>
                  </v:oval>
                  <v:oval id="Oval 281" o:spid="_x0000_s2122" style="position:absolute;left:19630;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" fillcolor="#ffd366" strokecolor="#ffd366" strokeweight="1pt">
                    <v:stroke joinstyle="miter"/>
                  </v:oval>
                  <v:oval id="Oval 282" o:spid="_x0000_s2123" style="position:absolute;left:36077;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" fillcolor="#bfbfbf" strokecolor="#bfbfbf" strokeweight="1pt">
                    <v:stroke joinstyle="miter"/>
                  </v:oval>
                  <v:oval id="Oval 283" o:spid="_x0000_s2124" style="position:absolute;left:52442;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" fillcolor="#168489" strokecolor="#168489" strokeweight="1pt">
                    <v:stroke joinstyle="miter"/>
                  </v:oval>
                  <v:group id="_x0000_s2125" style="position:absolute;left:49352;top:5738;width:14593;height:13170" coordorigin="49352,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">
                    <v:shape id="Freeform 4" o:spid="_x0000_s2126" style="position:absolute;left:49352;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" path="m62576,l1181088,v16596,,32513,6593,44248,18328c1237071,30064,1243664,45980,1243664,62576r,738454c1243664,835590,1215648,863606,1181088,863606r-1118512,c28016,863606,,835590,,801030l,62576c,28016,28016,,62576,xe" fillcolor="#ddf1f0" stroked="f">
                      <v:path arrowok="t"/>
                    </v:shape>
                    <v:shape id="TextBox 5" o:spid="_x0000_s2127" type="#_x0000_t202" style="position:absolute;left:49352;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" filled="f" stroked="f">
                      <v:textbox inset="1.92pt,1.92pt,1.92pt,1.92pt"/>
                    </v:shape>
                  </v:group>
                  <v:group id="Group 7" o:spid="_x0000_s2128" style="position:absolute;left:32905;top:5738;width:14593;height:13170" coordorigin="32905,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">
                    <v:shape id="Freeform 8" o:spid="_x0000_s2129" style="position:absolute;left:32905;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" path="m62576,l1181088,v16596,,32513,6593,44248,18328c1237071,30064,1243664,45980,1243664,62576r,738454c1243664,835590,1215648,863606,1181088,863606r-1118512,c28016,863606,,835590,,801030l,62576c,28016,28016,,62576,xe" fillcolor="#ddf1f0" stroked="f">
                      <v:path arrowok="t"/>
                    </v:shape>
                    <v:shape id="TextBox 9" o:spid="_x0000_s2130" type="#_x0000_t202" style="position:absolute;left:32905;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" filled="f" stroked="f">
                      <v:textbox inset="1.92pt,1.92pt,1.92pt,1.92pt"/>
                    </v:shape>
                  </v:group>
                  <v:group id="Group 11" o:spid="_x0000_s2131" style="position:absolute;left:16446;top:5738;width:14593;height:13170" coordorigin="16446,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">
                    <v:shape id="Freeform 12" o:spid="_x0000_s2132" style="position:absolute;left:16446;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" path="m62576,l1181088,v16596,,32513,6593,44248,18328c1237071,30064,1243664,45980,1243664,62576r,738454c1243664,835590,1215648,863606,1181088,863606r-1118512,c28016,863606,,835590,,801030l,62576c,28016,28016,,62576,xe" fillcolor="#ddf1f0" stroked="f">
                      <v:path arrowok="t"/>
                    </v:shape>
                    <v:shape id="TextBox 13" o:spid="_x0000_s2133" type="#_x0000_t202" style="position:absolute;left:16446;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" filled="f" stroked="f">
                      <v:textbox inset="1.92pt,1.92pt,1.92pt,1.92pt"/>
                    </v:shape>
                  </v:group>
                  <v:group id="Group 15" o:spid="_x0000_s2134" style="position:absolute;top:5738;width:14592;height:13170" coordorigin=",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">
                    <v:shape id="Freeform 16" o:spid="_x0000_s2135" style="position:absolute;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" path="m62576,l1181088,v16596,,32513,6593,44248,18328c1237071,30064,1243664,45980,1243664,62576r,738454c1243664,835590,1215648,863606,1181088,863606r-1118512,c28016,863606,,835590,,801030l,62576c,28016,28016,,62576,xe" fillcolor="#ddf1f0" stroked="f">
                      <v:path arrowok="t"/>
                    </v:shape>
                    <v:shape id="TextBox 17" o:spid="_x0000_s2136" type="#_x0000_t202" style="position:absolute;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" filled="f" stroked="f">
                      <v:textbox inset="1.92pt,1.92pt,1.92pt,1.92pt"/>
                    </v:shape>
                  </v:group>
                  <v:shape id="TextBox 43" o:spid="_x0000_s2137" type="#_x0000_t202" style="position:absolute;left:51509;top:9134;width:10279;height:7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" filled="f" stroked="f">
                    <v:textbox style="mso-fit-shape-to-text:t" inset="0,0,0,0">
                      <w:txbxContent>
                        <w:p w14:paraId="1D56BAA6"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التنفس العميق</w:t>
                          </w:r>
                        </w:p>
                      </w:txbxContent>
                    </v:textbox>
                  </v:shape>
                  <v:shape id="TextBox 44" o:spid="_x0000_s2138" type="#_x0000_t202" style="position:absolute;left:34672;top:9134;width:11060;height:7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" filled="f" stroked="f">
                    <v:textbox style="mso-fit-shape-to-text:t" inset="0,0,0,0">
                      <w:txbxContent>
                        <w:p w14:paraId="234342DB"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إعادة تأطير التوتر</w:t>
                          </w:r>
                        </w:p>
                      </w:txbxContent>
                    </v:textbox>
                  </v:shape>
                  <v:shape id="TextBox 45" o:spid="_x0000_s2139" type="#_x0000_t202" style="position:absolute;left:17151;top:9134;width:13183;height:3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" filled="f" stroked="f">
                    <v:textbox style="mso-fit-shape-to-text:t" inset="0,0,0,0">
                      <w:txbxContent>
                        <w:p w14:paraId="66688926"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التحضير الزائد</w:t>
                          </w:r>
                        </w:p>
                      </w:txbxContent>
                    </v:textbox>
                  </v:shape>
                  <v:shape id="TextBox 46" o:spid="_x0000_s2140" type="#_x0000_t202" style="position:absolute;left:1557;top:9134;width:11478;height:7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" filled="f" stroked="f">
                    <v:textbox style="mso-fit-shape-to-text:t" inset="0,0,0,0">
                      <w:txbxContent>
                        <w:p w14:paraId="53625C7B" w14:textId="77777777" w:rsidR="007457F1" w:rsidRDefault="007457F1" w:rsidP="007457F1">
                          <w:pPr>
                            <w:bidi w:val="0"/>
                            <w:spacing w:line="525" w:lineRule="exact"/>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ممارسة الوعي الذاتي</w:t>
                          </w:r>
                        </w:p>
                      </w:txbxContent>
                    </v:textbox>
                  </v:shape>
                </v:group>
                <v:shape id="TextBox 52" o:spid="_x0000_s2141" type="#_x0000_t202" style="position:absolute;left:53538;top:1903;width:5382;height:3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" filled="f" stroked="f">
                  <v:textbox style="mso-fit-shape-to-text:t" inset="0,0,0,0">
                    <w:txbxContent>
                      <w:p w14:paraId="7F82C72D"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01</w:t>
                        </w:r>
                      </w:p>
                    </w:txbxContent>
                  </v:textbox>
                </v:shape>
                <v:shape id="TextBox 51" o:spid="_x0000_s2142" type="#_x0000_t202" style="position:absolute;left:37279;top:1867;width:4970;height:3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" filled="f" stroked="f">
                  <v:textbox style="mso-fit-shape-to-text:t" inset="0,0,0,0">
                    <w:txbxContent>
                      <w:p w14:paraId="57200A26"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02</w:t>
                        </w:r>
                      </w:p>
                    </w:txbxContent>
                  </v:textbox>
                </v:shape>
                <v:shape id="TextBox 49" o:spid="_x0000_s2143" type="#_x0000_t202" style="position:absolute;left:20692;top:1867;width:5019;height:3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" filled="f" stroked="f">
                  <v:textbox style="mso-fit-shape-to-text:t" inset="0,0,0,0">
                    <w:txbxContent>
                      <w:p w14:paraId="033236F0"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03</w:t>
                        </w:r>
                      </w:p>
                    </w:txbxContent>
                  </v:textbox>
                </v:shape>
                <v:shape id="TextBox 48" o:spid="_x0000_s2144" type="#_x0000_t202" style="position:absolute;left:5322;top:1868;width:4462;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" filled="f" stroked="f">
                  <v:textbox style="mso-fit-shape-to-text:t" inset="0,0,0,0">
                    <w:txbxContent>
                      <w:p w14:paraId="38725494" w14:textId="77777777" w:rsidR="007457F1" w:rsidRDefault="007457F1" w:rsidP="007457F1">
                        <w:pPr>
                          <w:bidi w:val="0"/>
                          <w:spacing w:line="450" w:lineRule="exact"/>
                          <w:jc w:val="center"/>
                          <w:rPr>
                            <w:rFonts w:ascii="SST Arabic Medium" w:eastAsia="SST Arabic Bold" w:hAnsi="SST Arabic Medium" w:cs="SST Arabic Medium"/>
                            <w:b/>
                            <w:bCs/>
                            <w:color w:val="F8F8F8"/>
                            <w:kern w:val="24"/>
                            <w:sz w:val="48"/>
                            <w:szCs w:val="48"/>
                          </w:rPr>
                        </w:pPr>
                        <w:r>
                          <w:rPr>
                            <w:rFonts w:ascii="SST Arabic Medium" w:eastAsia="SST Arabic Bold" w:hAnsi="SST Arabic Medium" w:cs="Times New Roman"/>
                            <w:b/>
                            <w:bCs/>
                            <w:color w:val="F8F8F8"/>
                            <w:kern w:val="24"/>
                            <w:sz w:val="48"/>
                            <w:szCs w:val="48"/>
                            <w:rtl/>
                          </w:rPr>
                          <w:t>04</w:t>
                        </w:r>
                      </w:p>
                    </w:txbxContent>
                  </v:textbox>
                </v:shape>
                <w10:anchorlock/>
              </v:group>
            </w:pict>
          </mc:Fallback>
        </mc:AlternateContent>
      </w:r>
    </w:p>
    <w:p w14:paraId="6D68DD51"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التنفس العميق:</w:t>
      </w:r>
      <w:r w:rsidRPr="001F23F1">
        <w:rPr>
          <w:rFonts w:ascii="Sakkal Majalla" w:hAnsi="Sakkal Majalla"/>
          <w:sz w:val="34"/>
          <w:rtl/>
        </w:rPr>
        <w:t xml:space="preserve"> تقنيات التنفس البطيء والعميق لتهدئة الأعصاب.</w:t>
      </w:r>
    </w:p>
    <w:p w14:paraId="6AFF60F0"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إعادة تأطير التوتر:</w:t>
      </w:r>
      <w:r w:rsidRPr="001F23F1">
        <w:rPr>
          <w:rFonts w:ascii="Sakkal Majalla" w:hAnsi="Sakkal Majalla"/>
          <w:sz w:val="34"/>
          <w:rtl/>
        </w:rPr>
        <w:t xml:space="preserve"> النظر إليه كطاقة إيجابية وحماس بدلاً من خوف.</w:t>
      </w:r>
    </w:p>
    <w:p w14:paraId="6236C268"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التحضير الزائد: </w:t>
      </w:r>
      <w:r w:rsidRPr="001F23F1">
        <w:rPr>
          <w:rFonts w:ascii="Sakkal Majalla" w:hAnsi="Sakkal Majalla"/>
          <w:sz w:val="34"/>
          <w:rtl/>
        </w:rPr>
        <w:t>المعرفة العميقة بالموضوع تزيد الثقة وتقلل التوتر.</w:t>
      </w:r>
    </w:p>
    <w:p w14:paraId="69CD0D49" w14:textId="77777777" w:rsid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ممارسة الوعي الذاتي: </w:t>
      </w:r>
      <w:r w:rsidRPr="001F23F1">
        <w:rPr>
          <w:rFonts w:ascii="Sakkal Majalla" w:hAnsi="Sakkal Majalla"/>
          <w:sz w:val="34"/>
          <w:rtl/>
        </w:rPr>
        <w:t>ملاحظة علامات التوتر والتعامل معها بوعي.</w:t>
      </w:r>
    </w:p>
    <w:p w14:paraId="5413B0B0" w14:textId="77777777" w:rsidR="006E06A9" w:rsidRPr="001F23F1" w:rsidRDefault="006E06A9" w:rsidP="001F23F1">
      <w:pPr>
        <w:spacing w:line="259" w:lineRule="auto"/>
        <w:rPr>
          <w:rFonts w:ascii="Sakkal Majalla" w:hAnsi="Sakkal Majalla"/>
          <w:sz w:val="34"/>
          <w:rtl/>
        </w:rPr>
      </w:pPr>
    </w:p>
    <w:p w14:paraId="21B09E2E" w14:textId="77777777" w:rsidR="009B21D1" w:rsidRDefault="009B21D1" w:rsidP="009B21D1">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71680" behindDoc="0" locked="0" layoutInCell="1" allowOverlap="1" wp14:anchorId="0FB11FAF" wp14:editId="2C03735F">
                <wp:simplePos x="0" y="0"/>
                <wp:positionH relativeFrom="margin">
                  <wp:posOffset>5275739</wp:posOffset>
                </wp:positionH>
                <wp:positionV relativeFrom="paragraph">
                  <wp:posOffset>8255</wp:posOffset>
                </wp:positionV>
                <wp:extent cx="496570" cy="382270"/>
                <wp:effectExtent l="0" t="0" r="0" b="17780"/>
                <wp:wrapSquare wrapText="bothSides"/>
                <wp:docPr id="1101962038"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2037583140"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594566523"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81A503D" id="Group 20" o:spid="_x0000_s1026" style="position:absolute;margin-left:415.4pt;margin-top:.65pt;width:39.1pt;height:30.1pt;z-index:252871680;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">
                  <v:imagedata r:id="rId168"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56A66B3A" w14:textId="77777777" w:rsidR="009B21D1" w:rsidRDefault="009B21D1" w:rsidP="001F23F1">
      <w:pPr>
        <w:spacing w:line="259" w:lineRule="auto"/>
        <w:rPr>
          <w:rFonts w:ascii="Sakkal Majalla" w:hAnsi="Sakkal Majalla"/>
          <w:sz w:val="34"/>
          <w:rtl/>
        </w:rPr>
      </w:pPr>
    </w:p>
    <w:p w14:paraId="23C041AC" w14:textId="39824BE5"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عندما تشعر بالتوتر قبل العرض، يمكنك:</w:t>
      </w:r>
    </w:p>
    <w:p w14:paraId="21A4244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أخذ خمس أنفاس عميقة، شهيق لمدة 4 ثوان، وزفير لمدة 6 ثوان.</w:t>
      </w:r>
    </w:p>
    <w:p w14:paraId="31115605"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تذكر نجاحاتك السابقة والتركيز على رغبتك في مساعدة المتدربين.</w:t>
      </w:r>
    </w:p>
    <w:p w14:paraId="011DD29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الابتداء بقصة شخصية قصيرة تشعر بالراحة عند سردها.</w:t>
      </w:r>
    </w:p>
    <w:p w14:paraId="7023A27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الاعتراف بتوترك أمام الجمهور بابتسامة، فهذا يجعلك أكثر إنسانية وقرباً منهم.</w:t>
      </w:r>
    </w:p>
    <w:p w14:paraId="221DC738" w14:textId="77777777" w:rsidR="001F23F1" w:rsidRPr="009B21D1" w:rsidRDefault="001F23F1" w:rsidP="007457F1">
      <w:pPr>
        <w:keepNext/>
        <w:pageBreakBefore/>
        <w:spacing w:line="259" w:lineRule="auto"/>
        <w:rPr>
          <w:rFonts w:ascii="Sakkal Majalla" w:hAnsi="Sakkal Majalla"/>
          <w:b/>
          <w:bCs/>
          <w:color w:val="008080"/>
          <w:sz w:val="34"/>
          <w:rtl/>
        </w:rPr>
      </w:pPr>
      <w:r w:rsidRPr="009B21D1">
        <w:rPr>
          <w:rFonts w:ascii="Sakkal Majalla" w:hAnsi="Sakkal Majalla"/>
          <w:b/>
          <w:bCs/>
          <w:color w:val="008080"/>
          <w:sz w:val="34"/>
          <w:rtl/>
        </w:rPr>
        <w:lastRenderedPageBreak/>
        <w:t xml:space="preserve"> التعامل مع الأسئلة الصعبة</w:t>
      </w:r>
    </w:p>
    <w:p w14:paraId="6B706FB4" w14:textId="77777777" w:rsidR="001F23F1" w:rsidRDefault="001F23F1" w:rsidP="001F23F1">
      <w:pPr>
        <w:spacing w:line="259" w:lineRule="auto"/>
        <w:rPr>
          <w:rFonts w:ascii="Sakkal Majalla" w:hAnsi="Sakkal Majalla"/>
          <w:sz w:val="34"/>
          <w:rtl/>
        </w:rPr>
      </w:pPr>
      <w:r w:rsidRPr="001F23F1">
        <w:rPr>
          <w:rFonts w:ascii="Sakkal Majalla" w:hAnsi="Sakkal Majalla"/>
          <w:sz w:val="34"/>
          <w:rtl/>
        </w:rPr>
        <w:t>وفقاً لاستطلاع أجري على المدربين المحترفين، فإن 68% منهم يعتبرون الأسئلة الصعبة فرصة لإظهار المهنية والمرونة، وليست تهديداً.</w:t>
      </w:r>
    </w:p>
    <w:p w14:paraId="0E24AC78" w14:textId="6AA39EBE" w:rsidR="007457F1" w:rsidRPr="001F23F1" w:rsidRDefault="007457F1" w:rsidP="007457F1">
      <w:pPr>
        <w:bidi w:val="0"/>
        <w:spacing w:line="259" w:lineRule="auto"/>
        <w:jc w:val="center"/>
        <w:rPr>
          <w:rFonts w:ascii="Sakkal Majalla" w:hAnsi="Sakkal Majalla"/>
          <w:sz w:val="34"/>
          <w:rtl/>
        </w:rPr>
      </w:pPr>
      <w:r w:rsidRPr="007457F1">
        <w:rPr>
          <w:rFonts w:ascii="Sakkal Majalla" w:hAnsi="Sakkal Majalla"/>
          <w:noProof/>
          <w:sz w:val="34"/>
        </w:rPr>
        <mc:AlternateContent>
          <mc:Choice Requires="wpg">
            <w:drawing>
              <wp:inline distT="0" distB="0" distL="0" distR="0" wp14:anchorId="220DE0A7" wp14:editId="0DF112BD">
                <wp:extent cx="5408930" cy="1300634"/>
                <wp:effectExtent l="0" t="0" r="20320" b="13970"/>
                <wp:docPr id="245" name="Group 244">
                  <a:extLst xmlns:a="http://schemas.openxmlformats.org/drawingml/2006/main">
                    <a:ext uri="{FF2B5EF4-FFF2-40B4-BE49-F238E27FC236}">
                      <a16:creationId xmlns:a16="http://schemas.microsoft.com/office/drawing/2014/main" id="{8A9709BD-D190-76D5-8440-599299333969}"/>
                    </a:ext>
                  </a:extLst>
                </wp:docPr>
                <wp:cNvGraphicFramePr/>
                <a:graphic xmlns:a="http://schemas.openxmlformats.org/drawingml/2006/main">
                  <a:graphicData uri="http://schemas.microsoft.com/office/word/2010/wordprocessingGroup">
                    <wpg:wgp>
                      <wpg:cNvGrpSpPr/>
                      <wpg:grpSpPr>
                        <a:xfrm>
                          <a:off x="0" y="0"/>
                          <a:ext cx="5408930" cy="1300634"/>
                          <a:chOff x="0" y="0"/>
                          <a:chExt cx="5957713" cy="1432999"/>
                        </a:xfrm>
                      </wpg:grpSpPr>
                      <wpg:grpSp>
                        <wpg:cNvPr id="1218703581" name="Group 245">
                          <a:extLst>
                            <a:ext uri="{FF2B5EF4-FFF2-40B4-BE49-F238E27FC236}">
                              <a16:creationId xmlns:a16="http://schemas.microsoft.com/office/drawing/2014/main" id="{AED24218-53BC-500D-242D-44FDD32BB8D6}"/>
                            </a:ext>
                          </a:extLst>
                        </wpg:cNvPr>
                        <wpg:cNvGrpSpPr/>
                        <wpg:grpSpPr>
                          <a:xfrm>
                            <a:off x="0" y="0"/>
                            <a:ext cx="1432998" cy="1432999"/>
                            <a:chOff x="0" y="0"/>
                            <a:chExt cx="1432998" cy="1432999"/>
                          </a:xfrm>
                        </wpg:grpSpPr>
                        <wpg:grpSp>
                          <wpg:cNvPr id="78659323" name="Group 262">
                            <a:extLst>
                              <a:ext uri="{FF2B5EF4-FFF2-40B4-BE49-F238E27FC236}">
                                <a16:creationId xmlns:a16="http://schemas.microsoft.com/office/drawing/2014/main" id="{E6F2902A-6F96-10F0-688E-6FACF2F27359}"/>
                              </a:ext>
                            </a:extLst>
                          </wpg:cNvPr>
                          <wpg:cNvGrpSpPr/>
                          <wpg:grpSpPr>
                            <a:xfrm>
                              <a:off x="0" y="0"/>
                              <a:ext cx="1432998" cy="1432999"/>
                              <a:chOff x="0" y="0"/>
                              <a:chExt cx="1714500" cy="1714500"/>
                            </a:xfrm>
                          </wpg:grpSpPr>
                          <wps:wsp>
                            <wps:cNvPr id="445392384" name="Rectangle: Diagonal Corners Rounded 264">
                              <a:extLst>
                                <a:ext uri="{FF2B5EF4-FFF2-40B4-BE49-F238E27FC236}">
                                  <a16:creationId xmlns:a16="http://schemas.microsoft.com/office/drawing/2014/main" id="{EEDBED46-E58A-C195-678A-AF644AE6CB0D}"/>
                                </a:ext>
                              </a:extLst>
                            </wps:cNvPr>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8285771" name="Oval 265">
                              <a:extLst>
                                <a:ext uri="{FF2B5EF4-FFF2-40B4-BE49-F238E27FC236}">
                                  <a16:creationId xmlns:a16="http://schemas.microsoft.com/office/drawing/2014/main" id="{E776C1FA-E14E-E67A-E29D-B6020C1861C1}"/>
                                </a:ext>
                              </a:extLst>
                            </wps:cNvPr>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3915001" name="TextBox 263">
                            <a:extLst>
                              <a:ext uri="{FF2B5EF4-FFF2-40B4-BE49-F238E27FC236}">
                                <a16:creationId xmlns:a16="http://schemas.microsoft.com/office/drawing/2014/main" id="{B6F9FB15-487D-FEC0-FB1A-20D33DCE4E10}"/>
                              </a:ext>
                            </a:extLst>
                          </wps:cNvPr>
                          <wps:cNvSpPr txBox="1"/>
                          <wps:spPr>
                            <a:xfrm>
                              <a:off x="45930" y="398874"/>
                              <a:ext cx="1356359" cy="727710"/>
                            </a:xfrm>
                            <a:prstGeom prst="rect">
                              <a:avLst/>
                            </a:prstGeom>
                            <a:noFill/>
                          </wps:spPr>
                          <wps:txbx>
                            <w:txbxContent>
                              <w:p w14:paraId="440D70A5"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الاستناد إلى الحقائق</w:t>
                                </w:r>
                              </w:p>
                            </w:txbxContent>
                          </wps:txbx>
                          <wps:bodyPr wrap="square" rtlCol="0">
                            <a:noAutofit/>
                          </wps:bodyPr>
                        </wps:wsp>
                      </wpg:grpSp>
                      <wpg:grpSp>
                        <wpg:cNvPr id="822678080" name="Group 246">
                          <a:extLst>
                            <a:ext uri="{FF2B5EF4-FFF2-40B4-BE49-F238E27FC236}">
                              <a16:creationId xmlns:a16="http://schemas.microsoft.com/office/drawing/2014/main" id="{A3A5D432-3ED6-08C7-6090-A0ADEEE9E9BC}"/>
                            </a:ext>
                          </a:extLst>
                        </wpg:cNvPr>
                        <wpg:cNvGrpSpPr/>
                        <wpg:grpSpPr>
                          <a:xfrm>
                            <a:off x="3016476" y="0"/>
                            <a:ext cx="1432998" cy="1432999"/>
                            <a:chOff x="3016476" y="0"/>
                            <a:chExt cx="1432998" cy="1432999"/>
                          </a:xfrm>
                        </wpg:grpSpPr>
                        <wpg:grpSp>
                          <wpg:cNvPr id="553820671" name="Group 258">
                            <a:extLst>
                              <a:ext uri="{FF2B5EF4-FFF2-40B4-BE49-F238E27FC236}">
                                <a16:creationId xmlns:a16="http://schemas.microsoft.com/office/drawing/2014/main" id="{1F63946B-9474-85F2-E6A9-0946C7386DC6}"/>
                              </a:ext>
                            </a:extLst>
                          </wpg:cNvPr>
                          <wpg:cNvGrpSpPr/>
                          <wpg:grpSpPr>
                            <a:xfrm>
                              <a:off x="3016476" y="0"/>
                              <a:ext cx="1432998" cy="1432999"/>
                              <a:chOff x="3016478" y="0"/>
                              <a:chExt cx="1714500" cy="1714500"/>
                            </a:xfrm>
                          </wpg:grpSpPr>
                          <wps:wsp>
                            <wps:cNvPr id="1324675669" name="Rectangle: Diagonal Corners Rounded 260">
                              <a:extLst>
                                <a:ext uri="{FF2B5EF4-FFF2-40B4-BE49-F238E27FC236}">
                                  <a16:creationId xmlns:a16="http://schemas.microsoft.com/office/drawing/2014/main" id="{CE84DD58-025F-9687-D8FE-0AFBAF329EE0}"/>
                                </a:ext>
                              </a:extLst>
                            </wps:cNvPr>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287589" name="Oval 261">
                              <a:extLst>
                                <a:ext uri="{FF2B5EF4-FFF2-40B4-BE49-F238E27FC236}">
                                  <a16:creationId xmlns:a16="http://schemas.microsoft.com/office/drawing/2014/main" id="{4B95A402-ADDC-87ED-AA53-74C712B1BB31}"/>
                                </a:ext>
                              </a:extLst>
                            </wps:cNvPr>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8722104" name="TextBox 259">
                            <a:extLst>
                              <a:ext uri="{FF2B5EF4-FFF2-40B4-BE49-F238E27FC236}">
                                <a16:creationId xmlns:a16="http://schemas.microsoft.com/office/drawing/2014/main" id="{0B8BD578-7112-1FB7-1524-C95AA43EF1DD}"/>
                              </a:ext>
                            </a:extLst>
                          </wps:cNvPr>
                          <wps:cNvSpPr txBox="1"/>
                          <wps:spPr>
                            <a:xfrm>
                              <a:off x="3043938" y="398874"/>
                              <a:ext cx="1355724" cy="727710"/>
                            </a:xfrm>
                            <a:prstGeom prst="rect">
                              <a:avLst/>
                            </a:prstGeom>
                            <a:noFill/>
                          </wps:spPr>
                          <wps:txbx>
                            <w:txbxContent>
                              <w:p w14:paraId="52A74FB1"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إعادة صياغة السؤال</w:t>
                                </w:r>
                              </w:p>
                            </w:txbxContent>
                          </wps:txbx>
                          <wps:bodyPr wrap="square" rtlCol="0">
                            <a:noAutofit/>
                          </wps:bodyPr>
                        </wps:wsp>
                      </wpg:grpSp>
                      <wpg:grpSp>
                        <wpg:cNvPr id="2053832025" name="Group 247">
                          <a:extLst>
                            <a:ext uri="{FF2B5EF4-FFF2-40B4-BE49-F238E27FC236}">
                              <a16:creationId xmlns:a16="http://schemas.microsoft.com/office/drawing/2014/main" id="{47B0A93F-1443-BE63-1345-07CC0CB0B676}"/>
                            </a:ext>
                          </a:extLst>
                        </wpg:cNvPr>
                        <wpg:cNvGrpSpPr/>
                        <wpg:grpSpPr>
                          <a:xfrm>
                            <a:off x="1508238" y="0"/>
                            <a:ext cx="4449475" cy="1432999"/>
                            <a:chOff x="1508238" y="0"/>
                            <a:chExt cx="4449475" cy="1432999"/>
                          </a:xfrm>
                        </wpg:grpSpPr>
                        <wpg:grpSp>
                          <wpg:cNvPr id="165688412" name="Group 248">
                            <a:extLst>
                              <a:ext uri="{FF2B5EF4-FFF2-40B4-BE49-F238E27FC236}">
                                <a16:creationId xmlns:a16="http://schemas.microsoft.com/office/drawing/2014/main" id="{6A3A82C9-9C14-8048-B09A-D7FE9B97E715}"/>
                              </a:ext>
                            </a:extLst>
                          </wpg:cNvPr>
                          <wpg:cNvGrpSpPr/>
                          <wpg:grpSpPr>
                            <a:xfrm>
                              <a:off x="1508238" y="0"/>
                              <a:ext cx="1432998" cy="1432999"/>
                              <a:chOff x="1508238" y="0"/>
                              <a:chExt cx="1432998" cy="1432999"/>
                            </a:xfrm>
                          </wpg:grpSpPr>
                          <wpg:grpSp>
                            <wpg:cNvPr id="1358215956" name="Group 254">
                              <a:extLst>
                                <a:ext uri="{FF2B5EF4-FFF2-40B4-BE49-F238E27FC236}">
                                  <a16:creationId xmlns:a16="http://schemas.microsoft.com/office/drawing/2014/main" id="{08BBAE18-3230-1131-716E-770386BCEE38}"/>
                                </a:ext>
                              </a:extLst>
                            </wpg:cNvPr>
                            <wpg:cNvGrpSpPr/>
                            <wpg:grpSpPr>
                              <a:xfrm>
                                <a:off x="1508238" y="0"/>
                                <a:ext cx="1432998" cy="1432999"/>
                                <a:chOff x="1508239" y="0"/>
                                <a:chExt cx="1714500" cy="1714500"/>
                              </a:xfrm>
                            </wpg:grpSpPr>
                            <wps:wsp>
                              <wps:cNvPr id="544629698" name="Rectangle: Diagonal Corners Rounded 256">
                                <a:extLst>
                                  <a:ext uri="{FF2B5EF4-FFF2-40B4-BE49-F238E27FC236}">
                                    <a16:creationId xmlns:a16="http://schemas.microsoft.com/office/drawing/2014/main" id="{73BBBAC6-A32B-A51F-6429-798E7CB01FE3}"/>
                                  </a:ext>
                                </a:extLst>
                              </wps:cNvPr>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9154263" name="Oval 257">
                                <a:extLst>
                                  <a:ext uri="{FF2B5EF4-FFF2-40B4-BE49-F238E27FC236}">
                                    <a16:creationId xmlns:a16="http://schemas.microsoft.com/office/drawing/2014/main" id="{534B75ED-4B1D-3E97-DFEC-FE31CC1A0D65}"/>
                                  </a:ext>
                                </a:extLst>
                              </wps:cNvPr>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65798810" name="TextBox 255">
                              <a:extLst>
                                <a:ext uri="{FF2B5EF4-FFF2-40B4-BE49-F238E27FC236}">
                                  <a16:creationId xmlns:a16="http://schemas.microsoft.com/office/drawing/2014/main" id="{806D2A5C-4961-00FD-26AC-9E571F5A25C9}"/>
                                </a:ext>
                              </a:extLst>
                            </wps:cNvPr>
                            <wps:cNvSpPr txBox="1"/>
                            <wps:spPr>
                              <a:xfrm>
                                <a:off x="1546622" y="516710"/>
                                <a:ext cx="1355724" cy="409575"/>
                              </a:xfrm>
                              <a:prstGeom prst="rect">
                                <a:avLst/>
                              </a:prstGeom>
                              <a:noFill/>
                            </wps:spPr>
                            <wps:txbx>
                              <w:txbxContent>
                                <w:p w14:paraId="77A92CC3"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إشراك المجموعة</w:t>
                                  </w:r>
                                </w:p>
                              </w:txbxContent>
                            </wps:txbx>
                            <wps:bodyPr wrap="square" rtlCol="0">
                              <a:noAutofit/>
                            </wps:bodyPr>
                          </wps:wsp>
                        </wpg:grpSp>
                        <wpg:grpSp>
                          <wpg:cNvPr id="320181974" name="Group 249">
                            <a:extLst>
                              <a:ext uri="{FF2B5EF4-FFF2-40B4-BE49-F238E27FC236}">
                                <a16:creationId xmlns:a16="http://schemas.microsoft.com/office/drawing/2014/main" id="{4A4AB199-94E9-B718-32B2-927BF301FFB3}"/>
                              </a:ext>
                            </a:extLst>
                          </wpg:cNvPr>
                          <wpg:cNvGrpSpPr/>
                          <wpg:grpSpPr>
                            <a:xfrm>
                              <a:off x="4524715" y="0"/>
                              <a:ext cx="1432998" cy="1432999"/>
                              <a:chOff x="4524715" y="0"/>
                              <a:chExt cx="1432998" cy="1432999"/>
                            </a:xfrm>
                          </wpg:grpSpPr>
                          <wpg:grpSp>
                            <wpg:cNvPr id="1873540905" name="Group 250">
                              <a:extLst>
                                <a:ext uri="{FF2B5EF4-FFF2-40B4-BE49-F238E27FC236}">
                                  <a16:creationId xmlns:a16="http://schemas.microsoft.com/office/drawing/2014/main" id="{FD7DF871-BCA9-1A68-6C11-10AD2AA142A0}"/>
                                </a:ext>
                              </a:extLst>
                            </wpg:cNvPr>
                            <wpg:cNvGrpSpPr/>
                            <wpg:grpSpPr>
                              <a:xfrm>
                                <a:off x="4524715" y="0"/>
                                <a:ext cx="1432998" cy="1432999"/>
                                <a:chOff x="4524717" y="0"/>
                                <a:chExt cx="1714500" cy="1714500"/>
                              </a:xfrm>
                            </wpg:grpSpPr>
                            <wps:wsp>
                              <wps:cNvPr id="1156150913" name="Rectangle: Diagonal Corners Rounded 252">
                                <a:extLst>
                                  <a:ext uri="{FF2B5EF4-FFF2-40B4-BE49-F238E27FC236}">
                                    <a16:creationId xmlns:a16="http://schemas.microsoft.com/office/drawing/2014/main" id="{3209A8E5-04AB-F7E8-1A10-4813A4FC5AAA}"/>
                                  </a:ext>
                                </a:extLst>
                              </wps:cNvPr>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5242353" name="Oval 253">
                                <a:extLst>
                                  <a:ext uri="{FF2B5EF4-FFF2-40B4-BE49-F238E27FC236}">
                                    <a16:creationId xmlns:a16="http://schemas.microsoft.com/office/drawing/2014/main" id="{531CECF7-1463-54E3-F05D-727E70010C0E}"/>
                                  </a:ext>
                                </a:extLst>
                              </wps:cNvPr>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41539455" name="TextBox 251">
                              <a:extLst>
                                <a:ext uri="{FF2B5EF4-FFF2-40B4-BE49-F238E27FC236}">
                                  <a16:creationId xmlns:a16="http://schemas.microsoft.com/office/drawing/2014/main" id="{188F2733-5D51-5AAC-6D74-686E567BF400}"/>
                                </a:ext>
                              </a:extLst>
                            </wps:cNvPr>
                            <wps:cNvSpPr txBox="1"/>
                            <wps:spPr>
                              <a:xfrm>
                                <a:off x="4567625" y="398873"/>
                                <a:ext cx="1356359" cy="727710"/>
                              </a:xfrm>
                              <a:prstGeom prst="rect">
                                <a:avLst/>
                              </a:prstGeom>
                              <a:noFill/>
                            </wps:spPr>
                            <wps:txbx>
                              <w:txbxContent>
                                <w:p w14:paraId="30273186"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الاعتراف بعدم المعرفة</w:t>
                                  </w:r>
                                </w:p>
                              </w:txbxContent>
                            </wps:txbx>
                            <wps:bodyPr wrap="square" rtlCol="0">
                              <a:noAutofit/>
                            </wps:bodyPr>
                          </wps:wsp>
                        </wpg:grpSp>
                      </wpg:grpSp>
                    </wpg:wgp>
                  </a:graphicData>
                </a:graphic>
              </wp:inline>
            </w:drawing>
          </mc:Choice>
          <mc:Fallback>
            <w:pict>
              <v:group w14:anchorId="220DE0A7" id="Group 244" o:spid="_x0000_s2145" style="width:425.9pt;height:102.4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">
                <v:group id="Group 245" o:spid="_x0000_s2146"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">
                  <v:group id="Group 262" o:spid="_x0000_s2147"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">
                    <v:shape id="Rectangle: Diagonal Corners Rounded 264" o:spid="_x0000_s2148"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265" o:spid="_x0000_s2149"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" fillcolor="white [3212]" strokecolor="#a0c9ca" strokeweight="1pt">
                      <v:stroke joinstyle="miter"/>
                    </v:oval>
                  </v:group>
                  <v:shape id="TextBox 263" o:spid="_x0000_s2150" type="#_x0000_t202" style="position:absolute;left:459;top:3988;width:13563;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" filled="f" stroked="f">
                    <v:textbox>
                      <w:txbxContent>
                        <w:p w14:paraId="440D70A5"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الاستناد إلى الحقائق</w:t>
                          </w:r>
                        </w:p>
                      </w:txbxContent>
                    </v:textbox>
                  </v:shape>
                </v:group>
                <v:group id="Group 246" o:spid="_x0000_s2151"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">
                  <v:group id="Group 258" o:spid="_x0000_s2152"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">
                    <v:shape id="Rectangle: Diagonal Corners Rounded 260" o:spid="_x0000_s2153"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261" o:spid="_x0000_s2154"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" fillcolor="white [3212]" strokecolor="#bfbfbf" strokeweight="1pt">
                      <v:stroke joinstyle="miter"/>
                    </v:oval>
                  </v:group>
                  <v:shape id="TextBox 259" o:spid="_x0000_s2155" type="#_x0000_t202" style="position:absolute;left:30439;top:3988;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" filled="f" stroked="f">
                    <v:textbox>
                      <w:txbxContent>
                        <w:p w14:paraId="52A74FB1"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إعادة صياغة السؤال</w:t>
                          </w:r>
                        </w:p>
                      </w:txbxContent>
                    </v:textbox>
                  </v:shape>
                </v:group>
                <v:group id="Group 247" o:spid="_x0000_s2156"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">
                  <v:group id="Group 248" o:spid="_x0000_s2157"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">
                    <v:group id="Group 254" o:spid="_x0000_s2158"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">
                      <v:shape id="Rectangle: Diagonal Corners Rounded 256" o:spid="_x0000_s2159"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257" o:spid="_x0000_s2160"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" fillcolor="white [3212]" strokecolor="#ffd366" strokeweight="1pt">
                        <v:stroke joinstyle="miter"/>
                      </v:oval>
                    </v:group>
                    <v:shape id="TextBox 255" o:spid="_x0000_s2161" type="#_x0000_t202" style="position:absolute;left:15466;top:5167;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" filled="f" stroked="f">
                      <v:textbox>
                        <w:txbxContent>
                          <w:p w14:paraId="77A92CC3"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إشراك المجموعة</w:t>
                            </w:r>
                          </w:p>
                        </w:txbxContent>
                      </v:textbox>
                    </v:shape>
                  </v:group>
                  <v:group id="Group 249" o:spid="_x0000_s2162"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">
                    <v:group id="Group 250" o:spid="_x0000_s2163"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">
                      <v:shape id="Rectangle: Diagonal Corners Rounded 252" o:spid="_x0000_s2164"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253" o:spid="_x0000_s2165"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" fillcolor="white [3212]" strokecolor="#168489" strokeweight="1pt">
                        <v:stroke joinstyle="miter"/>
                      </v:oval>
                    </v:group>
                    <v:shape id="TextBox 251" o:spid="_x0000_s2166" type="#_x0000_t202" style="position:absolute;left:45676;top:3988;width:13563;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" filled="f" stroked="f">
                      <v:textbox>
                        <w:txbxContent>
                          <w:p w14:paraId="30273186" w14:textId="77777777" w:rsidR="007457F1" w:rsidRDefault="007457F1" w:rsidP="007457F1">
                            <w:pPr>
                              <w:bidi w:val="0"/>
                              <w:jc w:val="center"/>
                              <w:rPr>
                                <w:rFonts w:ascii="Adobe Arabic" w:hAnsi="Adobe Arabic" w:cs="Adobe Arabic"/>
                                <w:b/>
                                <w:bCs/>
                                <w:kern w:val="24"/>
                                <w:sz w:val="40"/>
                                <w:szCs w:val="40"/>
                                <w:lang w:bidi="ar-SY"/>
                              </w:rPr>
                            </w:pPr>
                            <w:r>
                              <w:rPr>
                                <w:rFonts w:ascii="Adobe Arabic" w:hAnsi="Adobe Arabic" w:cs="Adobe Arabic"/>
                                <w:b/>
                                <w:bCs/>
                                <w:kern w:val="24"/>
                                <w:sz w:val="40"/>
                                <w:szCs w:val="40"/>
                                <w:rtl/>
                                <w:lang w:bidi="ar-SY"/>
                              </w:rPr>
                              <w:t>الاعتراف بعدم المعرفة</w:t>
                            </w:r>
                          </w:p>
                        </w:txbxContent>
                      </v:textbox>
                    </v:shape>
                  </v:group>
                </v:group>
                <w10:anchorlock/>
              </v:group>
            </w:pict>
          </mc:Fallback>
        </mc:AlternateContent>
      </w:r>
    </w:p>
    <w:p w14:paraId="537A4DB7"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الاعتراف بعدم المعرفة: </w:t>
      </w:r>
      <w:r w:rsidRPr="001F23F1">
        <w:rPr>
          <w:rFonts w:ascii="Sakkal Majalla" w:hAnsi="Sakkal Majalla"/>
          <w:sz w:val="34"/>
          <w:rtl/>
        </w:rPr>
        <w:t>الصدق عند عدم معرفة الإجابة وتعهد بالبحث عنها.</w:t>
      </w:r>
    </w:p>
    <w:p w14:paraId="1604531A"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إعادة صياغة السؤال: </w:t>
      </w:r>
      <w:r w:rsidRPr="001F23F1">
        <w:rPr>
          <w:rFonts w:ascii="Sakkal Majalla" w:hAnsi="Sakkal Majalla"/>
          <w:sz w:val="34"/>
          <w:rtl/>
        </w:rPr>
        <w:t>للتأكد من الفهم الصحيح وكسب الوقت للتفكير.</w:t>
      </w:r>
    </w:p>
    <w:p w14:paraId="3EF4DC52"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إشراك المجموعة: </w:t>
      </w:r>
      <w:r w:rsidRPr="001F23F1">
        <w:rPr>
          <w:rFonts w:ascii="Sakkal Majalla" w:hAnsi="Sakkal Majalla"/>
          <w:sz w:val="34"/>
          <w:rtl/>
        </w:rPr>
        <w:t>تحويل السؤال الصعب إلى نقاش جماعي.</w:t>
      </w:r>
    </w:p>
    <w:p w14:paraId="52B50164"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الاستناد إلى الحقائق: </w:t>
      </w:r>
      <w:r w:rsidRPr="001F23F1">
        <w:rPr>
          <w:rFonts w:ascii="Sakkal Majalla" w:hAnsi="Sakkal Majalla"/>
          <w:sz w:val="34"/>
          <w:rtl/>
        </w:rPr>
        <w:t>الإجابة بموضوعية بعيداً عن الآراء الشخصية المتحيزة.</w:t>
      </w:r>
    </w:p>
    <w:p w14:paraId="05033DBC" w14:textId="77777777" w:rsidR="001F23F1" w:rsidRPr="009B21D1" w:rsidRDefault="001F23F1" w:rsidP="001F23F1">
      <w:pPr>
        <w:spacing w:line="259" w:lineRule="auto"/>
        <w:rPr>
          <w:rFonts w:ascii="Sakkal Majalla" w:hAnsi="Sakkal Majalla"/>
          <w:b/>
          <w:bCs/>
          <w:color w:val="008080"/>
          <w:sz w:val="34"/>
          <w:rtl/>
        </w:rPr>
      </w:pPr>
      <w:r w:rsidRPr="009B21D1">
        <w:rPr>
          <w:rFonts w:ascii="Sakkal Majalla" w:hAnsi="Sakkal Majalla"/>
          <w:b/>
          <w:bCs/>
          <w:color w:val="008080"/>
          <w:sz w:val="34"/>
          <w:rtl/>
        </w:rPr>
        <w:t xml:space="preserve"> مواجهة المواقف غير المتوقعة</w:t>
      </w:r>
    </w:p>
    <w:p w14:paraId="6864180E" w14:textId="77777777" w:rsidR="001F23F1" w:rsidRDefault="001F23F1" w:rsidP="001F23F1">
      <w:pPr>
        <w:spacing w:line="259" w:lineRule="auto"/>
        <w:rPr>
          <w:rFonts w:ascii="Sakkal Majalla" w:hAnsi="Sakkal Majalla"/>
          <w:sz w:val="34"/>
          <w:rtl/>
        </w:rPr>
      </w:pPr>
      <w:r w:rsidRPr="009B21D1">
        <w:rPr>
          <w:rFonts w:ascii="Sakkal Majalla" w:hAnsi="Sakkal Majalla"/>
          <w:sz w:val="34"/>
          <w:highlight w:val="lightGray"/>
          <w:rtl/>
        </w:rPr>
        <w:t xml:space="preserve">قال الرسول </w:t>
      </w:r>
      <w:r w:rsidRPr="009B21D1">
        <w:rPr>
          <w:rFonts w:ascii="Sakkal Majalla" w:hAnsi="Sakkal Majalla" w:hint="cs"/>
          <w:sz w:val="34"/>
          <w:highlight w:val="lightGray"/>
          <w:rtl/>
        </w:rPr>
        <w:t>ﷺ</w:t>
      </w:r>
      <w:r w:rsidRPr="009B21D1">
        <w:rPr>
          <w:rFonts w:ascii="Sakkal Majalla" w:hAnsi="Sakkal Majalla"/>
          <w:sz w:val="34"/>
          <w:highlight w:val="lightGray"/>
          <w:rtl/>
        </w:rPr>
        <w:t>: "ليس الشديد بالصرعة إنما الشديد الذي يملك نفسه عند الغضب".</w:t>
      </w:r>
      <w:r w:rsidRPr="001F23F1">
        <w:rPr>
          <w:rFonts w:ascii="Sakkal Majalla" w:hAnsi="Sakkal Majalla"/>
          <w:sz w:val="34"/>
          <w:rtl/>
        </w:rPr>
        <w:t xml:space="preserve"> وهذا ينطبق على المدرب المحترف عند مواجهة المواقف الصعبة.</w:t>
      </w:r>
    </w:p>
    <w:p w14:paraId="6CC7255B" w14:textId="2E790CDB" w:rsidR="007457F1" w:rsidRPr="001F23F1" w:rsidRDefault="007457F1" w:rsidP="007457F1">
      <w:pPr>
        <w:spacing w:line="259" w:lineRule="auto"/>
        <w:jc w:val="center"/>
        <w:rPr>
          <w:rFonts w:ascii="Sakkal Majalla" w:hAnsi="Sakkal Majalla"/>
          <w:sz w:val="34"/>
          <w:rtl/>
        </w:rPr>
      </w:pPr>
      <w:r w:rsidRPr="007457F1">
        <w:rPr>
          <w:rFonts w:ascii="Sakkal Majalla" w:hAnsi="Sakkal Majalla"/>
          <w:noProof/>
          <w:sz w:val="34"/>
        </w:rPr>
        <mc:AlternateContent>
          <mc:Choice Requires="wpg">
            <w:drawing>
              <wp:inline distT="0" distB="0" distL="0" distR="0" wp14:anchorId="74EF06F2" wp14:editId="3B8A3CDF">
                <wp:extent cx="5529770" cy="1675644"/>
                <wp:effectExtent l="0" t="0" r="0" b="0"/>
                <wp:docPr id="66" name="مجموعة 65">
                  <a:extLst xmlns:a="http://schemas.openxmlformats.org/drawingml/2006/main">
                    <a:ext uri="{FF2B5EF4-FFF2-40B4-BE49-F238E27FC236}">
                      <a16:creationId xmlns:a16="http://schemas.microsoft.com/office/drawing/2014/main" id="{9160644A-F76D-60FC-173D-1741BA05ABEC}"/>
                    </a:ext>
                  </a:extLst>
                </wp:docPr>
                <wp:cNvGraphicFramePr/>
                <a:graphic xmlns:a="http://schemas.openxmlformats.org/drawingml/2006/main">
                  <a:graphicData uri="http://schemas.microsoft.com/office/word/2010/wordprocessingGroup">
                    <wpg:wgp>
                      <wpg:cNvGrpSpPr/>
                      <wpg:grpSpPr>
                        <a:xfrm>
                          <a:off x="0" y="0"/>
                          <a:ext cx="5529770" cy="1675644"/>
                          <a:chOff x="0" y="0"/>
                          <a:chExt cx="6231881" cy="1888396"/>
                        </a:xfrm>
                      </wpg:grpSpPr>
                      <wps:wsp>
                        <wps:cNvPr id="1115354275" name="TextBox 39">
                          <a:extLst>
                            <a:ext uri="{FF2B5EF4-FFF2-40B4-BE49-F238E27FC236}">
                              <a16:creationId xmlns:a16="http://schemas.microsoft.com/office/drawing/2014/main" id="{1A615FCB-422F-FB7A-D056-617A818ACF90}"/>
                            </a:ext>
                          </a:extLst>
                        </wps:cNvPr>
                        <wps:cNvSpPr txBox="1"/>
                        <wps:spPr>
                          <a:xfrm>
                            <a:off x="1078717" y="1309058"/>
                            <a:ext cx="1728951" cy="576078"/>
                          </a:xfrm>
                          <a:prstGeom prst="rect">
                            <a:avLst/>
                          </a:prstGeom>
                          <a:noFill/>
                        </wps:spPr>
                        <wps:txbx>
                          <w:txbxContent>
                            <w:p w14:paraId="19A09A15"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نسيان المحتوى</w:t>
                              </w:r>
                            </w:p>
                          </w:txbxContent>
                        </wps:txbx>
                        <wps:bodyPr wrap="square">
                          <a:spAutoFit/>
                        </wps:bodyPr>
                      </wps:wsp>
                      <wpg:grpSp>
                        <wpg:cNvPr id="2105318047" name="مجموعة 2105318047">
                          <a:extLst>
                            <a:ext uri="{FF2B5EF4-FFF2-40B4-BE49-F238E27FC236}">
                              <a16:creationId xmlns:a16="http://schemas.microsoft.com/office/drawing/2014/main" id="{C0A85788-5F8C-5C72-C33F-BD622EA61B68}"/>
                            </a:ext>
                          </a:extLst>
                        </wpg:cNvPr>
                        <wpg:cNvGrpSpPr/>
                        <wpg:grpSpPr>
                          <a:xfrm>
                            <a:off x="4594122" y="1909"/>
                            <a:ext cx="1137577" cy="1173653"/>
                            <a:chOff x="4594122" y="1909"/>
                            <a:chExt cx="1703161" cy="1703169"/>
                          </a:xfrm>
                        </wpg:grpSpPr>
                        <wps:wsp>
                          <wps:cNvPr id="236281915" name="Freeform: Shape 38">
                            <a:extLst>
                              <a:ext uri="{FF2B5EF4-FFF2-40B4-BE49-F238E27FC236}">
                                <a16:creationId xmlns:a16="http://schemas.microsoft.com/office/drawing/2014/main" id="{1F8AC2E6-9503-EA24-93BD-5F5804A047E9}"/>
                              </a:ext>
                            </a:extLst>
                          </wps:cNvPr>
                          <wps:cNvSpPr/>
                          <wps:spPr>
                            <a:xfrm rot="5400000">
                              <a:off x="4594118" y="1913"/>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3D8E92"/>
                            </a:solidFill>
                            <a:ln w="12700">
                              <a:miter lim="400000"/>
                            </a:ln>
                          </wps:spPr>
                          <wps:bodyPr wrap="square" lIns="38100" tIns="38100" rIns="38100" bIns="38100" anchor="ctr">
                            <a:noAutofit/>
                          </wps:bodyPr>
                        </wps:wsp>
                        <wps:wsp>
                          <wps:cNvPr id="4114479" name="Freeform: Shape 40">
                            <a:extLst>
                              <a:ext uri="{FF2B5EF4-FFF2-40B4-BE49-F238E27FC236}">
                                <a16:creationId xmlns:a16="http://schemas.microsoft.com/office/drawing/2014/main" id="{87D2AF8C-D79D-4950-7007-3149198BC402}"/>
                              </a:ext>
                            </a:extLst>
                          </wps:cNvPr>
                          <wps:cNvSpPr/>
                          <wps:spPr>
                            <a:xfrm rot="5400000">
                              <a:off x="5215906" y="168177"/>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679357200" name="TextBox 41">
                            <a:extLst>
                              <a:ext uri="{FF2B5EF4-FFF2-40B4-BE49-F238E27FC236}">
                                <a16:creationId xmlns:a16="http://schemas.microsoft.com/office/drawing/2014/main" id="{46D320DB-7A50-87E0-D6E3-A7A101970FC7}"/>
                              </a:ext>
                            </a:extLst>
                          </wps:cNvPr>
                          <wps:cNvSpPr txBox="1"/>
                          <wps:spPr>
                            <a:xfrm>
                              <a:off x="5407643" y="298537"/>
                              <a:ext cx="526068" cy="733175"/>
                            </a:xfrm>
                            <a:prstGeom prst="rect">
                              <a:avLst/>
                            </a:prstGeom>
                            <a:noFill/>
                          </wps:spPr>
                          <wps:txbx>
                            <w:txbxContent>
                              <w:p w14:paraId="4143CFC0"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1</w:t>
                                </w:r>
                              </w:p>
                            </w:txbxContent>
                          </wps:txbx>
                          <wps:bodyPr wrap="none" rtlCol="0" anchor="ctr">
                            <a:spAutoFit/>
                          </wps:bodyPr>
                        </wps:wsp>
                      </wpg:grpSp>
                      <wps:wsp>
                        <wps:cNvPr id="709082188" name="TextBox 44">
                          <a:extLst>
                            <a:ext uri="{FF2B5EF4-FFF2-40B4-BE49-F238E27FC236}">
                              <a16:creationId xmlns:a16="http://schemas.microsoft.com/office/drawing/2014/main" id="{9A11C662-DBE2-6CCD-09AA-35F72312CCF7}"/>
                            </a:ext>
                          </a:extLst>
                        </wps:cNvPr>
                        <wps:cNvSpPr txBox="1"/>
                        <wps:spPr>
                          <a:xfrm>
                            <a:off x="4306133" y="1312318"/>
                            <a:ext cx="1925748" cy="576078"/>
                          </a:xfrm>
                          <a:prstGeom prst="rect">
                            <a:avLst/>
                          </a:prstGeom>
                          <a:noFill/>
                        </wps:spPr>
                        <wps:txbx>
                          <w:txbxContent>
                            <w:p w14:paraId="6185D476"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المشاركون المشاغبون</w:t>
                              </w:r>
                            </w:p>
                          </w:txbxContent>
                        </wps:txbx>
                        <wps:bodyPr wrap="square">
                          <a:spAutoFit/>
                        </wps:bodyPr>
                      </wps:wsp>
                      <wpg:grpSp>
                        <wpg:cNvPr id="1337715640" name="مجموعة 1337715640">
                          <a:extLst>
                            <a:ext uri="{FF2B5EF4-FFF2-40B4-BE49-F238E27FC236}">
                              <a16:creationId xmlns:a16="http://schemas.microsoft.com/office/drawing/2014/main" id="{B8AC9FBC-B2C6-A09C-7D0E-8366F97BC913}"/>
                            </a:ext>
                          </a:extLst>
                        </wpg:cNvPr>
                        <wpg:cNvGrpSpPr/>
                        <wpg:grpSpPr>
                          <a:xfrm>
                            <a:off x="3168826" y="1"/>
                            <a:ext cx="1137577" cy="1173653"/>
                            <a:chOff x="3168826" y="1"/>
                            <a:chExt cx="1703161" cy="1703169"/>
                          </a:xfrm>
                        </wpg:grpSpPr>
                        <wps:wsp>
                          <wps:cNvPr id="525718396" name="Freeform: Shape 45">
                            <a:extLst>
                              <a:ext uri="{FF2B5EF4-FFF2-40B4-BE49-F238E27FC236}">
                                <a16:creationId xmlns:a16="http://schemas.microsoft.com/office/drawing/2014/main" id="{F9F9B92B-A562-2CF6-87E0-1A7999CE79AA}"/>
                              </a:ext>
                            </a:extLst>
                          </wps:cNvPr>
                          <wps:cNvSpPr/>
                          <wps:spPr>
                            <a:xfrm rot="5400000">
                              <a:off x="3168822" y="5"/>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CBCBC"/>
                            </a:solidFill>
                            <a:ln w="12700">
                              <a:miter lim="400000"/>
                            </a:ln>
                          </wps:spPr>
                          <wps:bodyPr wrap="square" lIns="38100" tIns="38100" rIns="38100" bIns="38100" anchor="ctr">
                            <a:noAutofit/>
                          </wps:bodyPr>
                        </wps:wsp>
                        <wps:wsp>
                          <wps:cNvPr id="104077479" name="Freeform: Shape 46">
                            <a:extLst>
                              <a:ext uri="{FF2B5EF4-FFF2-40B4-BE49-F238E27FC236}">
                                <a16:creationId xmlns:a16="http://schemas.microsoft.com/office/drawing/2014/main" id="{20831EC6-B233-6D26-A6C9-30BB3E58325F}"/>
                              </a:ext>
                            </a:extLst>
                          </wps:cNvPr>
                          <wps:cNvSpPr/>
                          <wps:spPr>
                            <a:xfrm rot="10800000">
                              <a:off x="3790605" y="188349"/>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993107955" name="TextBox 47">
                            <a:extLst>
                              <a:ext uri="{FF2B5EF4-FFF2-40B4-BE49-F238E27FC236}">
                                <a16:creationId xmlns:a16="http://schemas.microsoft.com/office/drawing/2014/main" id="{24F167DC-4881-FF09-A7A0-93FF613FDC77}"/>
                              </a:ext>
                            </a:extLst>
                          </wps:cNvPr>
                          <wps:cNvSpPr txBox="1"/>
                          <wps:spPr>
                            <a:xfrm>
                              <a:off x="4007925" y="307509"/>
                              <a:ext cx="526068" cy="733175"/>
                            </a:xfrm>
                            <a:prstGeom prst="rect">
                              <a:avLst/>
                            </a:prstGeom>
                            <a:noFill/>
                          </wps:spPr>
                          <wps:txbx>
                            <w:txbxContent>
                              <w:p w14:paraId="6634994B"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2</w:t>
                                </w:r>
                              </w:p>
                            </w:txbxContent>
                          </wps:txbx>
                          <wps:bodyPr wrap="none" rtlCol="0" anchor="ctr">
                            <a:spAutoFit/>
                          </wps:bodyPr>
                        </wps:wsp>
                      </wpg:grpSp>
                      <wps:wsp>
                        <wps:cNvPr id="546274294" name="TextBox 26">
                          <a:extLst>
                            <a:ext uri="{FF2B5EF4-FFF2-40B4-BE49-F238E27FC236}">
                              <a16:creationId xmlns:a16="http://schemas.microsoft.com/office/drawing/2014/main" id="{B3E9E642-5901-DE97-38EF-662456CA623D}"/>
                            </a:ext>
                          </a:extLst>
                        </wps:cNvPr>
                        <wps:cNvSpPr txBox="1"/>
                        <wps:spPr>
                          <a:xfrm>
                            <a:off x="2699413" y="1312041"/>
                            <a:ext cx="1698179" cy="576078"/>
                          </a:xfrm>
                          <a:prstGeom prst="rect">
                            <a:avLst/>
                          </a:prstGeom>
                          <a:noFill/>
                        </wps:spPr>
                        <wps:txbx>
                          <w:txbxContent>
                            <w:p w14:paraId="0AE9B7B4"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الفشل التقني</w:t>
                              </w:r>
                            </w:p>
                          </w:txbxContent>
                        </wps:txbx>
                        <wps:bodyPr wrap="square">
                          <a:spAutoFit/>
                        </wps:bodyPr>
                      </wps:wsp>
                      <wpg:grpSp>
                        <wpg:cNvPr id="1716952965" name="مجموعة 1716952965">
                          <a:extLst>
                            <a:ext uri="{FF2B5EF4-FFF2-40B4-BE49-F238E27FC236}">
                              <a16:creationId xmlns:a16="http://schemas.microsoft.com/office/drawing/2014/main" id="{28568331-D2F4-E9B4-3031-8A20DF2B421D}"/>
                            </a:ext>
                          </a:extLst>
                        </wpg:cNvPr>
                        <wpg:cNvGrpSpPr/>
                        <wpg:grpSpPr>
                          <a:xfrm rot="10800000">
                            <a:off x="1670106" y="0"/>
                            <a:ext cx="1137577" cy="1173653"/>
                            <a:chOff x="1670106" y="0"/>
                            <a:chExt cx="1703161" cy="1703169"/>
                          </a:xfrm>
                        </wpg:grpSpPr>
                        <wps:wsp>
                          <wps:cNvPr id="1926038580" name="Freeform: Shape 27">
                            <a:extLst>
                              <a:ext uri="{FF2B5EF4-FFF2-40B4-BE49-F238E27FC236}">
                                <a16:creationId xmlns:a16="http://schemas.microsoft.com/office/drawing/2014/main" id="{0971A976-6A9E-96E6-D016-0662EF1F0BEB}"/>
                              </a:ext>
                            </a:extLst>
                          </wps:cNvPr>
                          <wps:cNvSpPr/>
                          <wps:spPr>
                            <a:xfrm rot="16200000">
                              <a:off x="1670102" y="4"/>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6CB4B8"/>
                            </a:solidFill>
                            <a:ln w="12700">
                              <a:miter lim="400000"/>
                            </a:ln>
                          </wps:spPr>
                          <wps:bodyPr wrap="square" lIns="38100" tIns="38100" rIns="38100" bIns="38100" anchor="ctr">
                            <a:noAutofit/>
                          </wps:bodyPr>
                        </wps:wsp>
                        <wps:wsp>
                          <wps:cNvPr id="137448090" name="Freeform: Shape 28">
                            <a:extLst>
                              <a:ext uri="{FF2B5EF4-FFF2-40B4-BE49-F238E27FC236}">
                                <a16:creationId xmlns:a16="http://schemas.microsoft.com/office/drawing/2014/main" id="{BB74303A-08F2-8894-57EF-166FE3E4D1E7}"/>
                              </a:ext>
                            </a:extLst>
                          </wps:cNvPr>
                          <wps:cNvSpPr/>
                          <wps:spPr>
                            <a:xfrm rot="16200000">
                              <a:off x="1836375" y="621809"/>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872911138" name="TextBox 29">
                            <a:extLst>
                              <a:ext uri="{FF2B5EF4-FFF2-40B4-BE49-F238E27FC236}">
                                <a16:creationId xmlns:a16="http://schemas.microsoft.com/office/drawing/2014/main" id="{368CA534-9E67-B51D-F314-8FBDF7B0C371}"/>
                              </a:ext>
                            </a:extLst>
                          </wps:cNvPr>
                          <wps:cNvSpPr txBox="1"/>
                          <wps:spPr>
                            <a:xfrm rot="10835482">
                              <a:off x="2032697" y="617950"/>
                              <a:ext cx="526068" cy="733175"/>
                            </a:xfrm>
                            <a:prstGeom prst="rect">
                              <a:avLst/>
                            </a:prstGeom>
                            <a:noFill/>
                          </wps:spPr>
                          <wps:txbx>
                            <w:txbxContent>
                              <w:p w14:paraId="4339259E"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3</w:t>
                                </w:r>
                              </w:p>
                            </w:txbxContent>
                          </wps:txbx>
                          <wps:bodyPr wrap="none" rtlCol="0" anchor="ctr">
                            <a:spAutoFit/>
                          </wps:bodyPr>
                        </wps:wsp>
                      </wpg:grpSp>
                      <wpg:grpSp>
                        <wpg:cNvPr id="520406526" name="مجموعة 520406526">
                          <a:extLst>
                            <a:ext uri="{FF2B5EF4-FFF2-40B4-BE49-F238E27FC236}">
                              <a16:creationId xmlns:a16="http://schemas.microsoft.com/office/drawing/2014/main" id="{08226943-55D9-1160-0FE0-259BA284E947}"/>
                            </a:ext>
                          </a:extLst>
                        </wpg:cNvPr>
                        <wpg:cNvGrpSpPr/>
                        <wpg:grpSpPr>
                          <a:xfrm>
                            <a:off x="171386" y="0"/>
                            <a:ext cx="1137577" cy="1173653"/>
                            <a:chOff x="171386" y="0"/>
                            <a:chExt cx="1703161" cy="1703169"/>
                          </a:xfrm>
                        </wpg:grpSpPr>
                        <wps:wsp>
                          <wps:cNvPr id="1854351129" name="Freeform: Shape 32">
                            <a:extLst>
                              <a:ext uri="{FF2B5EF4-FFF2-40B4-BE49-F238E27FC236}">
                                <a16:creationId xmlns:a16="http://schemas.microsoft.com/office/drawing/2014/main" id="{A93527FC-E9F0-90EE-4222-D49FC57EE480}"/>
                              </a:ext>
                            </a:extLst>
                          </wps:cNvPr>
                          <wps:cNvSpPr/>
                          <wps:spPr>
                            <a:xfrm rot="5400000">
                              <a:off x="171382" y="4"/>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CC66"/>
                            </a:solidFill>
                            <a:ln w="12700">
                              <a:miter lim="400000"/>
                            </a:ln>
                          </wps:spPr>
                          <wps:bodyPr wrap="square" lIns="38100" tIns="38100" rIns="38100" bIns="38100" anchor="ctr">
                            <a:noAutofit/>
                          </wps:bodyPr>
                        </wps:wsp>
                        <wps:wsp>
                          <wps:cNvPr id="78683228" name="Freeform: Shape 34">
                            <a:extLst>
                              <a:ext uri="{FF2B5EF4-FFF2-40B4-BE49-F238E27FC236}">
                                <a16:creationId xmlns:a16="http://schemas.microsoft.com/office/drawing/2014/main" id="{9D656DBC-F063-DC3B-BF64-E5FA11C99E51}"/>
                              </a:ext>
                            </a:extLst>
                          </wps:cNvPr>
                          <wps:cNvSpPr/>
                          <wps:spPr>
                            <a:xfrm>
                              <a:off x="730813" y="115231"/>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565580946" name="TextBox 35">
                            <a:extLst>
                              <a:ext uri="{FF2B5EF4-FFF2-40B4-BE49-F238E27FC236}">
                                <a16:creationId xmlns:a16="http://schemas.microsoft.com/office/drawing/2014/main" id="{3CAC85DF-14A2-012C-BA62-9CC2EC36177E}"/>
                              </a:ext>
                            </a:extLst>
                          </wps:cNvPr>
                          <wps:cNvSpPr txBox="1"/>
                          <wps:spPr>
                            <a:xfrm>
                              <a:off x="922998" y="245531"/>
                              <a:ext cx="526068" cy="733175"/>
                            </a:xfrm>
                            <a:prstGeom prst="rect">
                              <a:avLst/>
                            </a:prstGeom>
                            <a:noFill/>
                          </wps:spPr>
                          <wps:txbx>
                            <w:txbxContent>
                              <w:p w14:paraId="02650534"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4</w:t>
                                </w:r>
                              </w:p>
                            </w:txbxContent>
                          </wps:txbx>
                          <wps:bodyPr wrap="none" rtlCol="0" anchor="ctr">
                            <a:spAutoFit/>
                          </wps:bodyPr>
                        </wps:wsp>
                      </wpg:grpSp>
                      <wps:wsp>
                        <wps:cNvPr id="1935434449" name="TextBox 26">
                          <a:extLst>
                            <a:ext uri="{FF2B5EF4-FFF2-40B4-BE49-F238E27FC236}">
                              <a16:creationId xmlns:a16="http://schemas.microsoft.com/office/drawing/2014/main" id="{CB288E5B-F4D0-A516-A4B9-F0E0B5C32453}"/>
                            </a:ext>
                          </a:extLst>
                        </wps:cNvPr>
                        <wps:cNvSpPr txBox="1"/>
                        <wps:spPr>
                          <a:xfrm>
                            <a:off x="0" y="1308971"/>
                            <a:ext cx="1156451" cy="576078"/>
                          </a:xfrm>
                          <a:prstGeom prst="rect">
                            <a:avLst/>
                          </a:prstGeom>
                          <a:noFill/>
                        </wps:spPr>
                        <wps:txbx>
                          <w:txbxContent>
                            <w:p w14:paraId="78855775"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ضيق الوقت</w:t>
                              </w:r>
                            </w:p>
                          </w:txbxContent>
                        </wps:txbx>
                        <wps:bodyPr wrap="square">
                          <a:spAutoFit/>
                        </wps:bodyPr>
                      </wps:wsp>
                    </wpg:wgp>
                  </a:graphicData>
                </a:graphic>
              </wp:inline>
            </w:drawing>
          </mc:Choice>
          <mc:Fallback>
            <w:pict>
              <v:group w14:anchorId="74EF06F2" id="مجموعة 65" o:spid="_x0000_s2167" style="width:435.4pt;height:131.95pt;mso-position-horizontal-relative:char;mso-position-vertical-relative:line" coordsize="62318,18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">
                <v:shape id="TextBox 39" o:spid="_x0000_s2168" type="#_x0000_t202" style="position:absolute;left:10787;top:13090;width:17289;height:5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" filled="f" stroked="f">
                  <v:textbox style="mso-fit-shape-to-text:t">
                    <w:txbxContent>
                      <w:p w14:paraId="19A09A15"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نسيان المحتوى</w:t>
                        </w:r>
                      </w:p>
                    </w:txbxContent>
                  </v:textbox>
                </v:shape>
                <v:group id="مجموعة 2105318047" o:spid="_x0000_s2169" style="position:absolute;left:45941;top:19;width:11375;height:11736" coordorigin="45941,19"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">
                  <v:shape id="Freeform: Shape 38" o:spid="_x0000_s2170" style="position:absolute;left:45941;top:19;width:17031;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3d8e92"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0" o:spid="_x0000_s2171" style="position:absolute;left:52159;top:1681;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1" o:spid="_x0000_s2172" type="#_x0000_t202" style="position:absolute;left:54076;top:2985;width:5261;height:73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" filled="f" stroked="f">
                    <v:textbox style="mso-fit-shape-to-text:t">
                      <w:txbxContent>
                        <w:p w14:paraId="4143CFC0"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1</w:t>
                          </w:r>
                        </w:p>
                      </w:txbxContent>
                    </v:textbox>
                  </v:shape>
                </v:group>
                <v:shape id="TextBox 44" o:spid="_x0000_s2173" type="#_x0000_t202" style="position:absolute;left:43061;top:13123;width:19257;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" filled="f" stroked="f">
                  <v:textbox style="mso-fit-shape-to-text:t">
                    <w:txbxContent>
                      <w:p w14:paraId="6185D476"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المشاركون المشاغبون</w:t>
                        </w:r>
                      </w:p>
                    </w:txbxContent>
                  </v:textbox>
                </v:shape>
                <v:group id="مجموعة 1337715640" o:spid="_x0000_s2174" style="position:absolute;left:31688;width:11376;height:11736" coordorigin="31688"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">
                  <v:shape id="Freeform: Shape 45" o:spid="_x0000_s2175" style="position:absolute;left:31688;width:17031;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cbcbc"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6" o:spid="_x0000_s2176" style="position:absolute;left:37906;top:1883;width:9151;height:9151;rotation:18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7" o:spid="_x0000_s2177" type="#_x0000_t202" style="position:absolute;left:40079;top:3075;width:5260;height:733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" filled="f" stroked="f">
                    <v:textbox style="mso-fit-shape-to-text:t">
                      <w:txbxContent>
                        <w:p w14:paraId="6634994B"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2</w:t>
                          </w:r>
                        </w:p>
                      </w:txbxContent>
                    </v:textbox>
                  </v:shape>
                </v:group>
                <v:shape id="TextBox 26" o:spid="_x0000_s2178" type="#_x0000_t202" style="position:absolute;left:26994;top:13120;width:16981;height:5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" filled="f" stroked="f">
                  <v:textbox style="mso-fit-shape-to-text:t">
                    <w:txbxContent>
                      <w:p w14:paraId="0AE9B7B4"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الفشل التقني</w:t>
                        </w:r>
                      </w:p>
                    </w:txbxContent>
                  </v:textbox>
                </v:shape>
                <v:group id="مجموعة 1716952965" o:spid="_x0000_s2179" style="position:absolute;left:16701;width:11375;height:11736;rotation:180" coordorigin="16701"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">
                  <v:shape id="Freeform: Shape 27" o:spid="_x0000_s2180" style="position:absolute;left:16701;width:17031;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6cb4b8"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28" o:spid="_x0000_s2181" style="position:absolute;left:18363;top:6218;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29" o:spid="_x0000_s2182" type="#_x0000_t202" style="position:absolute;left:20326;top:6179;width:5261;height:7332;rotation:-11757724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" filled="f" stroked="f">
                    <v:textbox style="mso-fit-shape-to-text:t">
                      <w:txbxContent>
                        <w:p w14:paraId="4339259E"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3</w:t>
                          </w:r>
                        </w:p>
                      </w:txbxContent>
                    </v:textbox>
                  </v:shape>
                </v:group>
                <v:group id="مجموعة 520406526" o:spid="_x0000_s2183" style="position:absolute;left:1713;width:11376;height:11736" coordorigin="1713"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">
                  <v:shape id="Freeform: Shape 32" o:spid="_x0000_s2184" style="position:absolute;left:1713;width:17031;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c6"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34" o:spid="_x0000_s2185" style="position:absolute;left:7308;top:1152;width:9151;height:9151;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35" o:spid="_x0000_s2186" type="#_x0000_t202" style="position:absolute;left:9229;top:2455;width:5261;height:733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" filled="f" stroked="f">
                    <v:textbox style="mso-fit-shape-to-text:t">
                      <w:txbxContent>
                        <w:p w14:paraId="02650534" w14:textId="77777777" w:rsidR="007457F1" w:rsidRDefault="007457F1" w:rsidP="007457F1">
                          <w:pPr>
                            <w:bidi w:val="0"/>
                            <w:jc w:val="center"/>
                            <w:rPr>
                              <w:rFonts w:asciiTheme="minorHAnsi" w:hAnsi="Calibri" w:cstheme="minorBidi"/>
                              <w:b/>
                              <w:bCs/>
                              <w:kern w:val="24"/>
                              <w:sz w:val="40"/>
                              <w:szCs w:val="40"/>
                            </w:rPr>
                          </w:pPr>
                          <w:r>
                            <w:rPr>
                              <w:rFonts w:asciiTheme="minorHAnsi" w:hAnsi="Calibri" w:cstheme="minorBidi"/>
                              <w:b/>
                              <w:bCs/>
                              <w:kern w:val="24"/>
                              <w:sz w:val="40"/>
                              <w:szCs w:val="40"/>
                            </w:rPr>
                            <w:t>4</w:t>
                          </w:r>
                        </w:p>
                      </w:txbxContent>
                    </v:textbox>
                  </v:shape>
                </v:group>
                <v:shape id="TextBox 26" o:spid="_x0000_s2187" type="#_x0000_t202" style="position:absolute;top:13089;width:11564;height:5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" filled="f" stroked="f">
                  <v:textbox style="mso-fit-shape-to-text:t">
                    <w:txbxContent>
                      <w:p w14:paraId="78855775" w14:textId="77777777" w:rsidR="007457F1" w:rsidRDefault="007457F1" w:rsidP="007457F1">
                        <w:pPr>
                          <w:bidi w:val="0"/>
                          <w:spacing w:after="16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ضيق الوقت</w:t>
                        </w:r>
                      </w:p>
                    </w:txbxContent>
                  </v:textbox>
                </v:shape>
                <w10:anchorlock/>
              </v:group>
            </w:pict>
          </mc:Fallback>
        </mc:AlternateContent>
      </w:r>
    </w:p>
    <w:p w14:paraId="62FBCB38"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المشاركون المشاغبون: </w:t>
      </w:r>
      <w:r w:rsidRPr="001F23F1">
        <w:rPr>
          <w:rFonts w:ascii="Sakkal Majalla" w:hAnsi="Sakkal Majalla"/>
          <w:sz w:val="34"/>
          <w:rtl/>
        </w:rPr>
        <w:t>التعامل بدبلوماسية مع توجيه سلوكهم نحو الإيجابية.</w:t>
      </w:r>
    </w:p>
    <w:p w14:paraId="70B00007"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الفشل التقني:</w:t>
      </w:r>
      <w:r w:rsidRPr="001F23F1">
        <w:rPr>
          <w:rFonts w:ascii="Sakkal Majalla" w:hAnsi="Sakkal Majalla"/>
          <w:sz w:val="34"/>
          <w:rtl/>
        </w:rPr>
        <w:t xml:space="preserve"> وجود خطط بديلة عند تعطل التقنيات والأجهزة.</w:t>
      </w:r>
    </w:p>
    <w:p w14:paraId="2AFE00D5" w14:textId="77777777" w:rsidR="001F23F1" w:rsidRP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نسيان المحتوى: </w:t>
      </w:r>
      <w:r w:rsidRPr="001F23F1">
        <w:rPr>
          <w:rFonts w:ascii="Sakkal Majalla" w:hAnsi="Sakkal Majalla"/>
          <w:sz w:val="34"/>
          <w:rtl/>
        </w:rPr>
        <w:t>استخدام ملاحظات مختصرة والانتقال بسلاسة.</w:t>
      </w:r>
    </w:p>
    <w:p w14:paraId="6D72C19E" w14:textId="77777777" w:rsidR="001F23F1" w:rsidRDefault="001F23F1" w:rsidP="001F23F1">
      <w:pPr>
        <w:spacing w:line="259" w:lineRule="auto"/>
        <w:rPr>
          <w:rFonts w:ascii="Sakkal Majalla" w:hAnsi="Sakkal Majalla"/>
          <w:sz w:val="34"/>
          <w:rtl/>
        </w:rPr>
      </w:pPr>
      <w:r w:rsidRPr="009B21D1">
        <w:rPr>
          <w:rFonts w:ascii="Sakkal Majalla" w:hAnsi="Sakkal Majalla"/>
          <w:color w:val="C00000"/>
          <w:sz w:val="34"/>
          <w:rtl/>
        </w:rPr>
        <w:t xml:space="preserve">- ضيق الوقت: </w:t>
      </w:r>
      <w:r w:rsidRPr="001F23F1">
        <w:rPr>
          <w:rFonts w:ascii="Sakkal Majalla" w:hAnsi="Sakkal Majalla"/>
          <w:sz w:val="34"/>
          <w:rtl/>
        </w:rPr>
        <w:t>مهارة إعادة ترتيب الأولويات وتكثيف المحتوى المتبقي.</w:t>
      </w:r>
    </w:p>
    <w:p w14:paraId="5BC9D14E" w14:textId="77777777" w:rsidR="006E06A9" w:rsidRDefault="006E06A9" w:rsidP="001F23F1">
      <w:pPr>
        <w:spacing w:line="259" w:lineRule="auto"/>
        <w:rPr>
          <w:rFonts w:ascii="Sakkal Majalla" w:hAnsi="Sakkal Majalla"/>
          <w:sz w:val="34"/>
          <w:rtl/>
        </w:rPr>
      </w:pPr>
    </w:p>
    <w:p w14:paraId="17E28385" w14:textId="77777777" w:rsidR="006E06A9" w:rsidRDefault="006E06A9" w:rsidP="001F23F1">
      <w:pPr>
        <w:spacing w:line="259" w:lineRule="auto"/>
        <w:rPr>
          <w:rFonts w:ascii="Sakkal Majalla" w:hAnsi="Sakkal Majalla"/>
          <w:sz w:val="34"/>
          <w:rtl/>
        </w:rPr>
      </w:pPr>
    </w:p>
    <w:p w14:paraId="0AD6E33E" w14:textId="77777777" w:rsidR="006E06A9" w:rsidRPr="001F23F1" w:rsidRDefault="006E06A9" w:rsidP="001F23F1">
      <w:pPr>
        <w:spacing w:line="259" w:lineRule="auto"/>
        <w:rPr>
          <w:rFonts w:ascii="Sakkal Majalla" w:hAnsi="Sakkal Majalla"/>
          <w:sz w:val="34"/>
          <w:rtl/>
        </w:rPr>
      </w:pPr>
    </w:p>
    <w:p w14:paraId="42B8EFED" w14:textId="77777777" w:rsidR="009B21D1" w:rsidRDefault="009B21D1" w:rsidP="009B21D1">
      <w:pPr>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73728" behindDoc="0" locked="0" layoutInCell="1" allowOverlap="1" wp14:anchorId="4BD92D1D" wp14:editId="65A49F74">
                <wp:simplePos x="0" y="0"/>
                <wp:positionH relativeFrom="margin">
                  <wp:posOffset>5257165</wp:posOffset>
                </wp:positionH>
                <wp:positionV relativeFrom="paragraph">
                  <wp:posOffset>27305</wp:posOffset>
                </wp:positionV>
                <wp:extent cx="496570" cy="382270"/>
                <wp:effectExtent l="0" t="0" r="0" b="17780"/>
                <wp:wrapSquare wrapText="bothSides"/>
                <wp:docPr id="286174295"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523728185"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2132241467"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942F049" id="Group 20" o:spid="_x0000_s1026" style="position:absolute;margin-left:413.95pt;margin-top:2.15pt;width:39.1pt;height:30.1pt;z-index:252873728;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">
                  <v:imagedata r:id="rId16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667ACD39" w14:textId="2421CD12" w:rsidR="001F23F1" w:rsidRPr="001F23F1" w:rsidRDefault="001F23F1" w:rsidP="001F23F1">
      <w:pPr>
        <w:spacing w:line="259" w:lineRule="auto"/>
        <w:rPr>
          <w:rFonts w:ascii="Sakkal Majalla" w:hAnsi="Sakkal Majalla"/>
          <w:sz w:val="34"/>
          <w:rtl/>
        </w:rPr>
      </w:pPr>
    </w:p>
    <w:p w14:paraId="101FE33E"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hint="eastAsia"/>
          <w:sz w:val="34"/>
          <w:rtl/>
        </w:rPr>
        <w:t>عندما</w:t>
      </w:r>
      <w:r w:rsidRPr="001F23F1">
        <w:rPr>
          <w:rFonts w:ascii="Sakkal Majalla" w:hAnsi="Sakkal Majalla"/>
          <w:sz w:val="34"/>
          <w:rtl/>
        </w:rPr>
        <w:t xml:space="preserve"> تتعطل شرائح العرض التقديمي، يمكنك:</w:t>
      </w:r>
    </w:p>
    <w:p w14:paraId="325D8BB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الانتقال مباشرة إلى نشاط تفاعلي بينما يتم حل المشكلة التقنية.</w:t>
      </w:r>
    </w:p>
    <w:p w14:paraId="49C54B7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استخدام السبورة أو لوح ورقي لتوضيح النقاط الرئيسية.</w:t>
      </w:r>
    </w:p>
    <w:p w14:paraId="30EDBEBF"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طلب من المتدربين العمل في مجموعات لمناقشة نقطة مهمة من المحتوى.</w:t>
      </w:r>
    </w:p>
    <w:p w14:paraId="2BBB720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 تحويل الموقف إلى فرصة للتعلم من خلال سؤال المتدربين: "كيف تتعاملون مع مثل هذه المواقف في عملكم؟"</w:t>
      </w:r>
    </w:p>
    <w:p w14:paraId="5112BC81" w14:textId="77777777" w:rsidR="001F23F1" w:rsidRPr="009B21D1" w:rsidRDefault="001F23F1" w:rsidP="001F23F1">
      <w:pPr>
        <w:spacing w:line="259" w:lineRule="auto"/>
        <w:rPr>
          <w:rFonts w:ascii="Sakkal Majalla" w:hAnsi="Sakkal Majalla"/>
          <w:b/>
          <w:bCs/>
          <w:color w:val="008080"/>
          <w:sz w:val="34"/>
          <w:rtl/>
        </w:rPr>
      </w:pPr>
      <w:r w:rsidRPr="009B21D1">
        <w:rPr>
          <w:rFonts w:ascii="Sakkal Majalla" w:hAnsi="Sakkal Majalla"/>
          <w:b/>
          <w:bCs/>
          <w:color w:val="008080"/>
          <w:sz w:val="34"/>
          <w:rtl/>
        </w:rPr>
        <w:t xml:space="preserve"> استثمار التغذية الراجعة</w:t>
      </w:r>
    </w:p>
    <w:p w14:paraId="56D676A8" w14:textId="77777777" w:rsidR="001F23F1" w:rsidRDefault="001F23F1" w:rsidP="001F23F1">
      <w:pPr>
        <w:spacing w:line="259" w:lineRule="auto"/>
        <w:rPr>
          <w:rFonts w:ascii="Sakkal Majalla" w:hAnsi="Sakkal Majalla"/>
          <w:sz w:val="34"/>
          <w:rtl/>
        </w:rPr>
      </w:pPr>
      <w:r w:rsidRPr="001F23F1">
        <w:rPr>
          <w:rFonts w:ascii="Sakkal Majalla" w:hAnsi="Sakkal Majalla" w:hint="eastAsia"/>
          <w:sz w:val="34"/>
          <w:rtl/>
        </w:rPr>
        <w:t>الدراسات</w:t>
      </w:r>
      <w:r w:rsidRPr="001F23F1">
        <w:rPr>
          <w:rFonts w:ascii="Sakkal Majalla" w:hAnsi="Sakkal Majalla"/>
          <w:sz w:val="34"/>
          <w:rtl/>
        </w:rPr>
        <w:t xml:space="preserve"> تشير إلى أن المدربين الذين يجمعون التغذية الراجعة ويطبقونها بانتظام يحققون تحسناً في أدائهم بنسبة 40% خلال عام واحد.</w:t>
      </w:r>
    </w:p>
    <w:p w14:paraId="0B5858FB" w14:textId="77777777" w:rsidR="005639EC" w:rsidRDefault="005639EC" w:rsidP="001F23F1">
      <w:pPr>
        <w:spacing w:line="259" w:lineRule="auto"/>
        <w:rPr>
          <w:rFonts w:ascii="Sakkal Majalla" w:hAnsi="Sakkal Majalla"/>
          <w:sz w:val="34"/>
          <w:rtl/>
        </w:rPr>
      </w:pPr>
    </w:p>
    <w:p w14:paraId="686E0972" w14:textId="285801F1" w:rsidR="007457F1" w:rsidRPr="001F23F1" w:rsidRDefault="00C86F96" w:rsidP="005639EC">
      <w:pPr>
        <w:spacing w:line="259" w:lineRule="auto"/>
        <w:ind w:left="-613"/>
        <w:jc w:val="center"/>
        <w:rPr>
          <w:rFonts w:ascii="Sakkal Majalla" w:hAnsi="Sakkal Majalla"/>
          <w:sz w:val="34"/>
          <w:rtl/>
        </w:rPr>
      </w:pPr>
      <w:r w:rsidRPr="00C86F96">
        <w:rPr>
          <w:rFonts w:ascii="Sakkal Majalla" w:hAnsi="Sakkal Majalla"/>
          <w:noProof/>
          <w:sz w:val="34"/>
        </w:rPr>
        <mc:AlternateContent>
          <mc:Choice Requires="wpg">
            <w:drawing>
              <wp:inline distT="0" distB="0" distL="0" distR="0" wp14:anchorId="534F3D50" wp14:editId="395D818F">
                <wp:extent cx="3655534" cy="3896746"/>
                <wp:effectExtent l="19050" t="0" r="40640" b="46990"/>
                <wp:docPr id="123" name="مجموعة 122">
                  <a:extLst xmlns:a="http://schemas.openxmlformats.org/drawingml/2006/main">
                    <a:ext uri="{FF2B5EF4-FFF2-40B4-BE49-F238E27FC236}">
                      <a16:creationId xmlns:a16="http://schemas.microsoft.com/office/drawing/2014/main" id="{5DBF49F8-9ED8-0190-A594-CEBD0D3C2237}"/>
                    </a:ext>
                  </a:extLst>
                </wp:docPr>
                <wp:cNvGraphicFramePr/>
                <a:graphic xmlns:a="http://schemas.openxmlformats.org/drawingml/2006/main">
                  <a:graphicData uri="http://schemas.microsoft.com/office/word/2010/wordprocessingGroup">
                    <wpg:wgp>
                      <wpg:cNvGrpSpPr/>
                      <wpg:grpSpPr>
                        <a:xfrm>
                          <a:off x="0" y="0"/>
                          <a:ext cx="3655534" cy="3896746"/>
                          <a:chOff x="0" y="0"/>
                          <a:chExt cx="4657389" cy="4964708"/>
                        </a:xfrm>
                      </wpg:grpSpPr>
                      <wps:wsp>
                        <wps:cNvPr id="1950376240" name="Freeform 27">
                          <a:extLst>
                            <a:ext uri="{FF2B5EF4-FFF2-40B4-BE49-F238E27FC236}">
                              <a16:creationId xmlns:a16="http://schemas.microsoft.com/office/drawing/2014/main" id="{625589AC-7B2F-E767-82F8-3A389B0EB72E}"/>
                            </a:ext>
                          </a:extLst>
                        </wps:cNvPr>
                        <wps:cNvSpPr/>
                        <wps:spPr>
                          <a:xfrm rot="10800000">
                            <a:off x="0" y="4302697"/>
                            <a:ext cx="3956386" cy="455044"/>
                          </a:xfrm>
                          <a:custGeom>
                            <a:avLst/>
                            <a:gdLst/>
                            <a:ahLst/>
                            <a:cxnLst/>
                            <a:rect l="l" t="t" r="r" b="b"/>
                            <a:pathLst>
                              <a:path w="5414689" h="622773">
                                <a:moveTo>
                                  <a:pt x="0" y="0"/>
                                </a:moveTo>
                                <a:lnTo>
                                  <a:pt x="5414689" y="0"/>
                                </a:lnTo>
                                <a:lnTo>
                                  <a:pt x="5414689" y="622773"/>
                                </a:lnTo>
                                <a:lnTo>
                                  <a:pt x="0" y="622773"/>
                                </a:lnTo>
                                <a:lnTo>
                                  <a:pt x="0" y="0"/>
                                </a:lnTo>
                                <a:close/>
                              </a:path>
                            </a:pathLst>
                          </a:custGeom>
                          <a:blipFill>
                            <a:blip r:embed="rId169">
                              <a:alphaModFix amt="72000"/>
                            </a:blip>
                            <a:stretch>
                              <a:fillRect b="-149966"/>
                            </a:stretch>
                          </a:blipFill>
                        </wps:spPr>
                        <wps:bodyPr/>
                      </wps:wsp>
                      <wpg:grpSp>
                        <wpg:cNvPr id="133189186" name="Group 28">
                          <a:extLst>
                            <a:ext uri="{FF2B5EF4-FFF2-40B4-BE49-F238E27FC236}">
                              <a16:creationId xmlns:a16="http://schemas.microsoft.com/office/drawing/2014/main" id="{CF04D073-78B0-2FA1-A81E-E734F9CB4B93}"/>
                            </a:ext>
                          </a:extLst>
                        </wpg:cNvPr>
                        <wpg:cNvGrpSpPr/>
                        <wpg:grpSpPr>
                          <a:xfrm>
                            <a:off x="70423" y="3943489"/>
                            <a:ext cx="4586966" cy="1021219"/>
                            <a:chOff x="70423" y="3923776"/>
                            <a:chExt cx="9504788" cy="2116099"/>
                          </a:xfrm>
                        </wpg:grpSpPr>
                        <wps:wsp>
                          <wps:cNvPr id="1408834615" name="Freeform 29">
                            <a:extLst>
                              <a:ext uri="{FF2B5EF4-FFF2-40B4-BE49-F238E27FC236}">
                                <a16:creationId xmlns:a16="http://schemas.microsoft.com/office/drawing/2014/main" id="{423BCEDC-5208-03A7-64DE-E81B17D6DAE4}"/>
                              </a:ext>
                            </a:extLst>
                          </wps:cNvPr>
                          <wps:cNvSpPr/>
                          <wps:spPr>
                            <a:xfrm>
                              <a:off x="70423" y="3961876"/>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F8379"/>
                              </a:solidFill>
                              <a:prstDash val="solid"/>
                              <a:round/>
                            </a:ln>
                          </wps:spPr>
                          <wps:bodyPr/>
                        </wps:wsp>
                        <wps:wsp>
                          <wps:cNvPr id="1620178988" name="TextBox 30">
                            <a:extLst>
                              <a:ext uri="{FF2B5EF4-FFF2-40B4-BE49-F238E27FC236}">
                                <a16:creationId xmlns:a16="http://schemas.microsoft.com/office/drawing/2014/main" id="{6FC1F69B-575A-9A26-C806-32265840D744}"/>
                              </a:ext>
                            </a:extLst>
                          </wps:cNvPr>
                          <wps:cNvSpPr txBox="1"/>
                          <wps:spPr>
                            <a:xfrm>
                              <a:off x="70423" y="3923776"/>
                              <a:ext cx="9504788" cy="2116099"/>
                            </a:xfrm>
                            <a:prstGeom prst="rect">
                              <a:avLst/>
                            </a:prstGeom>
                          </wps:spPr>
                          <wps:bodyPr lIns="50800" tIns="50800" rIns="50800" bIns="50800" rtlCol="0" anchor="ctr"/>
                        </wps:wsp>
                      </wpg:grpSp>
                      <wps:wsp>
                        <wps:cNvPr id="850369833" name="Freeform 31">
                          <a:extLst>
                            <a:ext uri="{FF2B5EF4-FFF2-40B4-BE49-F238E27FC236}">
                              <a16:creationId xmlns:a16="http://schemas.microsoft.com/office/drawing/2014/main" id="{EE64FCCC-4B92-6F74-7D5F-1428CE9C502F}"/>
                            </a:ext>
                          </a:extLst>
                        </wps:cNvPr>
                        <wps:cNvSpPr/>
                        <wps:spPr>
                          <a:xfrm>
                            <a:off x="214726" y="3948688"/>
                            <a:ext cx="532614" cy="495330"/>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0">
                              <a:extLst>
                                <a:ext uri="{96DAC541-7B7A-43D3-8B79-37D633B846F1}">
                                  <asvg:svgBlip xmlns:asvg="http://schemas.microsoft.com/office/drawing/2016/SVG/main" r:embed="rId171"/>
                                </a:ext>
                              </a:extLst>
                            </a:blip>
                            <a:stretch>
                              <a:fillRect/>
                            </a:stretch>
                          </a:blipFill>
                          <a:ln cap="sq">
                            <a:noFill/>
                            <a:prstDash val="solid"/>
                            <a:miter/>
                          </a:ln>
                        </wps:spPr>
                        <wps:txbx>
                          <w:txbxContent>
                            <w:p w14:paraId="1B4ED866"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4</w:t>
                              </w:r>
                            </w:p>
                          </w:txbxContent>
                        </wps:txbx>
                        <wps:bodyPr/>
                      </wps:wsp>
                      <wpg:grpSp>
                        <wpg:cNvPr id="856178629" name="مجموعة 856178629">
                          <a:extLst>
                            <a:ext uri="{FF2B5EF4-FFF2-40B4-BE49-F238E27FC236}">
                              <a16:creationId xmlns:a16="http://schemas.microsoft.com/office/drawing/2014/main" id="{E6F7171E-5B73-87F5-DCC8-E9C2A92E65B4}"/>
                            </a:ext>
                          </a:extLst>
                        </wpg:cNvPr>
                        <wpg:cNvGrpSpPr/>
                        <wpg:grpSpPr>
                          <a:xfrm>
                            <a:off x="120207" y="0"/>
                            <a:ext cx="4499361" cy="1015569"/>
                            <a:chOff x="120207" y="0"/>
                            <a:chExt cx="4499361" cy="1015569"/>
                          </a:xfrm>
                        </wpg:grpSpPr>
                        <wpg:grpSp>
                          <wpg:cNvPr id="999166104" name="Group 13">
                            <a:extLst>
                              <a:ext uri="{FF2B5EF4-FFF2-40B4-BE49-F238E27FC236}">
                                <a16:creationId xmlns:a16="http://schemas.microsoft.com/office/drawing/2014/main" id="{D20A9771-C5B1-101E-A6BE-2A44EB6EA701}"/>
                              </a:ext>
                            </a:extLst>
                          </wpg:cNvPr>
                          <wpg:cNvGrpSpPr/>
                          <wpg:grpSpPr>
                            <a:xfrm>
                              <a:off x="120207" y="39532"/>
                              <a:ext cx="4499361" cy="976037"/>
                              <a:chOff x="120188" y="19005"/>
                              <a:chExt cx="9754840" cy="2116099"/>
                            </a:xfrm>
                          </wpg:grpSpPr>
                          <wps:wsp>
                            <wps:cNvPr id="2058230947" name="Freeform 14">
                              <a:extLst>
                                <a:ext uri="{FF2B5EF4-FFF2-40B4-BE49-F238E27FC236}">
                                  <a16:creationId xmlns:a16="http://schemas.microsoft.com/office/drawing/2014/main" id="{98FA35F0-1063-710D-AA0F-6ECD2A264488}"/>
                                </a:ext>
                              </a:extLst>
                            </wps:cNvPr>
                            <wps:cNvSpPr/>
                            <wps:spPr>
                              <a:xfrm>
                                <a:off x="120188" y="57094"/>
                                <a:ext cx="9754840"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91DFB1"/>
                                </a:solidFill>
                                <a:prstDash val="solid"/>
                                <a:round/>
                              </a:ln>
                            </wps:spPr>
                            <wps:bodyPr/>
                          </wps:wsp>
                          <wps:wsp>
                            <wps:cNvPr id="190497971" name="TextBox 15">
                              <a:extLst>
                                <a:ext uri="{FF2B5EF4-FFF2-40B4-BE49-F238E27FC236}">
                                  <a16:creationId xmlns:a16="http://schemas.microsoft.com/office/drawing/2014/main" id="{55C67C7E-B1CD-9FC5-2E1F-1C93CBF7D576}"/>
                                </a:ext>
                              </a:extLst>
                            </wps:cNvPr>
                            <wps:cNvSpPr txBox="1"/>
                            <wps:spPr>
                              <a:xfrm>
                                <a:off x="120224" y="19005"/>
                                <a:ext cx="9504788" cy="2116099"/>
                              </a:xfrm>
                              <a:prstGeom prst="rect">
                                <a:avLst/>
                              </a:prstGeom>
                            </wps:spPr>
                            <wps:bodyPr lIns="50800" tIns="50800" rIns="50800" bIns="50800" rtlCol="0" anchor="ctr"/>
                          </wps:wsp>
                        </wpg:grpSp>
                        <wps:wsp>
                          <wps:cNvPr id="1712861597" name="Freeform 16">
                            <a:extLst>
                              <a:ext uri="{FF2B5EF4-FFF2-40B4-BE49-F238E27FC236}">
                                <a16:creationId xmlns:a16="http://schemas.microsoft.com/office/drawing/2014/main" id="{34198D49-1D3C-1B9F-F85C-6192628E4463}"/>
                              </a:ext>
                            </a:extLst>
                          </wps:cNvPr>
                          <wps:cNvSpPr/>
                          <wps:spPr>
                            <a:xfrm>
                              <a:off x="249152" y="0"/>
                              <a:ext cx="607106" cy="564608"/>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2">
                                <a:extLst>
                                  <a:ext uri="{96DAC541-7B7A-43D3-8B79-37D633B846F1}">
                                    <asvg:svgBlip xmlns:asvg="http://schemas.microsoft.com/office/drawing/2016/SVG/main" r:embed="rId173"/>
                                  </a:ext>
                                </a:extLst>
                              </a:blip>
                              <a:stretch>
                                <a:fillRect/>
                              </a:stretch>
                            </a:blipFill>
                            <a:ln cap="sq">
                              <a:noFill/>
                              <a:prstDash val="solid"/>
                              <a:miter/>
                            </a:ln>
                          </wps:spPr>
                          <wps:txbx>
                            <w:txbxContent>
                              <w:p w14:paraId="3AD08910"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1</w:t>
                                </w:r>
                              </w:p>
                            </w:txbxContent>
                          </wps:txbx>
                          <wps:bodyPr/>
                        </wps:wsp>
                        <wps:wsp>
                          <wps:cNvPr id="1737536104" name="TextBox 37">
                            <a:extLst>
                              <a:ext uri="{FF2B5EF4-FFF2-40B4-BE49-F238E27FC236}">
                                <a16:creationId xmlns:a16="http://schemas.microsoft.com/office/drawing/2014/main" id="{26FCC84F-DDA8-E49F-8DF5-9A3CAE536511}"/>
                              </a:ext>
                            </a:extLst>
                          </wps:cNvPr>
                          <wps:cNvSpPr txBox="1"/>
                          <wps:spPr>
                            <a:xfrm>
                              <a:off x="587284" y="582504"/>
                              <a:ext cx="3882541" cy="348831"/>
                            </a:xfrm>
                            <a:prstGeom prst="rect">
                              <a:avLst/>
                            </a:prstGeom>
                          </wps:spPr>
                          <wps:txbx>
                            <w:txbxContent>
                              <w:p w14:paraId="6D26F3A4" w14:textId="77777777" w:rsidR="00C86F96" w:rsidRDefault="00C86F96" w:rsidP="00C86F96">
                                <w:pPr>
                                  <w:bidi w:val="0"/>
                                  <w:spacing w:line="347" w:lineRule="exact"/>
                                  <w:jc w:val="center"/>
                                  <w:rPr>
                                    <w:rFonts w:ascii="Adobe Arabic" w:eastAsia="Montserrat" w:hAnsi="Adobe Arabic" w:cs="Adobe Arabic"/>
                                    <w:b/>
                                    <w:bCs/>
                                    <w:kern w:val="24"/>
                                    <w:sz w:val="40"/>
                                    <w:szCs w:val="40"/>
                                    <w:lang w:bidi="ar-AE"/>
                                  </w:rPr>
                                </w:pPr>
                                <w:r>
                                  <w:rPr>
                                    <w:rFonts w:ascii="Adobe Arabic" w:eastAsia="Montserrat" w:hAnsi="Adobe Arabic" w:cs="Adobe Arabic"/>
                                    <w:b/>
                                    <w:bCs/>
                                    <w:kern w:val="24"/>
                                    <w:sz w:val="40"/>
                                    <w:szCs w:val="40"/>
                                    <w:rtl/>
                                    <w:lang w:bidi="ar-AE"/>
                                  </w:rPr>
                                  <w:t>تشجيع المتدربين على تقديم ملاحظات صادقة</w:t>
                                </w:r>
                              </w:p>
                            </w:txbxContent>
                          </wps:txbx>
                          <wps:bodyPr wrap="square" lIns="0" tIns="0" rIns="0" bIns="0" rtlCol="0" anchor="t">
                            <a:noAutofit/>
                          </wps:bodyPr>
                        </wps:wsp>
                        <wps:wsp>
                          <wps:cNvPr id="545390434" name="TextBox 38">
                            <a:extLst>
                              <a:ext uri="{FF2B5EF4-FFF2-40B4-BE49-F238E27FC236}">
                                <a16:creationId xmlns:a16="http://schemas.microsoft.com/office/drawing/2014/main" id="{82CA5F7C-0AE8-FBDF-EFA7-F88439E96249}"/>
                              </a:ext>
                            </a:extLst>
                          </wps:cNvPr>
                          <wps:cNvSpPr txBox="1"/>
                          <wps:spPr>
                            <a:xfrm>
                              <a:off x="1012221" y="65872"/>
                              <a:ext cx="1807184" cy="345562"/>
                            </a:xfrm>
                            <a:prstGeom prst="rect">
                              <a:avLst/>
                            </a:prstGeom>
                          </wps:spPr>
                          <wps:txbx>
                            <w:txbxContent>
                              <w:p w14:paraId="0A5DC9B3"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طلب التقييم الصريح</w:t>
                                </w:r>
                              </w:p>
                            </w:txbxContent>
                          </wps:txbx>
                          <wps:bodyPr wrap="square" lIns="0" tIns="0" rIns="0" bIns="0" rtlCol="0" anchor="t">
                            <a:spAutoFit/>
                          </wps:bodyPr>
                        </wps:wsp>
                      </wpg:grpSp>
                      <wpg:grpSp>
                        <wpg:cNvPr id="1143739371" name="مجموعة 1143739371">
                          <a:extLst>
                            <a:ext uri="{FF2B5EF4-FFF2-40B4-BE49-F238E27FC236}">
                              <a16:creationId xmlns:a16="http://schemas.microsoft.com/office/drawing/2014/main" id="{2B2B5017-5664-5255-43B9-4F4737AD23BB}"/>
                            </a:ext>
                          </a:extLst>
                        </wpg:cNvPr>
                        <wpg:cNvGrpSpPr/>
                        <wpg:grpSpPr>
                          <a:xfrm>
                            <a:off x="70414" y="1326979"/>
                            <a:ext cx="4565336" cy="984579"/>
                            <a:chOff x="70414" y="1326979"/>
                            <a:chExt cx="4565336" cy="984579"/>
                          </a:xfrm>
                        </wpg:grpSpPr>
                        <wpg:grpSp>
                          <wpg:cNvPr id="507469630" name="Group 18">
                            <a:extLst>
                              <a:ext uri="{FF2B5EF4-FFF2-40B4-BE49-F238E27FC236}">
                                <a16:creationId xmlns:a16="http://schemas.microsoft.com/office/drawing/2014/main" id="{825A313F-2F4E-C482-5451-125C60FA2AC4}"/>
                              </a:ext>
                            </a:extLst>
                          </wpg:cNvPr>
                          <wpg:cNvGrpSpPr/>
                          <wpg:grpSpPr>
                            <a:xfrm>
                              <a:off x="70414" y="1326979"/>
                              <a:ext cx="4565336" cy="984579"/>
                              <a:chOff x="70404" y="1306606"/>
                              <a:chExt cx="9812023" cy="2116099"/>
                            </a:xfrm>
                          </wpg:grpSpPr>
                          <wps:wsp>
                            <wps:cNvPr id="1311968988" name="Freeform 19">
                              <a:extLst>
                                <a:ext uri="{FF2B5EF4-FFF2-40B4-BE49-F238E27FC236}">
                                  <a16:creationId xmlns:a16="http://schemas.microsoft.com/office/drawing/2014/main" id="{825295E8-C89F-6F6C-BF6A-FAB348E2B1F0}"/>
                                </a:ext>
                              </a:extLst>
                            </wps:cNvPr>
                            <wps:cNvSpPr/>
                            <wps:spPr>
                              <a:xfrm>
                                <a:off x="70404" y="1344419"/>
                                <a:ext cx="9812023"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8D389"/>
                                </a:solidFill>
                                <a:prstDash val="solid"/>
                                <a:round/>
                              </a:ln>
                            </wps:spPr>
                            <wps:bodyPr/>
                          </wps:wsp>
                          <wps:wsp>
                            <wps:cNvPr id="1799266669" name="TextBox 20">
                              <a:extLst>
                                <a:ext uri="{FF2B5EF4-FFF2-40B4-BE49-F238E27FC236}">
                                  <a16:creationId xmlns:a16="http://schemas.microsoft.com/office/drawing/2014/main" id="{AE18E4C2-1841-CC29-17A7-B79B021B6FA2}"/>
                                </a:ext>
                              </a:extLst>
                            </wps:cNvPr>
                            <wps:cNvSpPr txBox="1"/>
                            <wps:spPr>
                              <a:xfrm>
                                <a:off x="70423" y="1306606"/>
                                <a:ext cx="9504788" cy="2116099"/>
                              </a:xfrm>
                              <a:prstGeom prst="rect">
                                <a:avLst/>
                              </a:prstGeom>
                            </wps:spPr>
                            <wps:bodyPr lIns="50800" tIns="50800" rIns="50800" bIns="50800" rtlCol="0" anchor="ctr"/>
                          </wps:wsp>
                        </wpg:grpSp>
                        <wps:wsp>
                          <wps:cNvPr id="1317086724" name="Freeform 21">
                            <a:extLst>
                              <a:ext uri="{FF2B5EF4-FFF2-40B4-BE49-F238E27FC236}">
                                <a16:creationId xmlns:a16="http://schemas.microsoft.com/office/drawing/2014/main" id="{AA0A2A95-7F89-EBF4-7FD7-28066B469DF0}"/>
                              </a:ext>
                            </a:extLst>
                          </wps:cNvPr>
                          <wps:cNvSpPr/>
                          <wps:spPr>
                            <a:xfrm>
                              <a:off x="244308" y="1326979"/>
                              <a:ext cx="569604" cy="529732"/>
                            </a:xfrm>
                            <a:custGeom>
                              <a:avLst/>
                              <a:gdLst/>
                              <a:ahLst/>
                              <a:cxnLst/>
                              <a:rect l="l" t="t" r="r" b="b"/>
                              <a:pathLst>
                                <a:path w="1107226" h="1029720">
                                  <a:moveTo>
                                    <a:pt x="0" y="0"/>
                                  </a:moveTo>
                                  <a:lnTo>
                                    <a:pt x="1107225" y="0"/>
                                  </a:lnTo>
                                  <a:lnTo>
                                    <a:pt x="1107225" y="1029720"/>
                                  </a:lnTo>
                                  <a:lnTo>
                                    <a:pt x="0" y="1029720"/>
                                  </a:lnTo>
                                  <a:lnTo>
                                    <a:pt x="0" y="0"/>
                                  </a:lnTo>
                                  <a:close/>
                                </a:path>
                              </a:pathLst>
                            </a:custGeom>
                            <a:blipFill>
                              <a:blip r:embed="rId174">
                                <a:extLst>
                                  <a:ext uri="{96DAC541-7B7A-43D3-8B79-37D633B846F1}">
                                    <asvg:svgBlip xmlns:asvg="http://schemas.microsoft.com/office/drawing/2016/SVG/main" r:embed="rId175"/>
                                  </a:ext>
                                </a:extLst>
                              </a:blip>
                              <a:stretch>
                                <a:fillRect/>
                              </a:stretch>
                            </a:blipFill>
                            <a:ln cap="sq">
                              <a:noFill/>
                              <a:prstDash val="solid"/>
                              <a:miter/>
                            </a:ln>
                          </wps:spPr>
                          <wps:txbx>
                            <w:txbxContent>
                              <w:p w14:paraId="4B0F99E4"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2</w:t>
                                </w:r>
                              </w:p>
                            </w:txbxContent>
                          </wps:txbx>
                          <wps:bodyPr/>
                        </wps:wsp>
                        <wps:wsp>
                          <wps:cNvPr id="596441123" name="TextBox 39">
                            <a:extLst>
                              <a:ext uri="{FF2B5EF4-FFF2-40B4-BE49-F238E27FC236}">
                                <a16:creationId xmlns:a16="http://schemas.microsoft.com/office/drawing/2014/main" id="{16CEBF27-D37C-EA02-E400-425B5257F631}"/>
                              </a:ext>
                            </a:extLst>
                          </wps:cNvPr>
                          <wps:cNvSpPr txBox="1"/>
                          <wps:spPr>
                            <a:xfrm>
                              <a:off x="335110" y="1917128"/>
                              <a:ext cx="4219909" cy="280734"/>
                            </a:xfrm>
                            <a:prstGeom prst="rect">
                              <a:avLst/>
                            </a:prstGeom>
                          </wps:spPr>
                          <wps:txbx>
                            <w:txbxContent>
                              <w:p w14:paraId="308F8CB5" w14:textId="77777777" w:rsidR="00C86F96" w:rsidRDefault="00C86F96" w:rsidP="00C86F96">
                                <w:pPr>
                                  <w:bidi w:val="0"/>
                                  <w:spacing w:line="347" w:lineRule="exact"/>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النظر إلى الانتقادات كفرص للنمو وليس كإخفاقات</w:t>
                                </w:r>
                              </w:p>
                            </w:txbxContent>
                          </wps:txbx>
                          <wps:bodyPr wrap="square" lIns="0" tIns="0" rIns="0" bIns="0" rtlCol="0" anchor="t">
                            <a:spAutoFit/>
                          </wps:bodyPr>
                        </wps:wsp>
                        <wps:wsp>
                          <wps:cNvPr id="1815844815" name="TextBox 40">
                            <a:extLst>
                              <a:ext uri="{FF2B5EF4-FFF2-40B4-BE49-F238E27FC236}">
                                <a16:creationId xmlns:a16="http://schemas.microsoft.com/office/drawing/2014/main" id="{25B0E1BB-5808-D06A-6412-D96D83A81DE3}"/>
                              </a:ext>
                            </a:extLst>
                          </wps:cNvPr>
                          <wps:cNvSpPr txBox="1"/>
                          <wps:spPr>
                            <a:xfrm>
                              <a:off x="1210078" y="1375780"/>
                              <a:ext cx="1532500" cy="345562"/>
                            </a:xfrm>
                            <a:prstGeom prst="rect">
                              <a:avLst/>
                            </a:prstGeom>
                          </wps:spPr>
                          <wps:txbx>
                            <w:txbxContent>
                              <w:p w14:paraId="0E15BD2B"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التركيز على التحسين</w:t>
                                </w:r>
                              </w:p>
                            </w:txbxContent>
                          </wps:txbx>
                          <wps:bodyPr wrap="square" lIns="0" tIns="0" rIns="0" bIns="0" rtlCol="0" anchor="t">
                            <a:spAutoFit/>
                          </wps:bodyPr>
                        </wps:wsp>
                      </wpg:grpSp>
                      <wpg:grpSp>
                        <wpg:cNvPr id="1965950862" name="مجموعة 1965950862">
                          <a:extLst>
                            <a:ext uri="{FF2B5EF4-FFF2-40B4-BE49-F238E27FC236}">
                              <a16:creationId xmlns:a16="http://schemas.microsoft.com/office/drawing/2014/main" id="{7327873A-96B8-CC80-D04D-697D3A7EDFB9}"/>
                            </a:ext>
                          </a:extLst>
                        </wpg:cNvPr>
                        <wpg:cNvGrpSpPr/>
                        <wpg:grpSpPr>
                          <a:xfrm>
                            <a:off x="35735" y="2590892"/>
                            <a:ext cx="4621051" cy="1013657"/>
                            <a:chOff x="35735" y="2590892"/>
                            <a:chExt cx="4621051" cy="1013657"/>
                          </a:xfrm>
                        </wpg:grpSpPr>
                        <wpg:grpSp>
                          <wpg:cNvPr id="2008822476" name="Group 23">
                            <a:extLst>
                              <a:ext uri="{FF2B5EF4-FFF2-40B4-BE49-F238E27FC236}">
                                <a16:creationId xmlns:a16="http://schemas.microsoft.com/office/drawing/2014/main" id="{03319B85-F950-1A36-91B1-CC9EC49CB93A}"/>
                              </a:ext>
                            </a:extLst>
                          </wpg:cNvPr>
                          <wpg:cNvGrpSpPr/>
                          <wpg:grpSpPr>
                            <a:xfrm>
                              <a:off x="35735" y="2590892"/>
                              <a:ext cx="4621051" cy="1013657"/>
                              <a:chOff x="35729" y="2571042"/>
                              <a:chExt cx="9646863" cy="2116099"/>
                            </a:xfrm>
                          </wpg:grpSpPr>
                          <wps:wsp>
                            <wps:cNvPr id="1693372137" name="Freeform 24">
                              <a:extLst>
                                <a:ext uri="{FF2B5EF4-FFF2-40B4-BE49-F238E27FC236}">
                                  <a16:creationId xmlns:a16="http://schemas.microsoft.com/office/drawing/2014/main" id="{85373B56-06AB-35CF-C7B9-1F2F6FB04E8C}"/>
                                </a:ext>
                              </a:extLst>
                            </wps:cNvPr>
                            <wps:cNvSpPr/>
                            <wps:spPr>
                              <a:xfrm>
                                <a:off x="35729" y="2608603"/>
                                <a:ext cx="9646863" cy="2077998"/>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8B27C"/>
                                </a:solidFill>
                                <a:prstDash val="solid"/>
                                <a:round/>
                              </a:ln>
                            </wps:spPr>
                            <wps:bodyPr/>
                          </wps:wsp>
                          <wps:wsp>
                            <wps:cNvPr id="671302409" name="TextBox 25">
                              <a:extLst>
                                <a:ext uri="{FF2B5EF4-FFF2-40B4-BE49-F238E27FC236}">
                                  <a16:creationId xmlns:a16="http://schemas.microsoft.com/office/drawing/2014/main" id="{6CF83A11-BA40-DAC8-E343-957257167865}"/>
                                </a:ext>
                              </a:extLst>
                            </wps:cNvPr>
                            <wps:cNvSpPr txBox="1"/>
                            <wps:spPr>
                              <a:xfrm>
                                <a:off x="35740" y="2571042"/>
                                <a:ext cx="9504788" cy="2116099"/>
                              </a:xfrm>
                              <a:prstGeom prst="rect">
                                <a:avLst/>
                              </a:prstGeom>
                            </wps:spPr>
                            <wps:bodyPr lIns="50800" tIns="50800" rIns="50800" bIns="50800" rtlCol="0" anchor="ctr"/>
                          </wps:wsp>
                        </wpg:grpSp>
                        <wps:wsp>
                          <wps:cNvPr id="1318377614" name="Freeform 26">
                            <a:extLst>
                              <a:ext uri="{FF2B5EF4-FFF2-40B4-BE49-F238E27FC236}">
                                <a16:creationId xmlns:a16="http://schemas.microsoft.com/office/drawing/2014/main" id="{72CD3777-87D5-219D-8C97-95D79685D3E7}"/>
                              </a:ext>
                            </a:extLst>
                          </wps:cNvPr>
                          <wps:cNvSpPr/>
                          <wps:spPr>
                            <a:xfrm>
                              <a:off x="272170" y="2593143"/>
                              <a:ext cx="500666" cy="465620"/>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6">
                                <a:extLst>
                                  <a:ext uri="{96DAC541-7B7A-43D3-8B79-37D633B846F1}">
                                    <asvg:svgBlip xmlns:asvg="http://schemas.microsoft.com/office/drawing/2016/SVG/main" r:embed="rId177"/>
                                  </a:ext>
                                </a:extLst>
                              </a:blip>
                              <a:stretch>
                                <a:fillRect/>
                              </a:stretch>
                            </a:blipFill>
                            <a:ln cap="sq">
                              <a:noFill/>
                              <a:prstDash val="solid"/>
                              <a:miter/>
                            </a:ln>
                          </wps:spPr>
                          <wps:txbx>
                            <w:txbxContent>
                              <w:p w14:paraId="7306E40C"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3</w:t>
                                </w:r>
                              </w:p>
                            </w:txbxContent>
                          </wps:txbx>
                          <wps:bodyPr/>
                        </wps:wsp>
                        <wps:wsp>
                          <wps:cNvPr id="469991832" name="TextBox 41">
                            <a:extLst>
                              <a:ext uri="{FF2B5EF4-FFF2-40B4-BE49-F238E27FC236}">
                                <a16:creationId xmlns:a16="http://schemas.microsoft.com/office/drawing/2014/main" id="{C3862BA2-6F6E-E8EF-A19C-3FE22ABC17FF}"/>
                              </a:ext>
                            </a:extLst>
                          </wps:cNvPr>
                          <wps:cNvSpPr txBox="1"/>
                          <wps:spPr>
                            <a:xfrm>
                              <a:off x="361688" y="3179494"/>
                              <a:ext cx="4130916" cy="313883"/>
                            </a:xfrm>
                            <a:prstGeom prst="rect">
                              <a:avLst/>
                            </a:prstGeom>
                          </wps:spPr>
                          <wps:txbx>
                            <w:txbxContent>
                              <w:p w14:paraId="6A67A0DC" w14:textId="77777777" w:rsidR="00C86F96" w:rsidRDefault="00C86F96" w:rsidP="00C86F96">
                                <w:pPr>
                                  <w:bidi w:val="0"/>
                                  <w:spacing w:line="347" w:lineRule="exact"/>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إجراء تعديلات فورية بناءً على الملاحظات المستلمة</w:t>
                                </w:r>
                              </w:p>
                            </w:txbxContent>
                          </wps:txbx>
                          <wps:bodyPr wrap="square" lIns="0" tIns="0" rIns="0" bIns="0" rtlCol="0" anchor="t">
                            <a:noAutofit/>
                          </wps:bodyPr>
                        </wps:wsp>
                        <wps:wsp>
                          <wps:cNvPr id="299998569" name="TextBox 42">
                            <a:extLst>
                              <a:ext uri="{FF2B5EF4-FFF2-40B4-BE49-F238E27FC236}">
                                <a16:creationId xmlns:a16="http://schemas.microsoft.com/office/drawing/2014/main" id="{6B64822F-6523-F394-043C-A2FB51EFDEA4}"/>
                              </a:ext>
                            </a:extLst>
                          </wps:cNvPr>
                          <wps:cNvSpPr txBox="1"/>
                          <wps:spPr>
                            <a:xfrm>
                              <a:off x="1258500" y="2662818"/>
                              <a:ext cx="1529528" cy="345562"/>
                            </a:xfrm>
                            <a:prstGeom prst="rect">
                              <a:avLst/>
                            </a:prstGeom>
                          </wps:spPr>
                          <wps:txbx>
                            <w:txbxContent>
                              <w:p w14:paraId="2493058B"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تنفيذ التغييرات</w:t>
                                </w:r>
                              </w:p>
                            </w:txbxContent>
                          </wps:txbx>
                          <wps:bodyPr wrap="square" lIns="0" tIns="0" rIns="0" bIns="0" rtlCol="0" anchor="t">
                            <a:spAutoFit/>
                          </wps:bodyPr>
                        </wps:wsp>
                      </wpg:grpSp>
                      <wps:wsp>
                        <wps:cNvPr id="133591489" name="TextBox 43">
                          <a:extLst>
                            <a:ext uri="{FF2B5EF4-FFF2-40B4-BE49-F238E27FC236}">
                              <a16:creationId xmlns:a16="http://schemas.microsoft.com/office/drawing/2014/main" id="{77650CDB-7700-68DD-8674-1A606E8856CC}"/>
                            </a:ext>
                          </a:extLst>
                        </wps:cNvPr>
                        <wps:cNvSpPr txBox="1"/>
                        <wps:spPr>
                          <a:xfrm>
                            <a:off x="772735" y="4443139"/>
                            <a:ext cx="3803011" cy="331323"/>
                          </a:xfrm>
                          <a:prstGeom prst="rect">
                            <a:avLst/>
                          </a:prstGeom>
                        </wps:spPr>
                        <wps:txbx>
                          <w:txbxContent>
                            <w:p w14:paraId="3748755F" w14:textId="77777777" w:rsidR="00C86F96" w:rsidRDefault="00C86F96" w:rsidP="005639EC">
                              <w:pPr>
                                <w:spacing w:line="347" w:lineRule="exact"/>
                                <w:jc w:val="center"/>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قياس التقدم في المهارات مع مرور الوقت</w:t>
                              </w:r>
                            </w:p>
                          </w:txbxContent>
                        </wps:txbx>
                        <wps:bodyPr wrap="square" lIns="0" tIns="0" rIns="0" bIns="0" rtlCol="0" anchor="t">
                          <a:noAutofit/>
                        </wps:bodyPr>
                      </wps:wsp>
                      <wps:wsp>
                        <wps:cNvPr id="1001426205" name="TextBox 44">
                          <a:extLst>
                            <a:ext uri="{FF2B5EF4-FFF2-40B4-BE49-F238E27FC236}">
                              <a16:creationId xmlns:a16="http://schemas.microsoft.com/office/drawing/2014/main" id="{83506896-DB91-6DD4-2EF6-7ECD1A686679}"/>
                            </a:ext>
                          </a:extLst>
                        </wps:cNvPr>
                        <wps:cNvSpPr txBox="1"/>
                        <wps:spPr>
                          <a:xfrm>
                            <a:off x="1377108" y="3993500"/>
                            <a:ext cx="1540942" cy="345562"/>
                          </a:xfrm>
                          <a:prstGeom prst="rect">
                            <a:avLst/>
                          </a:prstGeom>
                        </wps:spPr>
                        <wps:txbx>
                          <w:txbxContent>
                            <w:p w14:paraId="71CB891D"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متابعة التطور</w:t>
                              </w:r>
                            </w:p>
                          </w:txbxContent>
                        </wps:txbx>
                        <wps:bodyPr wrap="square" lIns="0" tIns="0" rIns="0" bIns="0" rtlCol="0" anchor="t">
                          <a:spAutoFit/>
                        </wps:bodyPr>
                      </wps:wsp>
                    </wpg:wgp>
                  </a:graphicData>
                </a:graphic>
              </wp:inline>
            </w:drawing>
          </mc:Choice>
          <mc:Fallback>
            <w:pict>
              <v:group w14:anchorId="534F3D50" id="مجموعة 122" o:spid="_x0000_s2188" style="width:287.85pt;height:306.85pt;mso-position-horizontal-relative:char;mso-position-vertical-relative:line" coordsize="46573,4964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">
                <v:shape id="Freeform 27" o:spid="_x0000_s2189" style="position:absolute;top:43026;width:39563;height:4551;rotation:180;visibility:visible;mso-wrap-style:square;v-text-anchor:top" coordsize="5414689,622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" path="m,l5414689,r,622773l,622773,,xe" stroked="f">
                  <v:fill r:id="rId178" o:title="" opacity="47186f" recolor="t" rotate="t" type="frame"/>
                  <v:path arrowok="t"/>
                </v:shape>
                <v:group id="Group 28" o:spid="_x0000_s2190" style="position:absolute;left:704;top:39434;width:45869;height:10213" coordorigin="704,39237"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">
                  <v:shape id="Freeform 29" o:spid="_x0000_s2191" style="position:absolute;left:704;top:39618;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f8379" strokeweight="5.25pt">
                    <v:stroke endcap="round"/>
                    <v:path arrowok="t"/>
                  </v:shape>
                  <v:shape id="TextBox 30" o:spid="_x0000_s2192" type="#_x0000_t202" style="position:absolute;left:704;top:39237;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" filled="f" stroked="f">
                    <v:textbox inset="4pt,4pt,4pt,4pt"/>
                  </v:shape>
                </v:group>
                <v:shape id="Freeform 31" o:spid="_x0000_s2193" style="position:absolute;left:2147;top:39486;width:5326;height:4954;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" adj="-11796480,,5400" path="m,l1107226,r,1029720l,1029720,,xe" stroked="f">
                  <v:fill r:id="rId179" o:title="" recolor="t" rotate="t" type="frame"/>
                  <v:stroke joinstyle="miter" endcap="square"/>
                  <v:formulas/>
                  <v:path arrowok="t" o:connecttype="custom" textboxrect="0,0,1107226,1029720"/>
                  <v:textbox>
                    <w:txbxContent>
                      <w:p w14:paraId="1B4ED866"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4</w:t>
                        </w:r>
                      </w:p>
                    </w:txbxContent>
                  </v:textbox>
                </v:shape>
                <v:group id="مجموعة 856178629" o:spid="_x0000_s2194" style="position:absolute;left:1202;width:44993;height:10155" coordorigin="1202" coordsize="44993,10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">
                  <v:group id="Group 13" o:spid="_x0000_s2195" style="position:absolute;left:1202;top:395;width:44993;height:9760" coordorigin="1201,190" coordsize="97548,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">
                    <v:shape id="Freeform 14" o:spid="_x0000_s2196" style="position:absolute;left:1201;top:570;width:97549;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91dfb1" strokeweight="5.25pt">
                      <v:stroke endcap="round"/>
                      <v:path arrowok="t"/>
                    </v:shape>
                    <v:shape id="TextBox 15" o:spid="_x0000_s2197" type="#_x0000_t202" style="position:absolute;left:1202;top:190;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" filled="f" stroked="f">
                      <v:textbox inset="4pt,4pt,4pt,4pt"/>
                    </v:shape>
                  </v:group>
                  <v:shape id="Freeform 16" o:spid="_x0000_s2198" style="position:absolute;left:2491;width:6071;height:564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" adj="-11796480,,5400" path="m,l1107226,r,1029720l,1029720,,xe" stroked="f">
                    <v:fill r:id="rId180" o:title="" recolor="t" rotate="t" type="frame"/>
                    <v:stroke joinstyle="miter" endcap="square"/>
                    <v:formulas/>
                    <v:path arrowok="t" o:connecttype="custom" textboxrect="0,0,1107226,1029720"/>
                    <v:textbox>
                      <w:txbxContent>
                        <w:p w14:paraId="3AD08910"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1</w:t>
                          </w:r>
                        </w:p>
                      </w:txbxContent>
                    </v:textbox>
                  </v:shape>
                  <v:shape id="TextBox 37" o:spid="_x0000_s2199" type="#_x0000_t202" style="position:absolute;left:5872;top:5825;width:38826;height:3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" filled="f" stroked="f">
                    <v:textbox inset="0,0,0,0">
                      <w:txbxContent>
                        <w:p w14:paraId="6D26F3A4" w14:textId="77777777" w:rsidR="00C86F96" w:rsidRDefault="00C86F96" w:rsidP="00C86F96">
                          <w:pPr>
                            <w:bidi w:val="0"/>
                            <w:spacing w:line="347" w:lineRule="exact"/>
                            <w:jc w:val="center"/>
                            <w:rPr>
                              <w:rFonts w:ascii="Adobe Arabic" w:eastAsia="Montserrat" w:hAnsi="Adobe Arabic" w:cs="Adobe Arabic"/>
                              <w:b/>
                              <w:bCs/>
                              <w:kern w:val="24"/>
                              <w:sz w:val="40"/>
                              <w:szCs w:val="40"/>
                              <w:lang w:bidi="ar-AE"/>
                            </w:rPr>
                          </w:pPr>
                          <w:r>
                            <w:rPr>
                              <w:rFonts w:ascii="Adobe Arabic" w:eastAsia="Montserrat" w:hAnsi="Adobe Arabic" w:cs="Adobe Arabic"/>
                              <w:b/>
                              <w:bCs/>
                              <w:kern w:val="24"/>
                              <w:sz w:val="40"/>
                              <w:szCs w:val="40"/>
                              <w:rtl/>
                              <w:lang w:bidi="ar-AE"/>
                            </w:rPr>
                            <w:t>تشجيع المتدربين على تقديم ملاحظات صادقة</w:t>
                          </w:r>
                        </w:p>
                      </w:txbxContent>
                    </v:textbox>
                  </v:shape>
                  <v:shape id="TextBox 38" o:spid="_x0000_s2200" type="#_x0000_t202" style="position:absolute;left:10122;top:658;width:18072;height:3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" filled="f" stroked="f">
                    <v:textbox style="mso-fit-shape-to-text:t" inset="0,0,0,0">
                      <w:txbxContent>
                        <w:p w14:paraId="0A5DC9B3"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طلب التقييم الصريح</w:t>
                          </w:r>
                        </w:p>
                      </w:txbxContent>
                    </v:textbox>
                  </v:shape>
                </v:group>
                <v:group id="مجموعة 1143739371" o:spid="_x0000_s2201" style="position:absolute;left:704;top:13269;width:45653;height:9846" coordorigin="704,13269" coordsize="45653,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">
                  <v:group id="Group 18" o:spid="_x0000_s2202" style="position:absolute;left:704;top:13269;width:45653;height:9846" coordorigin="704,13066" coordsize="9812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">
                    <v:shape id="Freeform 19" o:spid="_x0000_s2203" style="position:absolute;left:704;top:13444;width:98120;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8d389" strokeweight="5.25pt">
                      <v:stroke endcap="round"/>
                      <v:path arrowok="t"/>
                    </v:shape>
                    <v:shape id="TextBox 20" o:spid="_x0000_s2204" type="#_x0000_t202" style="position:absolute;left:704;top:13066;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" filled="f" stroked="f">
                      <v:textbox inset="4pt,4pt,4pt,4pt"/>
                    </v:shape>
                  </v:group>
                  <v:shape id="Freeform 21" o:spid="_x0000_s2205" style="position:absolute;left:2443;top:13269;width:5696;height:5298;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" adj="-11796480,,5400" path="m,l1107225,r,1029720l,1029720,,xe" stroked="f">
                    <v:fill r:id="rId181" o:title="" recolor="t" rotate="t" type="frame"/>
                    <v:stroke joinstyle="miter" endcap="square"/>
                    <v:formulas/>
                    <v:path arrowok="t" o:connecttype="custom" textboxrect="0,0,1107226,1029720"/>
                    <v:textbox>
                      <w:txbxContent>
                        <w:p w14:paraId="4B0F99E4"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2</w:t>
                          </w:r>
                        </w:p>
                      </w:txbxContent>
                    </v:textbox>
                  </v:shape>
                  <v:shape id="TextBox 39" o:spid="_x0000_s2206" type="#_x0000_t202" style="position:absolute;left:3351;top:19171;width:42199;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" filled="f" stroked="f">
                    <v:textbox style="mso-fit-shape-to-text:t" inset="0,0,0,0">
                      <w:txbxContent>
                        <w:p w14:paraId="308F8CB5" w14:textId="77777777" w:rsidR="00C86F96" w:rsidRDefault="00C86F96" w:rsidP="00C86F96">
                          <w:pPr>
                            <w:bidi w:val="0"/>
                            <w:spacing w:line="347" w:lineRule="exact"/>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النظر إلى الانتقادات كفرص للنمو وليس كإخفاقات</w:t>
                          </w:r>
                        </w:p>
                      </w:txbxContent>
                    </v:textbox>
                  </v:shape>
                  <v:shape id="TextBox 40" o:spid="_x0000_s2207" type="#_x0000_t202" style="position:absolute;left:12100;top:13757;width:15325;height:3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" filled="f" stroked="f">
                    <v:textbox style="mso-fit-shape-to-text:t" inset="0,0,0,0">
                      <w:txbxContent>
                        <w:p w14:paraId="0E15BD2B"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التركيز على التحسين</w:t>
                          </w:r>
                        </w:p>
                      </w:txbxContent>
                    </v:textbox>
                  </v:shape>
                </v:group>
                <v:group id="مجموعة 1965950862" o:spid="_x0000_s2208" style="position:absolute;left:357;top:25908;width:46210;height:10137" coordorigin="357,25908" coordsize="46210,1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">
                  <v:group id="Group 23" o:spid="_x0000_s2209" style="position:absolute;left:357;top:25908;width:46210;height:10137" coordorigin="357,25710" coordsize="96468,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">
                    <v:shape id="Freeform 24" o:spid="_x0000_s2210" style="position:absolute;left:357;top:26086;width:9646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8b27c" strokeweight="5.25pt">
                      <v:stroke endcap="round"/>
                      <v:path arrowok="t"/>
                    </v:shape>
                    <v:shape id="TextBox 25" o:spid="_x0000_s2211" type="#_x0000_t202" style="position:absolute;left:357;top:25710;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" filled="f" stroked="f">
                      <v:textbox inset="4pt,4pt,4pt,4pt"/>
                    </v:shape>
                  </v:group>
                  <v:shape id="Freeform 26" o:spid="_x0000_s2212" style="position:absolute;left:2721;top:25931;width:5007;height:465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" adj="-11796480,,5400" path="m,l1107226,r,1029720l,1029720,,xe" stroked="f">
                    <v:fill r:id="rId182" o:title="" recolor="t" rotate="t" type="frame"/>
                    <v:stroke joinstyle="miter" endcap="square"/>
                    <v:formulas/>
                    <v:path arrowok="t" o:connecttype="custom" textboxrect="0,0,1107226,1029720"/>
                    <v:textbox>
                      <w:txbxContent>
                        <w:p w14:paraId="7306E40C" w14:textId="77777777" w:rsidR="00C86F96" w:rsidRDefault="00C86F96" w:rsidP="00C86F96">
                          <w:pPr>
                            <w:bidi w:val="0"/>
                            <w:jc w:val="center"/>
                            <w:rPr>
                              <w:rFonts w:asciiTheme="minorHAnsi" w:hAnsi="Calibri" w:cstheme="minorBidi"/>
                              <w:b/>
                              <w:bCs/>
                              <w:color w:val="FFFFFF" w:themeColor="background1"/>
                              <w:kern w:val="24"/>
                              <w:sz w:val="36"/>
                              <w:szCs w:val="36"/>
                            </w:rPr>
                          </w:pPr>
                          <w:r>
                            <w:rPr>
                              <w:rFonts w:asciiTheme="minorHAnsi" w:hAnsi="Calibri" w:cstheme="minorBidi"/>
                              <w:b/>
                              <w:bCs/>
                              <w:color w:val="FFFFFF" w:themeColor="background1"/>
                              <w:kern w:val="24"/>
                              <w:sz w:val="36"/>
                              <w:szCs w:val="36"/>
                            </w:rPr>
                            <w:t>3</w:t>
                          </w:r>
                        </w:p>
                      </w:txbxContent>
                    </v:textbox>
                  </v:shape>
                  <v:shape id="TextBox 41" o:spid="_x0000_s2213" type="#_x0000_t202" style="position:absolute;left:3616;top:31794;width:41310;height:3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" filled="f" stroked="f">
                    <v:textbox inset="0,0,0,0">
                      <w:txbxContent>
                        <w:p w14:paraId="6A67A0DC" w14:textId="77777777" w:rsidR="00C86F96" w:rsidRDefault="00C86F96" w:rsidP="00C86F96">
                          <w:pPr>
                            <w:bidi w:val="0"/>
                            <w:spacing w:line="347" w:lineRule="exact"/>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إجراء تعديلات فورية بناءً على الملاحظات المستلمة</w:t>
                          </w:r>
                        </w:p>
                      </w:txbxContent>
                    </v:textbox>
                  </v:shape>
                  <v:shape id="TextBox 42" o:spid="_x0000_s2214" type="#_x0000_t202" style="position:absolute;left:12585;top:26628;width:1529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" filled="f" stroked="f">
                    <v:textbox style="mso-fit-shape-to-text:t" inset="0,0,0,0">
                      <w:txbxContent>
                        <w:p w14:paraId="2493058B"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تنفيذ التغييرات</w:t>
                          </w:r>
                        </w:p>
                      </w:txbxContent>
                    </v:textbox>
                  </v:shape>
                </v:group>
                <v:shape id="TextBox 43" o:spid="_x0000_s2215" type="#_x0000_t202" style="position:absolute;left:7727;top:44431;width:38030;height:3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" filled="f" stroked="f">
                  <v:textbox inset="0,0,0,0">
                    <w:txbxContent>
                      <w:p w14:paraId="3748755F" w14:textId="77777777" w:rsidR="00C86F96" w:rsidRDefault="00C86F96" w:rsidP="005639EC">
                        <w:pPr>
                          <w:spacing w:line="347" w:lineRule="exact"/>
                          <w:jc w:val="center"/>
                          <w:rPr>
                            <w:rFonts w:ascii="Adobe Arabic" w:eastAsia="Montserrat" w:hAnsi="Adobe Arabic" w:cs="Adobe Arabic"/>
                            <w:b/>
                            <w:bCs/>
                            <w:color w:val="343432"/>
                            <w:kern w:val="24"/>
                            <w:sz w:val="40"/>
                            <w:szCs w:val="40"/>
                            <w:lang w:bidi="ar-AE"/>
                          </w:rPr>
                        </w:pPr>
                        <w:r>
                          <w:rPr>
                            <w:rFonts w:ascii="Adobe Arabic" w:eastAsia="Montserrat" w:hAnsi="Adobe Arabic" w:cs="Adobe Arabic"/>
                            <w:b/>
                            <w:bCs/>
                            <w:color w:val="343432"/>
                            <w:kern w:val="24"/>
                            <w:sz w:val="40"/>
                            <w:szCs w:val="40"/>
                            <w:rtl/>
                            <w:lang w:bidi="ar-AE"/>
                          </w:rPr>
                          <w:t>قياس التقدم في المهارات مع مرور الوقت</w:t>
                        </w:r>
                      </w:p>
                    </w:txbxContent>
                  </v:textbox>
                </v:shape>
                <v:shape id="TextBox 44" o:spid="_x0000_s2216" type="#_x0000_t202" style="position:absolute;left:13771;top:39935;width:15409;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" filled="f" stroked="f">
                  <v:textbox style="mso-fit-shape-to-text:t" inset="0,0,0,0">
                    <w:txbxContent>
                      <w:p w14:paraId="71CB891D" w14:textId="77777777" w:rsidR="00C86F96" w:rsidRDefault="00C86F96" w:rsidP="00C86F96">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متابعة التطور</w:t>
                        </w:r>
                      </w:p>
                    </w:txbxContent>
                  </v:textbox>
                </v:shape>
                <w10:anchorlock/>
              </v:group>
            </w:pict>
          </mc:Fallback>
        </mc:AlternateContent>
      </w:r>
    </w:p>
    <w:p w14:paraId="07140ABE" w14:textId="77777777" w:rsidR="001F23F1" w:rsidRPr="001F23F1" w:rsidRDefault="001F23F1" w:rsidP="001F23F1">
      <w:pPr>
        <w:rPr>
          <w:rFonts w:ascii="Sakkal Majalla" w:hAnsi="Sakkal Majalla"/>
          <w:sz w:val="34"/>
          <w:rtl/>
        </w:rPr>
      </w:pP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C86F96" w:rsidRPr="00AB5D47" w14:paraId="21DB42B6" w14:textId="77777777" w:rsidTr="005A091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208812F" w14:textId="77777777" w:rsidR="00C86F96" w:rsidRPr="00B45CE2" w:rsidRDefault="00C86F96" w:rsidP="005A091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51F911B8" wp14:editId="6FFDAAE7">
                  <wp:extent cx="485140" cy="485140"/>
                  <wp:effectExtent l="0" t="0" r="0" b="0"/>
                  <wp:docPr id="1282321784"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B50DDEF" w14:textId="77777777" w:rsidR="00C86F96" w:rsidRPr="00B45CE2" w:rsidRDefault="00C86F96" w:rsidP="005A091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685F0F4F" w14:textId="46F66FD4" w:rsidR="00C86F96" w:rsidRPr="00AB5D47" w:rsidRDefault="00C86F96" w:rsidP="005A0916">
            <w:pPr>
              <w:jc w:val="center"/>
              <w:rPr>
                <w:rFonts w:ascii="Adobe Arabic" w:hAnsi="Adobe Arabic" w:cs="Adobe Arabic"/>
                <w:bCs/>
                <w:color w:val="168489"/>
                <w:sz w:val="52"/>
                <w:szCs w:val="52"/>
                <w:rtl/>
                <w:lang w:bidi="ar-EG"/>
              </w:rPr>
            </w:pPr>
            <w:r w:rsidRPr="00C86F96">
              <w:rPr>
                <w:rFonts w:ascii="Adobe Arabic" w:hAnsi="Adobe Arabic" w:cs="Adobe Arabic"/>
                <w:bCs/>
                <w:color w:val="168489"/>
                <w:sz w:val="52"/>
                <w:szCs w:val="52"/>
                <w:rtl/>
                <w:lang w:bidi="ar-EG"/>
              </w:rPr>
              <w:t>"العرض المؤثر في 180 ثانية"</w:t>
            </w:r>
          </w:p>
        </w:tc>
      </w:tr>
    </w:tbl>
    <w:p w14:paraId="12751435" w14:textId="70D880D6" w:rsidR="001F23F1" w:rsidRDefault="001F23F1" w:rsidP="001F23F1">
      <w:pPr>
        <w:spacing w:line="259" w:lineRule="auto"/>
        <w:rPr>
          <w:rFonts w:ascii="Sakkal Majalla" w:hAnsi="Sakkal Majalla"/>
          <w:color w:val="008080"/>
          <w:sz w:val="34"/>
          <w:rtl/>
        </w:rPr>
      </w:pPr>
    </w:p>
    <w:p w14:paraId="189EC49A" w14:textId="0A34E084" w:rsidR="006E06A9" w:rsidRPr="001F23F1" w:rsidRDefault="006E06A9" w:rsidP="006E06A9">
      <w:pPr>
        <w:spacing w:line="259" w:lineRule="auto"/>
        <w:ind w:left="-897"/>
        <w:rPr>
          <w:rFonts w:ascii="Sakkal Majalla" w:hAnsi="Sakkal Majalla"/>
          <w:sz w:val="34"/>
          <w:rtl/>
        </w:rPr>
      </w:pPr>
      <w:r>
        <w:rPr>
          <w:noProof/>
        </w:rPr>
        <mc:AlternateContent>
          <mc:Choice Requires="wps">
            <w:drawing>
              <wp:inline distT="0" distB="0" distL="0" distR="0" wp14:anchorId="2995E03A" wp14:editId="663C30A6">
                <wp:extent cx="6798310" cy="7143750"/>
                <wp:effectExtent l="0" t="0" r="40640" b="19050"/>
                <wp:docPr id="10771012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8310" cy="7143750"/>
                        </a:xfrm>
                        <a:prstGeom prst="roundRect">
                          <a:avLst>
                            <a:gd name="adj" fmla="val 16667"/>
                          </a:avLst>
                        </a:prstGeom>
                        <a:solidFill>
                          <a:srgbClr val="EAF4E4"/>
                        </a:solidFill>
                        <a:ln w="12700">
                          <a:solidFill>
                            <a:schemeClr val="accent6"/>
                          </a:solidFill>
                          <a:miter lim="800000"/>
                          <a:headEnd/>
                          <a:tailEnd/>
                        </a:ln>
                      </wps:spPr>
                      <wps:txbx>
                        <w:txbxContent>
                          <w:p w14:paraId="1DE904A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F63C00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0C9913A"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FD50DA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B79804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F3A38F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7A7750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E40801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B7E5B8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9892E5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EC3AEB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412D75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1DCAA5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97F446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2705F9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C0EF50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4DBB01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B0031D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183B3F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49C7F9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2D7DB2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DFE9D5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BE7D5D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803B03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08CD5C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5F2D17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F59D031" w14:textId="77777777" w:rsidR="006E06A9" w:rsidRDefault="006E06A9" w:rsidP="006E06A9">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995E03A" id="_x0000_s2217" style="width:535.3pt;height:56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" fillcolor="#eaf4e4" strokecolor="#70ad47 [3209]" strokeweight="1pt">
                <v:stroke joinstyle="miter"/>
                <v:textbox inset="0,3mm,0">
                  <w:txbxContent>
                    <w:p w14:paraId="1DE904A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F63C00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0C9913A"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FD50DA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B79804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F3A38F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7A7750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E40801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B7E5B8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9892E5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EC3AEB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412D75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1DCAA5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97F446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2705F9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C0EF50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4DBB01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B0031D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183B3F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49C7F9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2D7DB2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DFE9D5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BE7D5D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803B03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08CD5C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5F2D17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F59D031" w14:textId="77777777" w:rsidR="006E06A9" w:rsidRDefault="006E06A9" w:rsidP="006E06A9">
                      <w:pPr>
                        <w:jc w:val="center"/>
                        <w:rPr>
                          <w:sz w:val="22"/>
                          <w:szCs w:val="28"/>
                          <w:rtl/>
                          <w:lang w:bidi="ar-SY"/>
                        </w:rPr>
                      </w:pPr>
                    </w:p>
                  </w:txbxContent>
                </v:textbox>
                <w10:anchorlock/>
              </v:roundrect>
            </w:pict>
          </mc:Fallback>
        </mc:AlternateContent>
      </w:r>
    </w:p>
    <w:p w14:paraId="3094E9C8" w14:textId="1737B574" w:rsidR="001F23F1" w:rsidRPr="001F23F1" w:rsidRDefault="00C86F96" w:rsidP="00C86F96">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596ECFFF" wp14:editId="0B2E52C4">
                <wp:extent cx="5711825" cy="737619"/>
                <wp:effectExtent l="0" t="0" r="22225" b="24765"/>
                <wp:docPr id="1086418066"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839780275" name="مجموعة 881967268"/>
                        <wpg:cNvGrpSpPr/>
                        <wpg:grpSpPr>
                          <a:xfrm>
                            <a:off x="0" y="165473"/>
                            <a:ext cx="5711825" cy="572146"/>
                            <a:chOff x="0" y="165446"/>
                            <a:chExt cx="6312597" cy="633543"/>
                          </a:xfrm>
                        </wpg:grpSpPr>
                        <wps:wsp>
                          <wps:cNvPr id="253678732"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3344547" name="مربع نص 2043426344"/>
                          <wps:cNvSpPr txBox="1"/>
                          <wps:spPr>
                            <a:xfrm>
                              <a:off x="3184368" y="165446"/>
                              <a:ext cx="2073788" cy="453527"/>
                            </a:xfrm>
                            <a:prstGeom prst="rect">
                              <a:avLst/>
                            </a:prstGeom>
                            <a:noFill/>
                          </wps:spPr>
                          <wps:txbx>
                            <w:txbxContent>
                              <w:p w14:paraId="7C3E929E" w14:textId="77777777" w:rsidR="00C86F96" w:rsidRDefault="00C86F96" w:rsidP="00C86F96">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26609200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71233538" name="Picture 1717196180" descr="Submission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96ECFFF" id="_x0000_s221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">
                <v:group id="مجموعة 881967268" o:spid="_x0000_s2219"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">
                  <v:roundrect id="مستطيل مستدير الزوايا 769901" o:spid="_x0000_s222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" fillcolor="#168489" strokecolor="#168489" strokeweight="1pt">
                    <v:stroke joinstyle="miter"/>
                  </v:roundrect>
                  <v:shape id="مربع نص 2043426344" o:spid="_x0000_s2221"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" filled="f" stroked="f">
                    <v:textbox style="mso-fit-shape-to-text:t">
                      <w:txbxContent>
                        <w:p w14:paraId="7C3E929E" w14:textId="77777777" w:rsidR="00C86F96" w:rsidRDefault="00C86F96" w:rsidP="00C86F96">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22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" fillcolor="#168489" strokecolor="#168489" strokeweight="1pt">
                    <v:stroke joinstyle="miter"/>
                  </v:roundrect>
                </v:group>
                <v:shape id="Picture 1717196180" o:spid="_x0000_s222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">
                  <v:imagedata r:id="rId86" o:title="Submission "/>
                </v:shape>
                <w10:anchorlock/>
              </v:group>
            </w:pict>
          </mc:Fallback>
        </mc:AlternateContent>
      </w:r>
    </w:p>
    <w:p w14:paraId="5BD95DCB" w14:textId="77777777" w:rsidR="001F23F1" w:rsidRPr="00C86F96" w:rsidRDefault="001F23F1" w:rsidP="001F23F1">
      <w:pPr>
        <w:rPr>
          <w:rFonts w:ascii="Sakkal Majalla" w:hAnsi="Sakkal Majalla"/>
          <w:b/>
          <w:bCs/>
          <w:color w:val="008080"/>
          <w:sz w:val="34"/>
          <w:rtl/>
        </w:rPr>
      </w:pPr>
      <w:r w:rsidRPr="00C86F96">
        <w:rPr>
          <w:rFonts w:ascii="Sakkal Majalla" w:hAnsi="Sakkal Majalla" w:hint="cs"/>
          <w:b/>
          <w:bCs/>
          <w:color w:val="008080"/>
          <w:sz w:val="34"/>
          <w:rtl/>
        </w:rPr>
        <w:t>اقرأ الحالة الآتية بتمعّن، ثم أجب عن الأسئلة التي تليها.</w:t>
      </w:r>
    </w:p>
    <w:p w14:paraId="3CF0212B" w14:textId="77777777" w:rsidR="001F23F1" w:rsidRPr="001F23F1" w:rsidRDefault="001F23F1" w:rsidP="001F23F1">
      <w:pPr>
        <w:spacing w:line="259" w:lineRule="auto"/>
        <w:rPr>
          <w:rFonts w:ascii="Sakkal Majalla" w:hAnsi="Sakkal Majalla"/>
          <w:b/>
          <w:bCs/>
          <w:sz w:val="34"/>
          <w:rtl/>
        </w:rPr>
      </w:pPr>
      <w:r w:rsidRPr="001F23F1">
        <w:rPr>
          <w:rFonts w:ascii="Sakkal Majalla" w:hAnsi="Sakkal Majalla"/>
          <w:b/>
          <w:bCs/>
          <w:sz w:val="34"/>
          <w:rtl/>
        </w:rPr>
        <w:t>"ورشة التحديات المهنية"</w:t>
      </w:r>
    </w:p>
    <w:p w14:paraId="6335421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hint="eastAsia"/>
          <w:sz w:val="34"/>
          <w:rtl/>
        </w:rPr>
        <w:t>تخي</w:t>
      </w:r>
      <w:r w:rsidRPr="001F23F1">
        <w:rPr>
          <w:rFonts w:ascii="Sakkal Majalla" w:hAnsi="Sakkal Majalla" w:hint="cs"/>
          <w:sz w:val="34"/>
          <w:rtl/>
        </w:rPr>
        <w:t>ّ</w:t>
      </w:r>
      <w:r w:rsidRPr="001F23F1">
        <w:rPr>
          <w:rFonts w:ascii="Sakkal Majalla" w:hAnsi="Sakkal Majalla" w:hint="eastAsia"/>
          <w:sz w:val="34"/>
          <w:rtl/>
        </w:rPr>
        <w:t>ل</w:t>
      </w:r>
      <w:r w:rsidRPr="001F23F1">
        <w:rPr>
          <w:rFonts w:ascii="Sakkal Majalla" w:hAnsi="Sakkal Majalla"/>
          <w:sz w:val="34"/>
          <w:rtl/>
        </w:rPr>
        <w:t xml:space="preserve"> أنك مكلف بتقديم ورشة عمل لمدة ساعتين حول "التحديات المهنية في القطاع الخاص" لمجموعة من 25 موظفاً ينتمون لمستويات إدارية مختلفة. أثناء العرض، واجهتك المواقف التالية:</w:t>
      </w:r>
    </w:p>
    <w:p w14:paraId="0D355389"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1. بعد 15 دقيقة من بداية العرض، انقطع التيار الكهربائي وتوقف جهاز العرض عن العمل.</w:t>
      </w:r>
    </w:p>
    <w:p w14:paraId="51D266D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2. أحد المشاركين كبار السن يعترض باستمرار على المعلومات التي تقدمها، مدعياً أن خبرته تثبت عكس ما تقول.</w:t>
      </w:r>
    </w:p>
    <w:p w14:paraId="0FBF34A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3. لاحظت أن نصف المجموعة يبدو عليهم الملل والآخر منشغل بهواتفهم المحمولة.</w:t>
      </w:r>
    </w:p>
    <w:p w14:paraId="35546EAC"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4. اكتشفت أنك نسيت إحضار المواد التدريبية المطبوعة التي كنت تنوي توزيعها.</w:t>
      </w:r>
    </w:p>
    <w:p w14:paraId="03267B34"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5. ضيق الوقت بسبب النقاشات الطويلة، وتبقى لديك 20 دقيقة فقط لتغطية 40% من المحتوى.</w:t>
      </w:r>
    </w:p>
    <w:p w14:paraId="76512EA3" w14:textId="77777777" w:rsidR="001F23F1" w:rsidRPr="00C86F96" w:rsidRDefault="001F23F1" w:rsidP="001F23F1">
      <w:pPr>
        <w:spacing w:line="259" w:lineRule="auto"/>
        <w:rPr>
          <w:rFonts w:ascii="Sakkal Majalla" w:hAnsi="Sakkal Majalla"/>
          <w:b/>
          <w:bCs/>
          <w:color w:val="C00000"/>
          <w:sz w:val="34"/>
          <w:rtl/>
        </w:rPr>
      </w:pPr>
      <w:r w:rsidRPr="00C86F96">
        <w:rPr>
          <w:rFonts w:ascii="Sakkal Majalla" w:hAnsi="Sakkal Majalla"/>
          <w:b/>
          <w:bCs/>
          <w:color w:val="C00000"/>
          <w:sz w:val="34"/>
          <w:rtl/>
        </w:rPr>
        <w:t>الأسئلة:</w:t>
      </w:r>
    </w:p>
    <w:p w14:paraId="23771EA0"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1. كيف ستتعامل مع انقطاع التيار الكهربائي وتوقف جهاز العرض؟</w:t>
      </w:r>
    </w:p>
    <w:p w14:paraId="2BDEB0D3"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2. ما الاستراتيجية المناسبة للتعامل مع المشارك المعترض دون إحراجه أو تجاهل خبرته؟</w:t>
      </w:r>
    </w:p>
    <w:p w14:paraId="19325A2F"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3. ما الإجراءات التي ستتخذها لاستعادة انتباه المجموعة وتحفيزهم للمشاركة؟</w:t>
      </w:r>
    </w:p>
    <w:p w14:paraId="3BBA7426"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4. كيف ستعوض نقص المواد التدريبية المطبوعة؟</w:t>
      </w:r>
    </w:p>
    <w:p w14:paraId="7B069CAF" w14:textId="77777777" w:rsidR="001F23F1" w:rsidRPr="00C86F96" w:rsidRDefault="001F23F1" w:rsidP="001F23F1">
      <w:pPr>
        <w:spacing w:line="259" w:lineRule="auto"/>
        <w:rPr>
          <w:rFonts w:ascii="Adobe Arabic" w:hAnsi="Adobe Arabic" w:cs="Adobe Arabic"/>
          <w:color w:val="008080"/>
          <w:sz w:val="36"/>
          <w:szCs w:val="36"/>
          <w:rtl/>
        </w:rPr>
      </w:pPr>
      <w:r w:rsidRPr="00C86F96">
        <w:rPr>
          <w:rFonts w:ascii="Adobe Arabic" w:hAnsi="Adobe Arabic" w:cs="Adobe Arabic"/>
          <w:color w:val="008080"/>
          <w:sz w:val="36"/>
          <w:szCs w:val="36"/>
          <w:rtl/>
        </w:rPr>
        <w:t>5. كيف ستدير الوقت المتبقي لتغطية النقاط الأساسية دون الإخلال بجودة التدريب؟</w:t>
      </w:r>
    </w:p>
    <w:p w14:paraId="1B4A631C" w14:textId="77777777" w:rsidR="006E06A9" w:rsidRDefault="006E06A9" w:rsidP="004E40C0">
      <w:pPr>
        <w:spacing w:line="259" w:lineRule="auto"/>
        <w:jc w:val="center"/>
        <w:rPr>
          <w:rFonts w:ascii="Sakkal Majalla" w:hAnsi="Sakkal Majalla"/>
          <w:b/>
          <w:bCs/>
          <w:color w:val="C00000"/>
          <w:sz w:val="34"/>
          <w:rtl/>
        </w:rPr>
      </w:pPr>
    </w:p>
    <w:p w14:paraId="3B23B01A" w14:textId="77777777" w:rsidR="006E06A9" w:rsidRDefault="006E06A9" w:rsidP="006E06A9">
      <w:pPr>
        <w:spacing w:line="259" w:lineRule="auto"/>
        <w:ind w:left="-897"/>
        <w:jc w:val="center"/>
        <w:rPr>
          <w:rFonts w:ascii="Sakkal Majalla" w:hAnsi="Sakkal Majalla"/>
          <w:sz w:val="34"/>
          <w:rtl/>
        </w:rPr>
      </w:pPr>
      <w:r>
        <w:rPr>
          <w:noProof/>
        </w:rPr>
        <mc:AlternateContent>
          <mc:Choice Requires="wps">
            <w:drawing>
              <wp:inline distT="0" distB="0" distL="0" distR="0" wp14:anchorId="459D64E2" wp14:editId="21F2333E">
                <wp:extent cx="6563360" cy="2768600"/>
                <wp:effectExtent l="0" t="0" r="27940" b="12700"/>
                <wp:docPr id="202060431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3360" cy="2768600"/>
                        </a:xfrm>
                        <a:prstGeom prst="roundRect">
                          <a:avLst>
                            <a:gd name="adj" fmla="val 16667"/>
                          </a:avLst>
                        </a:prstGeom>
                        <a:solidFill>
                          <a:srgbClr val="EAF4E4"/>
                        </a:solidFill>
                        <a:ln w="12700">
                          <a:solidFill>
                            <a:schemeClr val="accent6"/>
                          </a:solidFill>
                          <a:miter lim="800000"/>
                          <a:headEnd/>
                          <a:tailEnd/>
                        </a:ln>
                      </wps:spPr>
                      <wps:txbx>
                        <w:txbxContent>
                          <w:p w14:paraId="0FC8E23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89A546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3A4F51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A5C69D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6557D87"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8BD79C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7F4FFE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D097D5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01A05D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15FBCE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0DF176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990AAE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DF8F80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350B61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A659A3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6DAA8C7"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D89CCA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A7C43B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C3F57D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518C29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1ED261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1DC26E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5CCB21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8D8540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E1D45B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407A8B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4E123CB" w14:textId="77777777" w:rsidR="006E06A9" w:rsidRDefault="006E06A9" w:rsidP="006E06A9">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59D64E2" id="_x0000_s2224" style="width:516.8pt;height:21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" fillcolor="#eaf4e4" strokecolor="#70ad47 [3209]" strokeweight="1pt">
                <v:stroke joinstyle="miter"/>
                <v:textbox inset="0,3mm,0">
                  <w:txbxContent>
                    <w:p w14:paraId="0FC8E23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89A546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3A4F51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A5C69D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6557D87"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8BD79C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7F4FFE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D097D5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01A05D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15FBCE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0DF176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990AAE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DF8F80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350B61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A659A3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6DAA8C7"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D89CCA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A7C43B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C3F57D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518C292"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1ED261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1DC26E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5CCB21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8D8540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E1D45B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407A8B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4E123CB" w14:textId="77777777" w:rsidR="006E06A9" w:rsidRDefault="006E06A9" w:rsidP="006E06A9">
                      <w:pPr>
                        <w:jc w:val="center"/>
                        <w:rPr>
                          <w:sz w:val="22"/>
                          <w:szCs w:val="28"/>
                          <w:rtl/>
                          <w:lang w:bidi="ar-SY"/>
                        </w:rPr>
                      </w:pPr>
                    </w:p>
                  </w:txbxContent>
                </v:textbox>
                <w10:anchorlock/>
              </v:roundrect>
            </w:pict>
          </mc:Fallback>
        </mc:AlternateContent>
      </w:r>
    </w:p>
    <w:p w14:paraId="26B8FFB0" w14:textId="5F99A78D" w:rsidR="006E06A9" w:rsidRDefault="006E06A9" w:rsidP="006E06A9">
      <w:pPr>
        <w:spacing w:line="259" w:lineRule="auto"/>
        <w:ind w:left="-897"/>
        <w:jc w:val="center"/>
        <w:rPr>
          <w:rFonts w:ascii="Sakkal Majalla" w:hAnsi="Sakkal Majalla"/>
          <w:sz w:val="34"/>
          <w:rtl/>
        </w:rPr>
      </w:pPr>
      <w:r>
        <w:rPr>
          <w:noProof/>
        </w:rPr>
        <w:lastRenderedPageBreak/>
        <mc:AlternateContent>
          <mc:Choice Requires="wps">
            <w:drawing>
              <wp:inline distT="0" distB="0" distL="0" distR="0" wp14:anchorId="24BDBC78" wp14:editId="5C79F446">
                <wp:extent cx="6823710" cy="8083550"/>
                <wp:effectExtent l="0" t="0" r="15240" b="12700"/>
                <wp:docPr id="67801765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3710" cy="8083550"/>
                        </a:xfrm>
                        <a:prstGeom prst="roundRect">
                          <a:avLst>
                            <a:gd name="adj" fmla="val 16667"/>
                          </a:avLst>
                        </a:prstGeom>
                        <a:solidFill>
                          <a:srgbClr val="EAF4E4"/>
                        </a:solidFill>
                        <a:ln w="12700">
                          <a:solidFill>
                            <a:schemeClr val="accent6"/>
                          </a:solidFill>
                          <a:miter lim="800000"/>
                          <a:headEnd/>
                          <a:tailEnd/>
                        </a:ln>
                      </wps:spPr>
                      <wps:txbx>
                        <w:txbxContent>
                          <w:p w14:paraId="2235CD1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5095B1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2F7280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EC7610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1E15E6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DEF2C6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B87FC1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ADE8B2A"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68DCCC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8F5FEA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03833E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72AE9F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45EC7E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326D51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3C9785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31BA40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66FD64A"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B7CAE8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93F214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5EC137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CB33C9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328DCA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1A4C98F"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9D527D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16692D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71B0D7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3DFF774" w14:textId="77777777" w:rsidR="006E06A9" w:rsidRDefault="006E06A9" w:rsidP="006E06A9">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4BDBC78" id="_x0000_s2225" style="width:537.3pt;height:63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" fillcolor="#eaf4e4" strokecolor="#70ad47 [3209]" strokeweight="1pt">
                <v:stroke joinstyle="miter"/>
                <v:textbox inset="0,3mm,0">
                  <w:txbxContent>
                    <w:p w14:paraId="2235CD1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5095B1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2F7280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EC7610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1E15E6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DEF2C6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B87FC1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ADE8B2A"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68DCCC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8F5FEA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03833E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72AE9F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45EC7E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326D51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3C9785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31BA40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66FD64A"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B7CAE8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93F214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5EC137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CB33C9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328DCA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1A4C98F"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9D527D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16692D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71B0D7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3DFF774" w14:textId="77777777" w:rsidR="006E06A9" w:rsidRDefault="006E06A9" w:rsidP="006E06A9">
                      <w:pPr>
                        <w:jc w:val="center"/>
                        <w:rPr>
                          <w:sz w:val="22"/>
                          <w:szCs w:val="28"/>
                          <w:rtl/>
                          <w:lang w:bidi="ar-SY"/>
                        </w:rPr>
                      </w:pPr>
                    </w:p>
                  </w:txbxContent>
                </v:textbox>
                <w10:anchorlock/>
              </v:roundrect>
            </w:pict>
          </mc:Fallback>
        </mc:AlternateContent>
      </w:r>
    </w:p>
    <w:p w14:paraId="5B5556D1" w14:textId="63186D3D" w:rsidR="004E40C0" w:rsidRPr="001F23F1" w:rsidRDefault="004E40C0" w:rsidP="004E40C0">
      <w:pPr>
        <w:spacing w:line="259" w:lineRule="auto"/>
        <w:jc w:val="center"/>
        <w:rPr>
          <w:rFonts w:ascii="Sakkal Majalla" w:hAnsi="Sakkal Majalla"/>
          <w:sz w:val="34"/>
          <w:rtl/>
        </w:rPr>
      </w:pPr>
      <w:r>
        <w:rPr>
          <w:rFonts w:ascii="Sakkal Majalla" w:hAnsi="Sakkal Majalla"/>
          <w:b/>
          <w:bCs/>
          <w:noProof/>
          <w:sz w:val="34"/>
          <w:rtl/>
          <w:lang w:val="ar-SA"/>
        </w:rPr>
        <w:drawing>
          <wp:inline distT="0" distB="0" distL="0" distR="0" wp14:anchorId="69D12D77" wp14:editId="4F00E27D">
            <wp:extent cx="656590" cy="656590"/>
            <wp:effectExtent l="0" t="0" r="0" b="0"/>
            <wp:docPr id="816770641" name="صورة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93963" name="صورة 1910093963"/>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656598" cy="656598"/>
                    </a:xfrm>
                    <a:prstGeom prst="rect">
                      <a:avLst/>
                    </a:prstGeom>
                  </pic:spPr>
                </pic:pic>
              </a:graphicData>
            </a:graphic>
          </wp:inline>
        </w:drawing>
      </w:r>
    </w:p>
    <w:p w14:paraId="72B2877E" w14:textId="1E37B9C5" w:rsidR="001F23F1" w:rsidRPr="001F23F1" w:rsidRDefault="00C86F96" w:rsidP="00C86F96">
      <w:pPr>
        <w:keepNext/>
        <w:pageBreakBefore/>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40F8E69F" wp14:editId="27B42A38">
                <wp:extent cx="5633504" cy="593062"/>
                <wp:effectExtent l="0" t="0" r="5715" b="0"/>
                <wp:docPr id="515749752"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651175118"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9760086"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6017027" name="TextBox 7"/>
                        <wps:cNvSpPr txBox="1"/>
                        <wps:spPr>
                          <a:xfrm>
                            <a:off x="1796583" y="0"/>
                            <a:ext cx="4386580" cy="536575"/>
                          </a:xfrm>
                          <a:prstGeom prst="rect">
                            <a:avLst/>
                          </a:prstGeom>
                          <a:noFill/>
                        </wps:spPr>
                        <wps:txbx>
                          <w:txbxContent>
                            <w:p w14:paraId="0B82DE53" w14:textId="77777777" w:rsidR="00C86F96" w:rsidRDefault="00C86F96" w:rsidP="00C86F96">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40F8E69F" id="_x0000_s222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">
                <v:rect id="Rectangle 388507700" o:spid="_x0000_s222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" fillcolor="#f2f2f2 [3052]" stroked="f" strokeweight="1pt"/>
                <v:rect id="Rectangle 388507701" o:spid="_x0000_s222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" fillcolor="#168489" stroked="f" strokeweight="1pt"/>
                <v:shape id="TextBox 7" o:spid="_x0000_s222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" filled="f" stroked="f">
                  <v:textbox>
                    <w:txbxContent>
                      <w:p w14:paraId="0B82DE53" w14:textId="77777777" w:rsidR="00C86F96" w:rsidRDefault="00C86F96" w:rsidP="00C86F96">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4604CF2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hint="eastAsia"/>
          <w:sz w:val="34"/>
          <w:rtl/>
        </w:rPr>
        <w:t>فن</w:t>
      </w:r>
      <w:r w:rsidRPr="001F23F1">
        <w:rPr>
          <w:rFonts w:ascii="Sakkal Majalla" w:hAnsi="Sakkal Majalla"/>
          <w:sz w:val="34"/>
          <w:rtl/>
        </w:rPr>
        <w:t xml:space="preserve"> العرض التقديمي ليس مجرد مهارة تقنية، بل هو فن التواصل الإنساني بأبهى صوره. المدرب المحترف لا ي</w:t>
      </w:r>
      <w:r w:rsidRPr="001F23F1">
        <w:rPr>
          <w:rFonts w:ascii="Sakkal Majalla" w:hAnsi="Sakkal Majalla" w:hint="cs"/>
          <w:sz w:val="34"/>
          <w:rtl/>
        </w:rPr>
        <w:t>ُ</w:t>
      </w:r>
      <w:r w:rsidRPr="001F23F1">
        <w:rPr>
          <w:rFonts w:ascii="Sakkal Majalla" w:hAnsi="Sakkal Majalla"/>
          <w:sz w:val="34"/>
          <w:rtl/>
        </w:rPr>
        <w:t>قد</w:t>
      </w:r>
      <w:r w:rsidRPr="001F23F1">
        <w:rPr>
          <w:rFonts w:ascii="Sakkal Majalla" w:hAnsi="Sakkal Majalla" w:hint="cs"/>
          <w:sz w:val="34"/>
          <w:rtl/>
        </w:rPr>
        <w:t>ّ</w:t>
      </w:r>
      <w:r w:rsidRPr="001F23F1">
        <w:rPr>
          <w:rFonts w:ascii="Sakkal Majalla" w:hAnsi="Sakkal Majalla"/>
          <w:sz w:val="34"/>
          <w:rtl/>
        </w:rPr>
        <w:t>م المعلومات فحسب، بل يقدم تجربة تعليمية متكاملة تترك أثراً في نفوس المتدربين. كما قال المفكر الأمريكي ديل كارنيجي: "لا يهم ما تقوله، بل كيف تقوله".</w:t>
      </w:r>
    </w:p>
    <w:p w14:paraId="418BF80A"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hint="eastAsia"/>
          <w:sz w:val="34"/>
          <w:rtl/>
        </w:rPr>
        <w:t>لنتذكر</w:t>
      </w:r>
      <w:r w:rsidRPr="001F23F1">
        <w:rPr>
          <w:rFonts w:ascii="Sakkal Majalla" w:hAnsi="Sakkal Majalla"/>
          <w:sz w:val="34"/>
          <w:rtl/>
        </w:rPr>
        <w:t xml:space="preserve"> دائماً أن العرض التقديمي الناجح يعتمد على المرونة والحضور الذهني والقدرة على تحويل التحديات إلى فرص. فالمدرب المحترف هو من يتقن فن التكيف مع الظروف المتغيرة، ويحول المواقف غير المتوقعة إلى دروس قيمة، ويقتنص الفرص غير المرئية ليحقق أقصى استفادة لمتدر</w:t>
      </w:r>
      <w:r w:rsidRPr="001F23F1">
        <w:rPr>
          <w:rFonts w:ascii="Sakkal Majalla" w:hAnsi="Sakkal Majalla" w:hint="eastAsia"/>
          <w:sz w:val="34"/>
          <w:rtl/>
        </w:rPr>
        <w:t>بيه</w:t>
      </w:r>
      <w:r w:rsidRPr="001F23F1">
        <w:rPr>
          <w:rFonts w:ascii="Sakkal Majalla" w:hAnsi="Sakkal Majalla"/>
          <w:sz w:val="34"/>
          <w:rtl/>
        </w:rPr>
        <w:t>.</w:t>
      </w:r>
    </w:p>
    <w:p w14:paraId="31B76E8D" w14:textId="77777777" w:rsidR="001F23F1" w:rsidRPr="001F23F1" w:rsidRDefault="001F23F1" w:rsidP="001F23F1">
      <w:pPr>
        <w:spacing w:line="259" w:lineRule="auto"/>
        <w:rPr>
          <w:rFonts w:ascii="Sakkal Majalla" w:hAnsi="Sakkal Majalla"/>
          <w:sz w:val="34"/>
          <w:rtl/>
        </w:rPr>
      </w:pPr>
      <w:r w:rsidRPr="00C86F96">
        <w:rPr>
          <w:rFonts w:ascii="Sakkal Majalla" w:hAnsi="Sakkal Majalla" w:hint="eastAsia"/>
          <w:sz w:val="34"/>
          <w:highlight w:val="lightGray"/>
          <w:rtl/>
        </w:rPr>
        <w:t>وأختم</w:t>
      </w:r>
      <w:r w:rsidRPr="00C86F96">
        <w:rPr>
          <w:rFonts w:ascii="Sakkal Majalla" w:hAnsi="Sakkal Majalla"/>
          <w:sz w:val="34"/>
          <w:highlight w:val="lightGray"/>
          <w:rtl/>
        </w:rPr>
        <w:t xml:space="preserve"> بقول الله تعالى: "وَقُلْ رَبِّ زِدْنِي عِلْمًا" (سورة طه: 114)،</w:t>
      </w:r>
      <w:r w:rsidRPr="001F23F1">
        <w:rPr>
          <w:rFonts w:ascii="Sakkal Majalla" w:hAnsi="Sakkal Majalla"/>
          <w:sz w:val="34"/>
          <w:rtl/>
        </w:rPr>
        <w:t xml:space="preserve"> لنكون دائماً في رحلة تعل</w:t>
      </w:r>
      <w:r w:rsidRPr="001F23F1">
        <w:rPr>
          <w:rFonts w:ascii="Sakkal Majalla" w:hAnsi="Sakkal Majalla" w:hint="cs"/>
          <w:sz w:val="34"/>
          <w:rtl/>
        </w:rPr>
        <w:t>ّ</w:t>
      </w:r>
      <w:r w:rsidRPr="001F23F1">
        <w:rPr>
          <w:rFonts w:ascii="Sakkal Majalla" w:hAnsi="Sakkal Majalla"/>
          <w:sz w:val="34"/>
          <w:rtl/>
        </w:rPr>
        <w:t>م مستمرة، نسعى للتطوير والتحسين، ونقدم لمتدربينا تجربة تعليمية ثرية تساهم في نموهم المهني والشخصي.</w:t>
      </w:r>
    </w:p>
    <w:p w14:paraId="3EBE7397" w14:textId="77777777" w:rsidR="00691535" w:rsidRDefault="00691535" w:rsidP="00D6039A">
      <w:pPr>
        <w:ind w:left="2160"/>
        <w:rPr>
          <w:rFonts w:ascii="Adobe Arabic" w:hAnsi="Adobe Arabic" w:cs="Adobe Arabic"/>
          <w:b/>
          <w:bCs/>
          <w:color w:val="002060"/>
          <w:sz w:val="36"/>
          <w:szCs w:val="36"/>
          <w:rtl/>
        </w:rPr>
      </w:pPr>
    </w:p>
    <w:p w14:paraId="2B654F2F" w14:textId="77777777" w:rsidR="007C12CD" w:rsidRDefault="007C12CD" w:rsidP="007C12CD">
      <w:pPr>
        <w:jc w:val="center"/>
        <w:rPr>
          <w:rtl/>
        </w:rPr>
      </w:pPr>
    </w:p>
    <w:p w14:paraId="689B840E" w14:textId="77777777" w:rsidR="00C0289F" w:rsidRDefault="00C0289F" w:rsidP="007C12CD">
      <w:pPr>
        <w:jc w:val="center"/>
        <w:rPr>
          <w:rtl/>
        </w:rPr>
      </w:pPr>
    </w:p>
    <w:p w14:paraId="3125FFF4" w14:textId="77777777" w:rsidR="00C0289F" w:rsidRDefault="00C0289F" w:rsidP="007C12CD">
      <w:pPr>
        <w:jc w:val="center"/>
        <w:rPr>
          <w:rtl/>
        </w:rPr>
      </w:pPr>
    </w:p>
    <w:p w14:paraId="19D8F894" w14:textId="77777777" w:rsidR="00C0289F" w:rsidRDefault="00C0289F" w:rsidP="007C12CD">
      <w:pPr>
        <w:jc w:val="center"/>
        <w:rPr>
          <w:rtl/>
        </w:rPr>
      </w:pPr>
    </w:p>
    <w:p w14:paraId="33C4FD70" w14:textId="77777777" w:rsidR="00C0289F" w:rsidRDefault="00C0289F" w:rsidP="007C12CD">
      <w:pPr>
        <w:jc w:val="center"/>
        <w:rPr>
          <w:rtl/>
        </w:rPr>
      </w:pPr>
    </w:p>
    <w:p w14:paraId="273B89F4" w14:textId="77777777" w:rsidR="00C0289F" w:rsidRDefault="00C0289F" w:rsidP="007C12CD">
      <w:pPr>
        <w:jc w:val="center"/>
        <w:rPr>
          <w:rtl/>
        </w:rPr>
      </w:pPr>
    </w:p>
    <w:p w14:paraId="32282E6F" w14:textId="77777777" w:rsidR="00C0289F" w:rsidRDefault="00C0289F" w:rsidP="007C12CD">
      <w:pPr>
        <w:jc w:val="center"/>
        <w:rPr>
          <w:rtl/>
        </w:rPr>
      </w:pPr>
    </w:p>
    <w:p w14:paraId="4A8A152A" w14:textId="77777777" w:rsidR="00C0289F" w:rsidRDefault="00C0289F" w:rsidP="007C12CD">
      <w:pPr>
        <w:jc w:val="center"/>
        <w:rPr>
          <w:rtl/>
        </w:rPr>
      </w:pPr>
    </w:p>
    <w:p w14:paraId="2E5AD8FB" w14:textId="77777777" w:rsidR="00C0289F" w:rsidRDefault="00C0289F" w:rsidP="007C12CD">
      <w:pPr>
        <w:jc w:val="center"/>
        <w:rPr>
          <w:rtl/>
        </w:rPr>
      </w:pPr>
    </w:p>
    <w:p w14:paraId="6E42DE29" w14:textId="77777777" w:rsidR="00C0289F" w:rsidRDefault="00C0289F" w:rsidP="007C12CD">
      <w:pPr>
        <w:jc w:val="center"/>
        <w:rPr>
          <w:rtl/>
        </w:rPr>
      </w:pPr>
    </w:p>
    <w:p w14:paraId="1651C7F4" w14:textId="77777777" w:rsidR="00C0289F" w:rsidRDefault="00C0289F" w:rsidP="007C12CD">
      <w:pPr>
        <w:jc w:val="center"/>
        <w:rPr>
          <w:rtl/>
        </w:rPr>
      </w:pPr>
    </w:p>
    <w:p w14:paraId="5A709542" w14:textId="77777777" w:rsidR="00C0289F" w:rsidRDefault="00C0289F" w:rsidP="007C12CD">
      <w:pPr>
        <w:jc w:val="center"/>
        <w:rPr>
          <w:rtl/>
        </w:rPr>
      </w:pPr>
    </w:p>
    <w:p w14:paraId="2C1AF8F8" w14:textId="77777777" w:rsidR="00C0289F" w:rsidRDefault="00C0289F" w:rsidP="007C12CD">
      <w:pPr>
        <w:jc w:val="center"/>
        <w:rPr>
          <w:rtl/>
        </w:rPr>
      </w:pPr>
    </w:p>
    <w:p w14:paraId="21CDFC77" w14:textId="77777777" w:rsidR="00C0289F" w:rsidRDefault="00C0289F" w:rsidP="007C12CD">
      <w:pPr>
        <w:jc w:val="center"/>
        <w:rPr>
          <w:rtl/>
        </w:rPr>
      </w:pPr>
    </w:p>
    <w:p w14:paraId="765B27CF" w14:textId="77777777" w:rsidR="00C0289F" w:rsidRDefault="00C0289F" w:rsidP="007C12CD">
      <w:pPr>
        <w:jc w:val="center"/>
        <w:rPr>
          <w:rtl/>
        </w:rPr>
      </w:pPr>
    </w:p>
    <w:p w14:paraId="145908BB" w14:textId="77777777"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32ED76A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6B0AD19"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1B4A3207" w14:textId="77777777" w:rsidTr="00E220AB">
        <w:tc>
          <w:tcPr>
            <w:tcW w:w="2612" w:type="pct"/>
            <w:tcBorders>
              <w:left w:val="single" w:sz="4" w:space="0" w:color="168489"/>
              <w:right w:val="single" w:sz="4" w:space="0" w:color="168489"/>
            </w:tcBorders>
            <w:shd w:val="clear" w:color="auto" w:fill="auto"/>
          </w:tcPr>
          <w:p w14:paraId="5AED5442" w14:textId="77777777" w:rsidR="00F01FA2" w:rsidRDefault="00F01FA2" w:rsidP="00E220AB">
            <w:pPr>
              <w:pStyle w:val="bold"/>
              <w:jc w:val="center"/>
              <w:rPr>
                <w:color w:val="168489"/>
                <w:sz w:val="40"/>
                <w:szCs w:val="40"/>
                <w:rtl/>
                <w:lang w:bidi="ar-EG"/>
              </w:rPr>
            </w:pPr>
            <w:r>
              <w:rPr>
                <w:noProof/>
              </w:rPr>
              <w:drawing>
                <wp:inline distT="0" distB="0" distL="0" distR="0" wp14:anchorId="000A189E" wp14:editId="1E5F1C8C">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DC64A48"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1B1C91FD" w14:textId="77777777" w:rsidR="00F01FA2" w:rsidRDefault="00F01FA2" w:rsidP="00E220AB">
            <w:pPr>
              <w:pStyle w:val="bold"/>
              <w:jc w:val="center"/>
              <w:rPr>
                <w:color w:val="168489"/>
                <w:sz w:val="40"/>
                <w:szCs w:val="40"/>
                <w:rtl/>
                <w:lang w:bidi="ar-EG"/>
              </w:rPr>
            </w:pPr>
            <w:r>
              <w:rPr>
                <w:noProof/>
              </w:rPr>
              <w:drawing>
                <wp:inline distT="0" distB="0" distL="0" distR="0" wp14:anchorId="41D6F4B6" wp14:editId="6E76C707">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219449E"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E6A339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DBE3A5F" wp14:editId="65D23ED4">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A707E88" w14:textId="77777777" w:rsidTr="00E220AB">
        <w:tc>
          <w:tcPr>
            <w:tcW w:w="2612" w:type="pct"/>
            <w:tcBorders>
              <w:left w:val="single" w:sz="4" w:space="0" w:color="168489"/>
              <w:right w:val="single" w:sz="4" w:space="0" w:color="168489"/>
            </w:tcBorders>
            <w:vAlign w:val="center"/>
          </w:tcPr>
          <w:p w14:paraId="579BDE1A" w14:textId="77777777" w:rsidR="00C86F96" w:rsidRPr="00C86F96" w:rsidRDefault="00C86F96" w:rsidP="00C86F96">
            <w:pPr>
              <w:pStyle w:val="a5"/>
              <w:numPr>
                <w:ilvl w:val="0"/>
                <w:numId w:val="8"/>
              </w:numPr>
              <w:rPr>
                <w:rFonts w:ascii="Adobe Arabic" w:eastAsia="GE Dinar One" w:hAnsi="Adobe Arabic" w:cs="Adobe Arabic"/>
                <w:color w:val="000000"/>
                <w:kern w:val="24"/>
                <w:sz w:val="32"/>
                <w:szCs w:val="32"/>
                <w:rtl/>
                <w:lang w:bidi="ar-SY"/>
              </w:rPr>
            </w:pPr>
            <w:r w:rsidRPr="00C86F96">
              <w:rPr>
                <w:rFonts w:ascii="Adobe Arabic" w:eastAsia="GE Dinar One" w:hAnsi="Adobe Arabic" w:cs="Adobe Arabic"/>
                <w:color w:val="000000"/>
                <w:kern w:val="24"/>
                <w:sz w:val="32"/>
                <w:szCs w:val="32"/>
                <w:rtl/>
                <w:lang w:bidi="ar-SY"/>
              </w:rPr>
              <w:t>كيف أتحكّم بالأشخاص السلبيين من حولي وأحولهم لكتلة من النشاط والقوة؟</w:t>
            </w:r>
          </w:p>
          <w:p w14:paraId="711E8F90" w14:textId="77777777" w:rsidR="00C86F96" w:rsidRPr="00C86F96" w:rsidRDefault="00C86F96" w:rsidP="00C86F96">
            <w:pPr>
              <w:pStyle w:val="a5"/>
              <w:numPr>
                <w:ilvl w:val="0"/>
                <w:numId w:val="8"/>
              </w:numPr>
              <w:rPr>
                <w:rFonts w:ascii="Adobe Arabic" w:eastAsia="GE Dinar One" w:hAnsi="Adobe Arabic" w:cs="Adobe Arabic"/>
                <w:color w:val="000000"/>
                <w:kern w:val="24"/>
                <w:sz w:val="32"/>
                <w:szCs w:val="32"/>
                <w:rtl/>
                <w:lang w:bidi="ar-SY"/>
              </w:rPr>
            </w:pPr>
            <w:r w:rsidRPr="00C86F96">
              <w:rPr>
                <w:rFonts w:ascii="Adobe Arabic" w:eastAsia="GE Dinar One" w:hAnsi="Adobe Arabic" w:cs="Adobe Arabic"/>
                <w:color w:val="000000"/>
                <w:kern w:val="24"/>
                <w:sz w:val="32"/>
                <w:szCs w:val="32"/>
                <w:rtl/>
                <w:lang w:bidi="ar-SY"/>
              </w:rPr>
              <w:t>كيف أقوم باستثمار المواقف التدريبية؟</w:t>
            </w:r>
          </w:p>
          <w:p w14:paraId="3CC3B152" w14:textId="16F92B2B" w:rsidR="00F01FA2" w:rsidRPr="00C86F96" w:rsidRDefault="00C86F96" w:rsidP="00C86F96">
            <w:pPr>
              <w:pStyle w:val="a5"/>
              <w:numPr>
                <w:ilvl w:val="0"/>
                <w:numId w:val="8"/>
              </w:numPr>
              <w:rPr>
                <w:rFonts w:ascii="Adobe Arabic" w:eastAsia="GE Dinar One" w:hAnsi="Adobe Arabic" w:cs="Adobe Arabic"/>
                <w:color w:val="000000"/>
                <w:kern w:val="24"/>
                <w:sz w:val="32"/>
                <w:szCs w:val="32"/>
                <w:lang w:bidi="ar-SY"/>
              </w:rPr>
            </w:pPr>
            <w:r w:rsidRPr="00C86F96">
              <w:rPr>
                <w:rFonts w:ascii="Adobe Arabic" w:eastAsia="GE Dinar One" w:hAnsi="Adobe Arabic" w:cs="Adobe Arabic"/>
                <w:color w:val="000000"/>
                <w:kern w:val="24"/>
                <w:sz w:val="32"/>
                <w:szCs w:val="32"/>
                <w:rtl/>
                <w:lang w:bidi="ar-SY"/>
              </w:rPr>
              <w:t>كيف استخدم التأثير والإقناع لأصل لكل ما أحلم به؟</w:t>
            </w:r>
          </w:p>
        </w:tc>
        <w:tc>
          <w:tcPr>
            <w:tcW w:w="1809" w:type="pct"/>
            <w:tcBorders>
              <w:left w:val="single" w:sz="4" w:space="0" w:color="168489"/>
              <w:right w:val="single" w:sz="4" w:space="0" w:color="168489"/>
            </w:tcBorders>
            <w:vAlign w:val="center"/>
          </w:tcPr>
          <w:p w14:paraId="2EEE6E56" w14:textId="77777777" w:rsidR="00C86F96" w:rsidRPr="00162D45" w:rsidRDefault="00C86F96" w:rsidP="00C86F96">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471919D5" w14:textId="77777777" w:rsidR="00C86F96" w:rsidRPr="00162D45" w:rsidRDefault="00C86F96" w:rsidP="00C86F96">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1F8686F" w14:textId="77777777" w:rsidR="00C86F96" w:rsidRPr="00162D45" w:rsidRDefault="00C86F96" w:rsidP="00C86F96">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8AE4D57" w14:textId="77777777" w:rsidR="00C86F96" w:rsidRPr="00162D45" w:rsidRDefault="00C86F96" w:rsidP="00C86F96">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A7DF0A1" w14:textId="018C25D1" w:rsidR="00C86F96" w:rsidRPr="00C86F96" w:rsidRDefault="00C86F96"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r w:rsidR="00010F2D">
              <w:rPr>
                <w:rFonts w:ascii="Adobe Arabic" w:eastAsia="Calibri" w:hAnsi="Adobe Arabic" w:cs="Adobe Arabic"/>
                <w:color w:val="0D0D0D" w:themeColor="text1" w:themeTint="F2"/>
                <w:sz w:val="32"/>
                <w:szCs w:val="32"/>
                <w:lang w:bidi="ar-EG"/>
              </w:rPr>
              <w:t>.</w:t>
            </w:r>
          </w:p>
          <w:p w14:paraId="2E44F6A4" w14:textId="393BFAF2" w:rsidR="00F01FA2" w:rsidRPr="00781A2F" w:rsidRDefault="00010F2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6B6B5F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8B2F62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1568" behindDoc="0" locked="0" layoutInCell="1" allowOverlap="1" wp14:anchorId="4DC12F92" wp14:editId="2F23288E">
                <wp:simplePos x="0" y="0"/>
                <wp:positionH relativeFrom="column">
                  <wp:posOffset>63500</wp:posOffset>
                </wp:positionH>
                <wp:positionV relativeFrom="paragraph">
                  <wp:posOffset>-463550</wp:posOffset>
                </wp:positionV>
                <wp:extent cx="6416060" cy="7002780"/>
                <wp:effectExtent l="0" t="0" r="0" b="7620"/>
                <wp:wrapNone/>
                <wp:docPr id="1462637121" name="Group 1462637121"/>
                <wp:cNvGraphicFramePr/>
                <a:graphic xmlns:a="http://schemas.openxmlformats.org/drawingml/2006/main">
                  <a:graphicData uri="http://schemas.microsoft.com/office/word/2010/wordprocessingGroup">
                    <wpg:wgp>
                      <wpg:cNvGrpSpPr/>
                      <wpg:grpSpPr>
                        <a:xfrm>
                          <a:off x="0" y="0"/>
                          <a:ext cx="6416060" cy="7002780"/>
                          <a:chOff x="-63500" y="0"/>
                          <a:chExt cx="6416060" cy="7002780"/>
                        </a:xfrm>
                      </wpg:grpSpPr>
                      <wpg:grpSp>
                        <wpg:cNvPr id="1462637122" name="Group 1462637122"/>
                        <wpg:cNvGrpSpPr/>
                        <wpg:grpSpPr>
                          <a:xfrm>
                            <a:off x="-63500" y="2571750"/>
                            <a:ext cx="5651220" cy="4431030"/>
                            <a:chOff x="-225430" y="0"/>
                            <a:chExt cx="5651295" cy="4431344"/>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14:paraId="35D96D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14:paraId="53F5011E" w14:textId="53828487" w:rsidR="00F01FA2" w:rsidRPr="00BC6FB1" w:rsidRDefault="00C86F96" w:rsidP="00F01FA2">
                                  <w:pPr>
                                    <w:bidi w:val="0"/>
                                    <w:jc w:val="center"/>
                                    <w:rPr>
                                      <w:rFonts w:ascii="Adobe Arabic" w:eastAsia="GE Dinar One" w:hAnsi="Adobe Arabic" w:cs="Adobe Arabic"/>
                                      <w:b/>
                                      <w:bCs/>
                                      <w:color w:val="000000"/>
                                      <w:kern w:val="24"/>
                                      <w:sz w:val="44"/>
                                      <w:szCs w:val="44"/>
                                      <w:lang w:bidi="ar-SY"/>
                                    </w:rPr>
                                  </w:pPr>
                                  <w:r w:rsidRPr="00C86F96">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428897" y="874163"/>
                              <a:ext cx="2996968" cy="3557181"/>
                            </a:xfrm>
                            <a:prstGeom prst="rect">
                              <a:avLst/>
                            </a:prstGeom>
                            <a:noFill/>
                            <a:ln w="6350">
                              <a:noFill/>
                            </a:ln>
                          </wps:spPr>
                          <wps:txbx>
                            <w:txbxContent>
                              <w:p w14:paraId="62A74DAA" w14:textId="77777777" w:rsidR="00C86F96" w:rsidRP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Sakkal Majalla" w:hAnsi="Sakkal Majalla" w:cs="Sakkal Majalla"/>
                                    <w:b/>
                                    <w:color w:val="auto"/>
                                    <w:sz w:val="34"/>
                                    <w:szCs w:val="34"/>
                                    <w:rtl/>
                                  </w:rPr>
                                  <w:t>بعد الانتهاء من هذه الجلسة، سيكون المتدرّب قادراً على:</w:t>
                                </w:r>
                              </w:p>
                              <w:p w14:paraId="26E4D352" w14:textId="77777777" w:rsid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تحديد وتصنيف أنماط المتدربين الصعبة وفهم دوافع سلوكهم.</w:t>
                                </w:r>
                              </w:p>
                              <w:p w14:paraId="5FE27A81" w14:textId="77777777" w:rsid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اكتساب استراتيجيات فعّالة لتحويل الطاقة السلبية إلى إيجابية داخل بيئة التدريب.</w:t>
                                </w:r>
                              </w:p>
                              <w:p w14:paraId="68690F8A" w14:textId="7C5D7A25" w:rsidR="00F01FA2"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تطوير مهارات اقتناص الفرص من المواقف الصعبة واستثمارها لإثراء العملية التدريبية.</w:t>
                                </w:r>
                              </w:p>
                              <w:p w14:paraId="64327511" w14:textId="66DB2879" w:rsidR="00C86F96" w:rsidRPr="000F32C7"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إتقان تقنيات التأثير والإقناع وتطبيقها في سياق التدريب.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25430" y="874624"/>
                              <a:ext cx="2481474" cy="3002326"/>
                            </a:xfrm>
                            <a:prstGeom prst="rect">
                              <a:avLst/>
                            </a:prstGeom>
                            <a:noFill/>
                            <a:ln w="6350">
                              <a:noFill/>
                            </a:ln>
                          </wps:spPr>
                          <wps:txbx>
                            <w:txbxContent>
                              <w:p w14:paraId="7F5EEE53"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العصف الذهني.</w:t>
                                </w:r>
                              </w:p>
                              <w:p w14:paraId="77E9E933"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أتحكّم بالأشخاص السلبيين من حولي وأحولهم لكتلة من النشاط والقوة؟</w:t>
                                </w:r>
                              </w:p>
                              <w:p w14:paraId="63A43DE4"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أقوم باستثمار المواقف التدريبية؟</w:t>
                                </w:r>
                              </w:p>
                              <w:p w14:paraId="2EE7311D"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استخدم التأثير والإقناع لأصل لكل ما أحلم به؟</w:t>
                                </w:r>
                              </w:p>
                              <w:p w14:paraId="765404D7"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تدريبي.</w:t>
                                </w:r>
                              </w:p>
                              <w:p w14:paraId="566DAE4F" w14:textId="104AAE1C" w:rsidR="00F01FA2" w:rsidRPr="000F32C7"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14:paraId="4798CD9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14:paraId="47198EC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1077"/>
                              <a:ext cx="4567555" cy="536575"/>
                            </a:xfrm>
                            <a:prstGeom prst="rect">
                              <a:avLst/>
                            </a:prstGeom>
                            <a:noFill/>
                          </wps:spPr>
                          <wps:txbx>
                            <w:txbxContent>
                              <w:p w14:paraId="7C35CE76" w14:textId="7A5C5FCF" w:rsidR="00F01FA2" w:rsidRPr="00F01FA2" w:rsidRDefault="00C86F96" w:rsidP="00F01FA2">
                                <w:pPr>
                                  <w:bidi w:val="0"/>
                                  <w:jc w:val="center"/>
                                  <w:rPr>
                                    <w:rFonts w:ascii="Adobe Arabic" w:eastAsia="GE Dinar One" w:hAnsi="Adobe Arabic" w:cs="Adobe Arabic"/>
                                    <w:b/>
                                    <w:bCs/>
                                    <w:kern w:val="24"/>
                                    <w:sz w:val="56"/>
                                    <w:szCs w:val="56"/>
                                    <w:lang w:bidi="ar-SY"/>
                                  </w:rPr>
                                </w:pPr>
                                <w:r w:rsidRPr="00C86F96">
                                  <w:rPr>
                                    <w:rFonts w:ascii="Adobe Arabic" w:eastAsia="GE Dinar One" w:hAnsi="Adobe Arabic" w:cs="Adobe Arabic"/>
                                    <w:b/>
                                    <w:bCs/>
                                    <w:kern w:val="24"/>
                                    <w:sz w:val="56"/>
                                    <w:szCs w:val="56"/>
                                    <w:rtl/>
                                    <w:lang w:bidi="ar-SY"/>
                                  </w:rPr>
                                  <w:t>إدارة المتدربين - فن التعامل مع الجمهور</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DC12F92" id="Group 1462637121" o:spid="_x0000_s2230" style="position:absolute;left:0;text-align:left;margin-left:5pt;margin-top:-36.5pt;width:505.2pt;height:551.4pt;z-index:252781568;mso-position-horizontal-relative:text;mso-position-vertical-relative:text;mso-width-relative:margin;mso-height-relative:margin" coordorigin="-635" coordsize="64160,7002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s7O40FHS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">
                <v:group id="Group 1462637122" o:spid="_x0000_s2231" style="position:absolute;left:-635;top:25717;width:56512;height:44310" coordorigin="-2254" coordsize="56512,4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2232"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223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223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223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90" o:title="Target " gain="19661f" blacklevel="22938f"/>
                      </v:shape>
                    </v:group>
                    <v:shape id="TextBox 34" o:spid="_x0000_s2236"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35D96D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23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223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TextBox 34" o:spid="_x0000_s2239"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53F5011E" w14:textId="53828487" w:rsidR="00F01FA2" w:rsidRPr="00BC6FB1" w:rsidRDefault="00C86F96" w:rsidP="00F01FA2">
                            <w:pPr>
                              <w:bidi w:val="0"/>
                              <w:jc w:val="center"/>
                              <w:rPr>
                                <w:rFonts w:ascii="Adobe Arabic" w:eastAsia="GE Dinar One" w:hAnsi="Adobe Arabic" w:cs="Adobe Arabic"/>
                                <w:b/>
                                <w:bCs/>
                                <w:color w:val="000000"/>
                                <w:kern w:val="24"/>
                                <w:sz w:val="44"/>
                                <w:szCs w:val="44"/>
                                <w:lang w:bidi="ar-SY"/>
                              </w:rPr>
                            </w:pPr>
                            <w:r w:rsidRPr="00C86F96">
                              <w:rPr>
                                <w:rFonts w:ascii="Adobe Arabic" w:eastAsia="GE Dinar One" w:hAnsi="Adobe Arabic" w:cs="Adobe Arabic"/>
                                <w:b/>
                                <w:bCs/>
                                <w:color w:val="000000"/>
                                <w:kern w:val="24"/>
                                <w:sz w:val="44"/>
                                <w:szCs w:val="44"/>
                                <w:rtl/>
                                <w:lang w:bidi="ar-SY"/>
                              </w:rPr>
                              <w:t>الموضوعات</w:t>
                            </w:r>
                          </w:p>
                        </w:txbxContent>
                      </v:textbox>
                    </v:shape>
                    <v:shape id="Picture 1462637131" o:spid="_x0000_s224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91" o:title="Note " gain="19661f" blacklevel="22938f"/>
                    </v:shape>
                  </v:group>
                  <v:shape id="Text Box 1462637132" o:spid="_x0000_s2241" type="#_x0000_t202" style="position:absolute;left:24288;top:8741;width:29970;height:35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62A74DAA" w14:textId="77777777" w:rsidR="00C86F96" w:rsidRP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Sakkal Majalla" w:hAnsi="Sakkal Majalla" w:cs="Sakkal Majalla"/>
                              <w:b/>
                              <w:color w:val="auto"/>
                              <w:sz w:val="34"/>
                              <w:szCs w:val="34"/>
                              <w:rtl/>
                            </w:rPr>
                            <w:t>بعد الانتهاء من هذه الجلسة، سيكون المتدرّب قادراً على:</w:t>
                          </w:r>
                        </w:p>
                        <w:p w14:paraId="26E4D352" w14:textId="77777777" w:rsid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تحديد وتصنيف أنماط المتدربين الصعبة وفهم دوافع سلوكهم.</w:t>
                          </w:r>
                        </w:p>
                        <w:p w14:paraId="5FE27A81" w14:textId="77777777" w:rsidR="00C86F96" w:rsidRDefault="00C86F96"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اكتساب استراتيجيات فعّالة لتحويل الطاقة السلبية إلى إيجابية داخل بيئة التدريب.</w:t>
                          </w:r>
                        </w:p>
                        <w:p w14:paraId="68690F8A" w14:textId="7C5D7A25" w:rsidR="00F01FA2"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تطوير مهارات اقتناص الفرص من المواقف الصعبة واستثمارها لإثراء العملية التدريبية.</w:t>
                          </w:r>
                        </w:p>
                        <w:p w14:paraId="64327511" w14:textId="66DB2879" w:rsidR="00C86F96" w:rsidRPr="000F32C7"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إتقان تقنيات التأثير والإقناع وتطبيقها في سياق التدريب.</w:t>
                          </w:r>
                        </w:p>
                      </w:txbxContent>
                    </v:textbox>
                  </v:shape>
                  <v:shape id="Text Box 1462637133" o:spid="_x0000_s2242" type="#_x0000_t202" style="position:absolute;left:-2254;top:8746;width:2481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7F5EEE53"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العصف الذهني.</w:t>
                          </w:r>
                        </w:p>
                        <w:p w14:paraId="77E9E933"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أتحكّم بالأشخاص السلبيين من حولي وأحولهم لكتلة من النشاط والقوة؟</w:t>
                          </w:r>
                        </w:p>
                        <w:p w14:paraId="63A43DE4"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أقوم باستثمار المواقف التدريبية؟</w:t>
                          </w:r>
                        </w:p>
                        <w:p w14:paraId="2EE7311D"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كيف استخدم التأثير والإقناع لأصل لكل ما أحلم به؟</w:t>
                          </w:r>
                        </w:p>
                        <w:p w14:paraId="765404D7" w14:textId="77777777" w:rsidR="00C86F96" w:rsidRPr="00C86F96" w:rsidRDefault="00C86F96" w:rsidP="00C86F96">
                          <w:pPr>
                            <w:pStyle w:val="a5"/>
                            <w:numPr>
                              <w:ilvl w:val="0"/>
                              <w:numId w:val="7"/>
                            </w:numPr>
                            <w:rPr>
                              <w:rFonts w:ascii="Adobe Arabic" w:eastAsia="GE Dinar One" w:hAnsi="Adobe Arabic" w:cs="Adobe Arabic"/>
                              <w:color w:val="000000"/>
                              <w:kern w:val="24"/>
                              <w:sz w:val="36"/>
                              <w:szCs w:val="36"/>
                              <w:rtl/>
                              <w:lang w:bidi="ar-SY"/>
                            </w:rPr>
                          </w:pPr>
                          <w:r w:rsidRPr="00C86F96">
                            <w:rPr>
                              <w:rFonts w:ascii="Adobe Arabic" w:eastAsia="GE Dinar One" w:hAnsi="Adobe Arabic" w:cs="Adobe Arabic"/>
                              <w:color w:val="000000"/>
                              <w:kern w:val="24"/>
                              <w:sz w:val="36"/>
                              <w:szCs w:val="36"/>
                              <w:rtl/>
                              <w:lang w:bidi="ar-SY"/>
                            </w:rPr>
                            <w:t>نشاط تدريبي.</w:t>
                          </w:r>
                        </w:p>
                        <w:p w14:paraId="566DAE4F" w14:textId="104AAE1C" w:rsidR="00F01FA2" w:rsidRPr="000F32C7" w:rsidRDefault="00C86F96" w:rsidP="00C86F96">
                          <w:pPr>
                            <w:pStyle w:val="a5"/>
                            <w:numPr>
                              <w:ilvl w:val="0"/>
                              <w:numId w:val="7"/>
                            </w:numPr>
                            <w:spacing w:line="276" w:lineRule="auto"/>
                            <w:rPr>
                              <w:rFonts w:ascii="Adobe Arabic" w:eastAsia="GE Dinar One" w:hAnsi="Adobe Arabic" w:cs="Adobe Arabic"/>
                              <w:color w:val="000000"/>
                              <w:kern w:val="24"/>
                              <w:sz w:val="36"/>
                              <w:szCs w:val="36"/>
                              <w:lang w:bidi="ar-SY"/>
                            </w:rPr>
                          </w:pPr>
                          <w:r w:rsidRPr="00C86F96">
                            <w:rPr>
                              <w:rFonts w:ascii="Adobe Arabic" w:eastAsia="GE Dinar One" w:hAnsi="Adobe Arabic" w:cs="Adobe Arabic"/>
                              <w:color w:val="000000"/>
                              <w:kern w:val="24"/>
                              <w:sz w:val="36"/>
                              <w:szCs w:val="36"/>
                              <w:rtl/>
                              <w:lang w:bidi="ar-SY"/>
                            </w:rPr>
                            <w:t>التقويم.</w:t>
                          </w:r>
                        </w:p>
                      </w:txbxContent>
                    </v:textbox>
                  </v:shape>
                </v:group>
                <v:group id="Group 1462637134" o:spid="_x0000_s2243"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224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92" o:title="Calendar " gain="19661f" blacklevel="22938f"/>
                  </v:shape>
                  <v:shape id="TextBox 34" o:spid="_x0000_s2245"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4798CD9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246"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47198EC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247"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7C35CE76" w14:textId="7A5C5FCF" w:rsidR="00F01FA2" w:rsidRPr="00F01FA2" w:rsidRDefault="00C86F96" w:rsidP="00F01FA2">
                          <w:pPr>
                            <w:bidi w:val="0"/>
                            <w:jc w:val="center"/>
                            <w:rPr>
                              <w:rFonts w:ascii="Adobe Arabic" w:eastAsia="GE Dinar One" w:hAnsi="Adobe Arabic" w:cs="Adobe Arabic"/>
                              <w:b/>
                              <w:bCs/>
                              <w:kern w:val="24"/>
                              <w:sz w:val="56"/>
                              <w:szCs w:val="56"/>
                              <w:lang w:bidi="ar-SY"/>
                            </w:rPr>
                          </w:pPr>
                          <w:r w:rsidRPr="00C86F96">
                            <w:rPr>
                              <w:rFonts w:ascii="Adobe Arabic" w:eastAsia="GE Dinar One" w:hAnsi="Adobe Arabic" w:cs="Adobe Arabic"/>
                              <w:b/>
                              <w:bCs/>
                              <w:kern w:val="24"/>
                              <w:sz w:val="56"/>
                              <w:szCs w:val="56"/>
                              <w:rtl/>
                              <w:lang w:bidi="ar-SY"/>
                            </w:rPr>
                            <w:t>إدارة المتدربين - فن التعامل مع الجمهور</w:t>
                          </w:r>
                        </w:p>
                      </w:txbxContent>
                    </v:textbox>
                  </v:shape>
                </v:group>
              </v:group>
            </w:pict>
          </mc:Fallback>
        </mc:AlternateContent>
      </w:r>
    </w:p>
    <w:p w14:paraId="649A32B2" w14:textId="77777777" w:rsidR="007C12CD" w:rsidRPr="007C12CD" w:rsidRDefault="007C12CD" w:rsidP="007C12CD">
      <w:pPr>
        <w:rPr>
          <w:rFonts w:ascii="Sakkal Majalla" w:hAnsi="Sakkal Majalla"/>
          <w:color w:val="002060"/>
          <w:sz w:val="30"/>
          <w:rtl/>
          <w:lang w:bidi="ar-EG"/>
        </w:rPr>
      </w:pPr>
    </w:p>
    <w:p w14:paraId="0A97D286" w14:textId="77777777" w:rsidR="00132C0A" w:rsidRDefault="00132C0A" w:rsidP="006C52FE">
      <w:pPr>
        <w:rPr>
          <w:rtl/>
          <w:lang w:bidi="ar-EG"/>
        </w:rPr>
      </w:pPr>
    </w:p>
    <w:p w14:paraId="7D741BD1" w14:textId="77777777" w:rsidR="00691535" w:rsidRDefault="00691535" w:rsidP="00152BBE">
      <w:pPr>
        <w:bidi w:val="0"/>
        <w:rPr>
          <w:rFonts w:asciiTheme="majorBidi" w:hAnsiTheme="majorBidi" w:cstheme="majorBidi"/>
          <w:szCs w:val="28"/>
          <w:lang w:bidi="ar-SY"/>
        </w:rPr>
      </w:pPr>
    </w:p>
    <w:p w14:paraId="6A5C2985" w14:textId="77777777" w:rsidR="00691535" w:rsidRDefault="00691535" w:rsidP="00691535">
      <w:pPr>
        <w:spacing w:line="240" w:lineRule="auto"/>
        <w:jc w:val="center"/>
        <w:rPr>
          <w:rFonts w:cs="PT Bold Heading"/>
          <w:sz w:val="52"/>
          <w:szCs w:val="56"/>
          <w:rtl/>
          <w:lang w:bidi="ar-SY"/>
        </w:rPr>
      </w:pPr>
    </w:p>
    <w:p w14:paraId="6CB1B240" w14:textId="77777777" w:rsidR="00691535" w:rsidRPr="00EB7D48" w:rsidRDefault="00691535" w:rsidP="000F1708">
      <w:pPr>
        <w:spacing w:line="240" w:lineRule="auto"/>
        <w:rPr>
          <w:rFonts w:ascii="Adobe Arabic" w:hAnsi="Adobe Arabic" w:cs="Adobe Arabic"/>
          <w:b/>
          <w:bCs/>
          <w:color w:val="002060"/>
          <w:sz w:val="48"/>
          <w:szCs w:val="36"/>
          <w:rtl/>
          <w:lang w:bidi="ar-EG"/>
        </w:rPr>
      </w:pPr>
    </w:p>
    <w:p w14:paraId="78102068" w14:textId="77777777" w:rsidR="00691535" w:rsidRDefault="00691535" w:rsidP="00691535">
      <w:pPr>
        <w:pStyle w:val="a5"/>
        <w:spacing w:line="256" w:lineRule="auto"/>
        <w:rPr>
          <w:rFonts w:ascii="Adobe Arabic" w:hAnsi="Adobe Arabic" w:cs="Adobe Arabic"/>
          <w:b/>
          <w:bCs/>
          <w:color w:val="002060"/>
          <w:sz w:val="48"/>
          <w:szCs w:val="36"/>
          <w:rtl/>
          <w:lang w:bidi="ar-SY"/>
        </w:rPr>
      </w:pPr>
    </w:p>
    <w:p w14:paraId="1DB829FF" w14:textId="77777777" w:rsidR="00F04847" w:rsidRDefault="00F04847" w:rsidP="00F04847">
      <w:pPr>
        <w:pStyle w:val="a5"/>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14:paraId="3D2FEAFC" w14:textId="77777777" w:rsidR="00691535" w:rsidRDefault="00691535" w:rsidP="00F04847">
      <w:pPr>
        <w:pStyle w:val="a5"/>
        <w:tabs>
          <w:tab w:val="left" w:pos="5578"/>
        </w:tabs>
        <w:spacing w:after="0" w:line="276" w:lineRule="auto"/>
        <w:rPr>
          <w:rFonts w:ascii="Adobe Arabic" w:hAnsi="Adobe Arabic" w:cs="Adobe Arabic"/>
          <w:b/>
          <w:bCs/>
          <w:color w:val="002060"/>
          <w:sz w:val="48"/>
          <w:szCs w:val="36"/>
          <w:rtl/>
          <w:lang w:bidi="ar-SY"/>
        </w:rPr>
      </w:pPr>
    </w:p>
    <w:p w14:paraId="7256AD18" w14:textId="77777777" w:rsidR="00691535" w:rsidRDefault="00691535" w:rsidP="00691535">
      <w:pPr>
        <w:pStyle w:val="a5"/>
        <w:spacing w:line="360" w:lineRule="auto"/>
        <w:rPr>
          <w:rFonts w:ascii="Adobe Arabic" w:hAnsi="Adobe Arabic" w:cs="Adobe Arabic"/>
          <w:b/>
          <w:bCs/>
          <w:color w:val="002060"/>
          <w:sz w:val="48"/>
          <w:szCs w:val="36"/>
          <w:rtl/>
        </w:rPr>
      </w:pPr>
    </w:p>
    <w:p w14:paraId="023B72F9" w14:textId="77777777"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14:paraId="48633C14" w14:textId="28DAF748" w:rsidR="00010F2D" w:rsidRPr="00010F2D" w:rsidRDefault="00010F2D" w:rsidP="00010F2D">
      <w:pPr>
        <w:spacing w:line="259" w:lineRule="auto"/>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FE5EF8F" wp14:editId="5144947A">
                <wp:extent cx="5578240" cy="870789"/>
                <wp:effectExtent l="0" t="0" r="22860" b="24765"/>
                <wp:docPr id="723217044"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205610478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77638648" name="مجموعة 39"/>
                        <wpg:cNvGrpSpPr/>
                        <wpg:grpSpPr>
                          <a:xfrm>
                            <a:off x="1" y="0"/>
                            <a:ext cx="5731509" cy="895349"/>
                            <a:chOff x="0" y="0"/>
                            <a:chExt cx="5878196" cy="918845"/>
                          </a:xfrm>
                        </wpg:grpSpPr>
                        <wpg:grpSp>
                          <wpg:cNvPr id="501038689" name="مجموعة 40"/>
                          <wpg:cNvGrpSpPr/>
                          <wpg:grpSpPr>
                            <a:xfrm>
                              <a:off x="0" y="0"/>
                              <a:ext cx="5878196" cy="918845"/>
                              <a:chOff x="0" y="0"/>
                              <a:chExt cx="6240348" cy="919070"/>
                            </a:xfrm>
                          </wpg:grpSpPr>
                          <wpg:grpSp>
                            <wpg:cNvPr id="880961371" name="مجموعة 41"/>
                            <wpg:cNvGrpSpPr/>
                            <wpg:grpSpPr>
                              <a:xfrm>
                                <a:off x="0" y="169208"/>
                                <a:ext cx="5433072" cy="580613"/>
                                <a:chOff x="0" y="169208"/>
                                <a:chExt cx="5433072" cy="580613"/>
                              </a:xfrm>
                            </wpg:grpSpPr>
                            <wps:wsp>
                              <wps:cNvPr id="197233755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87354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589545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3037236" name="مربع نص 41"/>
                          <wps:cNvSpPr txBox="1"/>
                          <wps:spPr>
                            <a:xfrm>
                              <a:off x="159679" y="256611"/>
                              <a:ext cx="4851305" cy="398676"/>
                            </a:xfrm>
                            <a:prstGeom prst="rect">
                              <a:avLst/>
                            </a:prstGeom>
                            <a:noFill/>
                          </wps:spPr>
                          <wps:txbx>
                            <w:txbxContent>
                              <w:p w14:paraId="3C472CF4" w14:textId="58FE24E9" w:rsidR="00010F2D" w:rsidRDefault="00010F2D" w:rsidP="00010F2D">
                                <w:pPr>
                                  <w:rPr>
                                    <w:rFonts w:eastAsia="Calibri" w:hAnsi="Adobe Arabic" w:cs="Adobe Arabic"/>
                                    <w:b/>
                                    <w:bCs/>
                                    <w:color w:val="FFFFFF"/>
                                    <w:kern w:val="24"/>
                                    <w:sz w:val="36"/>
                                    <w:szCs w:val="36"/>
                                    <w:lang w:bidi="ar-EG"/>
                                  </w:rPr>
                                </w:pPr>
                                <w:r w:rsidRPr="00010F2D">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0FE5EF8F" id="_x0000_s2248"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U3nAy8EHAAC4&#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224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">
                  <v:imagedata r:id="rId60" o:title=""/>
                </v:shape>
                <v:group id="مجموعة 39" o:spid="_x0000_s22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">
                  <v:group id="_x0000_s22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">
                    <v:group id="مجموعة 41" o:spid="_x0000_s22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">
                      <v:shape id="شكل حر 42" o:spid="_x0000_s22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" fillcolor="#168489" stroked="f" strokeweight="1pt">
                        <v:stroke joinstyle="miter"/>
                      </v:roundrect>
                    </v:group>
                    <v:oval id="شكل بيضاوي 44" o:spid="_x0000_s22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" filled="f" strokecolor="#a5a5a5 [2092]" strokeweight="1pt">
                      <v:stroke joinstyle="miter"/>
                    </v:oval>
                  </v:group>
                  <v:shape id="مربع نص 41" o:spid="_x0000_s2256"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" filled="f" stroked="f">
                    <v:textbox style="mso-fit-shape-to-text:t">
                      <w:txbxContent>
                        <w:p w14:paraId="3C472CF4" w14:textId="58FE24E9" w:rsidR="00010F2D" w:rsidRDefault="00010F2D" w:rsidP="00010F2D">
                          <w:pPr>
                            <w:rPr>
                              <w:rFonts w:eastAsia="Calibri" w:hAnsi="Adobe Arabic" w:cs="Adobe Arabic"/>
                              <w:b/>
                              <w:bCs/>
                              <w:color w:val="FFFFFF"/>
                              <w:kern w:val="24"/>
                              <w:sz w:val="36"/>
                              <w:szCs w:val="36"/>
                              <w:lang w:bidi="ar-EG"/>
                            </w:rPr>
                          </w:pPr>
                          <w:r w:rsidRPr="00010F2D">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22049D5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أهلاً</w:t>
      </w:r>
      <w:r w:rsidRPr="00010F2D">
        <w:rPr>
          <w:rFonts w:ascii="Sakkal Majalla" w:hAnsi="Sakkal Majalla"/>
          <w:sz w:val="34"/>
          <w:rtl/>
        </w:rPr>
        <w:t xml:space="preserve"> بكم في الجلسة الثانية من اليوم الثالث لدورتنا التدريبية. بعد أن تناولنا في الجلسة السابقة "فن العرض التقديمي"، سننتقل الآن لموضوع لا يقل أهمية وهو التعامل مع أنماط المتدربين المختلفة وتحويل المواقف الصعبة إلى فرص للتأثير الإيجابي. </w:t>
      </w:r>
    </w:p>
    <w:p w14:paraId="2613DBEF" w14:textId="77777777" w:rsidR="00010F2D" w:rsidRDefault="00010F2D" w:rsidP="00010F2D">
      <w:pPr>
        <w:spacing w:line="259" w:lineRule="auto"/>
        <w:rPr>
          <w:rFonts w:ascii="Sakkal Majalla" w:hAnsi="Sakkal Majalla"/>
          <w:sz w:val="34"/>
          <w:rtl/>
        </w:rPr>
      </w:pPr>
      <w:r w:rsidRPr="00010F2D">
        <w:rPr>
          <w:rFonts w:ascii="Sakkal Majalla" w:hAnsi="Sakkal Majalla" w:hint="cs"/>
          <w:sz w:val="34"/>
          <w:highlight w:val="lightGray"/>
          <w:rtl/>
        </w:rPr>
        <w:t>و</w:t>
      </w:r>
      <w:r w:rsidRPr="00010F2D">
        <w:rPr>
          <w:rFonts w:ascii="Sakkal Majalla" w:hAnsi="Sakkal Majalla"/>
          <w:sz w:val="34"/>
          <w:highlight w:val="lightGray"/>
          <w:rtl/>
        </w:rPr>
        <w:t xml:space="preserve">كما قال </w:t>
      </w:r>
      <w:r w:rsidRPr="00010F2D">
        <w:rPr>
          <w:rFonts w:ascii="Sakkal Majalla" w:hAnsi="Sakkal Majalla" w:hint="cs"/>
          <w:sz w:val="34"/>
          <w:highlight w:val="lightGray"/>
          <w:rtl/>
        </w:rPr>
        <w:t>سيدنا</w:t>
      </w:r>
      <w:r w:rsidRPr="00010F2D">
        <w:rPr>
          <w:rFonts w:ascii="Sakkal Majalla" w:hAnsi="Sakkal Majalla"/>
          <w:sz w:val="34"/>
          <w:highlight w:val="lightGray"/>
          <w:rtl/>
        </w:rPr>
        <w:t xml:space="preserve"> علي </w:t>
      </w:r>
      <w:r w:rsidRPr="00010F2D">
        <w:rPr>
          <w:rFonts w:ascii="Sakkal Majalla" w:hAnsi="Sakkal Majalla" w:hint="eastAsia"/>
          <w:sz w:val="34"/>
          <w:highlight w:val="lightGray"/>
          <w:rtl/>
        </w:rPr>
        <w:t>رضي</w:t>
      </w:r>
      <w:r w:rsidRPr="00010F2D">
        <w:rPr>
          <w:rFonts w:ascii="Sakkal Majalla" w:hAnsi="Sakkal Majalla"/>
          <w:sz w:val="34"/>
          <w:highlight w:val="lightGray"/>
          <w:rtl/>
        </w:rPr>
        <w:t xml:space="preserve"> الله عنه: "الناس أعداء ما جهلوا"،</w:t>
      </w:r>
      <w:r w:rsidRPr="00010F2D">
        <w:rPr>
          <w:rFonts w:ascii="Sakkal Majalla" w:hAnsi="Sakkal Majalla"/>
          <w:sz w:val="34"/>
          <w:rtl/>
        </w:rPr>
        <w:t xml:space="preserve"> وعليه فإن فهم طبيعة المتدربين وأنماطهم يساعدنا على التعامل معهم بشكل أفضل وتحويل تحدياتهم إلى فرص.</w:t>
      </w:r>
    </w:p>
    <w:p w14:paraId="793315DC" w14:textId="377954BC" w:rsidR="00E003FF" w:rsidRDefault="00E003FF" w:rsidP="00E003FF">
      <w:pPr>
        <w:bidi w:val="0"/>
        <w:spacing w:line="259" w:lineRule="auto"/>
        <w:jc w:val="center"/>
        <w:rPr>
          <w:rFonts w:ascii="Sakkal Majalla" w:hAnsi="Sakkal Majalla"/>
          <w:sz w:val="34"/>
          <w:rtl/>
        </w:rPr>
      </w:pPr>
    </w:p>
    <w:p w14:paraId="0BA1FC7B" w14:textId="77777777" w:rsidR="00E003FF" w:rsidRDefault="00E003FF" w:rsidP="00E003FF">
      <w:pPr>
        <w:bidi w:val="0"/>
        <w:spacing w:line="259" w:lineRule="auto"/>
        <w:jc w:val="center"/>
        <w:rPr>
          <w:rFonts w:ascii="Sakkal Majalla" w:hAnsi="Sakkal Majalla"/>
          <w:sz w:val="34"/>
          <w:rtl/>
        </w:rPr>
      </w:pPr>
    </w:p>
    <w:p w14:paraId="542FEF78" w14:textId="77777777" w:rsidR="00E003FF" w:rsidRDefault="00E003FF" w:rsidP="00E003FF">
      <w:pPr>
        <w:bidi w:val="0"/>
        <w:spacing w:line="259" w:lineRule="auto"/>
        <w:jc w:val="center"/>
        <w:rPr>
          <w:rFonts w:ascii="Sakkal Majalla" w:hAnsi="Sakkal Majalla"/>
          <w:sz w:val="34"/>
          <w:rtl/>
        </w:rPr>
      </w:pPr>
    </w:p>
    <w:p w14:paraId="55F92806" w14:textId="11A9D6C6" w:rsidR="00E003FF" w:rsidRPr="00010F2D" w:rsidRDefault="00E003FF" w:rsidP="00E003FF">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3BA136A8" wp14:editId="050ABF62">
            <wp:extent cx="2933065" cy="1953320"/>
            <wp:effectExtent l="38100" t="38100" r="95885" b="104140"/>
            <wp:docPr id="804771626" name="صورة 906" descr="صورة تحتوي على تلبيس, شخص, الوجه الإنساني, داخلي&#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771626" name="صورة 906" descr="صورة تحتوي على تلبيس, شخص, الوجه الإنساني, داخلي&#10;&#10;قد يكون المحتوى الذي تم إنشاؤه بواسطة الذكاء الاصطناعي غير صحيح."/>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966329" cy="1975473"/>
                    </a:xfrm>
                    <a:prstGeom prst="rect">
                      <a:avLst/>
                    </a:prstGeom>
                    <a:effectLst>
                      <a:outerShdw blurRad="50800" dist="38100" dir="2700000" algn="tl" rotWithShape="0">
                        <a:prstClr val="black">
                          <a:alpha val="40000"/>
                        </a:prstClr>
                      </a:outerShdw>
                    </a:effectLst>
                  </pic:spPr>
                </pic:pic>
              </a:graphicData>
            </a:graphic>
          </wp:inline>
        </w:drawing>
      </w:r>
    </w:p>
    <w:p w14:paraId="7B9D4888" w14:textId="77777777" w:rsidR="00010F2D" w:rsidRDefault="00010F2D" w:rsidP="00010F2D">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3F13874C" wp14:editId="6B3A509D">
                <wp:extent cx="5537836" cy="992761"/>
                <wp:effectExtent l="0" t="0" r="0" b="0"/>
                <wp:docPr id="538984486"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401581213" name="Group 1608695462"/>
                        <wpg:cNvGrpSpPr/>
                        <wpg:grpSpPr>
                          <a:xfrm>
                            <a:off x="1" y="0"/>
                            <a:ext cx="5537836" cy="992761"/>
                            <a:chOff x="0" y="0"/>
                            <a:chExt cx="5538027" cy="992804"/>
                          </a:xfrm>
                        </wpg:grpSpPr>
                        <wps:wsp>
                          <wps:cNvPr id="1936208513" name="TextBox 4"/>
                          <wps:cNvSpPr txBox="1"/>
                          <wps:spPr>
                            <a:xfrm>
                              <a:off x="4688958" y="456229"/>
                              <a:ext cx="849069" cy="536575"/>
                            </a:xfrm>
                            <a:prstGeom prst="rect">
                              <a:avLst/>
                            </a:prstGeom>
                            <a:noFill/>
                          </wps:spPr>
                          <wps:txbx>
                            <w:txbxContent>
                              <w:p w14:paraId="49FCC830" w14:textId="77777777" w:rsidR="00010F2D" w:rsidRDefault="00010F2D" w:rsidP="00010F2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440169481"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1047537" name="TextBox 7"/>
                          <wps:cNvSpPr txBox="1"/>
                          <wps:spPr>
                            <a:xfrm>
                              <a:off x="0" y="203938"/>
                              <a:ext cx="4493415" cy="536598"/>
                            </a:xfrm>
                            <a:prstGeom prst="rect">
                              <a:avLst/>
                            </a:prstGeom>
                            <a:noFill/>
                          </wps:spPr>
                          <wps:txbx>
                            <w:txbxContent>
                              <w:p w14:paraId="0198C26B" w14:textId="77777777" w:rsidR="00010F2D" w:rsidRDefault="00010F2D" w:rsidP="00010F2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121501301"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13874C" id="_x0000_s2257"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">
                <v:group id="Group 1608695462" o:spid="_x0000_s2258"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">
                  <v:shape id="TextBox 4" o:spid="_x0000_s2259"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" filled="f" stroked="f">
                    <v:textbox style="mso-fit-shape-to-text:t">
                      <w:txbxContent>
                        <w:p w14:paraId="49FCC830" w14:textId="77777777" w:rsidR="00010F2D" w:rsidRDefault="00010F2D" w:rsidP="00010F2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260"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" fillcolor="#168489" stroked="f" strokeweight="1pt">
                    <v:stroke joinstyle="miter"/>
                  </v:roundrect>
                  <v:shape id="TextBox 7" o:spid="_x0000_s2261"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" filled="f" stroked="f">
                    <v:textbox style="mso-fit-shape-to-text:t">
                      <w:txbxContent>
                        <w:p w14:paraId="0198C26B" w14:textId="77777777" w:rsidR="00010F2D" w:rsidRDefault="00010F2D" w:rsidP="00010F2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262"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">
                  <v:imagedata r:id="rId63" o:title="Brainstorming "/>
                </v:shape>
                <w10:anchorlock/>
              </v:group>
            </w:pict>
          </mc:Fallback>
        </mc:AlternateContent>
      </w:r>
    </w:p>
    <w:p w14:paraId="12A9291D" w14:textId="77777777" w:rsidR="00010F2D" w:rsidRDefault="00010F2D" w:rsidP="00010F2D">
      <w:pPr>
        <w:rPr>
          <w:rFonts w:ascii="Sakkal Majalla" w:hAnsi="Sakkal Majalla"/>
          <w:sz w:val="34"/>
          <w:rtl/>
        </w:rPr>
      </w:pPr>
      <w:r w:rsidRPr="00E67690">
        <w:rPr>
          <w:noProof/>
          <w:sz w:val="34"/>
        </w:rPr>
        <w:drawing>
          <wp:anchor distT="0" distB="0" distL="114300" distR="114300" simplePos="0" relativeHeight="252878848" behindDoc="0" locked="0" layoutInCell="1" allowOverlap="1" wp14:anchorId="3733875B" wp14:editId="4EDC6C53">
            <wp:simplePos x="0" y="0"/>
            <wp:positionH relativeFrom="margin">
              <wp:align>right</wp:align>
            </wp:positionH>
            <wp:positionV relativeFrom="paragraph">
              <wp:posOffset>11801</wp:posOffset>
            </wp:positionV>
            <wp:extent cx="457200" cy="457200"/>
            <wp:effectExtent l="0" t="0" r="0" b="0"/>
            <wp:wrapSquare wrapText="bothSides"/>
            <wp:docPr id="1682766334"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010F2D">
        <w:rPr>
          <w:rFonts w:ascii="Sakkal Majalla" w:hAnsi="Sakkal Majalla"/>
          <w:sz w:val="34"/>
          <w:rtl/>
        </w:rPr>
        <w:t>ما هي أنماط المتدربين الصعبة التي واجهتها وكيف تعاملت معها؟</w:t>
      </w:r>
    </w:p>
    <w:p w14:paraId="4F21F97D" w14:textId="092FF200" w:rsidR="00010F2D" w:rsidRPr="006B1C71" w:rsidRDefault="006E06A9" w:rsidP="006E06A9">
      <w:pPr>
        <w:ind w:left="-897"/>
        <w:rPr>
          <w:rtl/>
        </w:rPr>
      </w:pPr>
      <w:r>
        <w:rPr>
          <w:noProof/>
        </w:rPr>
        <mc:AlternateContent>
          <mc:Choice Requires="wps">
            <w:drawing>
              <wp:inline distT="0" distB="0" distL="0" distR="0" wp14:anchorId="0F639A68" wp14:editId="53D08B12">
                <wp:extent cx="6811010" cy="7131050"/>
                <wp:effectExtent l="0" t="0" r="27940" b="12700"/>
                <wp:docPr id="211775222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1010" cy="7131050"/>
                        </a:xfrm>
                        <a:prstGeom prst="roundRect">
                          <a:avLst>
                            <a:gd name="adj" fmla="val 16667"/>
                          </a:avLst>
                        </a:prstGeom>
                        <a:solidFill>
                          <a:srgbClr val="EAF4E4"/>
                        </a:solidFill>
                        <a:ln w="12700">
                          <a:solidFill>
                            <a:schemeClr val="accent6"/>
                          </a:solidFill>
                          <a:miter lim="800000"/>
                          <a:headEnd/>
                          <a:tailEnd/>
                        </a:ln>
                      </wps:spPr>
                      <wps:txbx>
                        <w:txbxContent>
                          <w:p w14:paraId="53C9DC0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20A806A"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7ED18C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DDB917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B6740B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329995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DEBC28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892391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CA510E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38751A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955442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7251C2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5B6120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4DDAAA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6E8669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CB38E5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F69366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25955E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84241A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0DCCA3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1460B6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72F3D9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A5A89E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E69ED7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0C6BF3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3A1D56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283B984" w14:textId="77777777" w:rsidR="006E06A9" w:rsidRDefault="006E06A9" w:rsidP="006E06A9">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F639A68" id="_x0000_s2263" style="width:536.3pt;height:56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" fillcolor="#eaf4e4" strokecolor="#70ad47 [3209]" strokeweight="1pt">
                <v:stroke joinstyle="miter"/>
                <v:textbox inset="0,3mm,0">
                  <w:txbxContent>
                    <w:p w14:paraId="53C9DC0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20A806A"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7ED18C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DDB917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B6740B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329995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DEBC284"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892391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CA510E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38751AE"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955442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7251C28"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5B6120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4DDAAA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46E8669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CB38E5C"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F693669"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25955ED"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84241A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10DCCA35"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1460B6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772F3D96"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6A5A89EB"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2E69ED70"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30C6BF33"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53A1D561" w14:textId="77777777" w:rsidR="006E06A9" w:rsidRDefault="006E06A9" w:rsidP="006E06A9">
                      <w:pPr>
                        <w:spacing w:line="480" w:lineRule="auto"/>
                        <w:jc w:val="center"/>
                        <w:rPr>
                          <w:sz w:val="22"/>
                          <w:szCs w:val="28"/>
                          <w:lang w:bidi="ar-SY"/>
                        </w:rPr>
                      </w:pPr>
                      <w:r>
                        <w:rPr>
                          <w:rFonts w:asciiTheme="majorBidi" w:hAnsiTheme="majorBidi" w:cstheme="majorBidi" w:hint="cs"/>
                          <w:szCs w:val="28"/>
                          <w:rtl/>
                          <w:lang w:bidi="ar-SY"/>
                        </w:rPr>
                        <w:t>.........................................................................................................................................</w:t>
                      </w:r>
                    </w:p>
                    <w:p w14:paraId="0283B984" w14:textId="77777777" w:rsidR="006E06A9" w:rsidRDefault="006E06A9" w:rsidP="006E06A9">
                      <w:pPr>
                        <w:jc w:val="center"/>
                        <w:rPr>
                          <w:sz w:val="22"/>
                          <w:szCs w:val="28"/>
                          <w:rtl/>
                          <w:lang w:bidi="ar-SY"/>
                        </w:rPr>
                      </w:pPr>
                    </w:p>
                  </w:txbxContent>
                </v:textbox>
                <w10:anchorlock/>
              </v:roundrect>
            </w:pict>
          </mc:Fallback>
        </mc:AlternateContent>
      </w:r>
    </w:p>
    <w:p w14:paraId="5307DAD4" w14:textId="72B8ACEA" w:rsidR="00010F2D" w:rsidRPr="00010F2D" w:rsidRDefault="00010F2D" w:rsidP="00010F2D">
      <w:pPr>
        <w:spacing w:line="256"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31CE93F4" wp14:editId="1F8BCD02">
                <wp:extent cx="5578240" cy="870789"/>
                <wp:effectExtent l="0" t="0" r="22860" b="24765"/>
                <wp:docPr id="1455497881"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54528645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77766476" name="مجموعة 39"/>
                        <wpg:cNvGrpSpPr/>
                        <wpg:grpSpPr>
                          <a:xfrm>
                            <a:off x="1" y="0"/>
                            <a:ext cx="5731509" cy="895349"/>
                            <a:chOff x="0" y="0"/>
                            <a:chExt cx="5878196" cy="918845"/>
                          </a:xfrm>
                        </wpg:grpSpPr>
                        <wpg:grpSp>
                          <wpg:cNvPr id="2141092053" name="مجموعة 40"/>
                          <wpg:cNvGrpSpPr/>
                          <wpg:grpSpPr>
                            <a:xfrm>
                              <a:off x="0" y="0"/>
                              <a:ext cx="5878196" cy="918845"/>
                              <a:chOff x="0" y="0"/>
                              <a:chExt cx="6240348" cy="919070"/>
                            </a:xfrm>
                          </wpg:grpSpPr>
                          <wpg:grpSp>
                            <wpg:cNvPr id="158199890" name="مجموعة 41"/>
                            <wpg:cNvGrpSpPr/>
                            <wpg:grpSpPr>
                              <a:xfrm>
                                <a:off x="0" y="169208"/>
                                <a:ext cx="5433072" cy="580613"/>
                                <a:chOff x="0" y="169208"/>
                                <a:chExt cx="5433072" cy="580613"/>
                              </a:xfrm>
                            </wpg:grpSpPr>
                            <wps:wsp>
                              <wps:cNvPr id="107070718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7048068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781105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2864897" name="مربع نص 41"/>
                          <wps:cNvSpPr txBox="1"/>
                          <wps:spPr>
                            <a:xfrm>
                              <a:off x="159679" y="256611"/>
                              <a:ext cx="4851305" cy="398676"/>
                            </a:xfrm>
                            <a:prstGeom prst="rect">
                              <a:avLst/>
                            </a:prstGeom>
                            <a:noFill/>
                          </wps:spPr>
                          <wps:txbx>
                            <w:txbxContent>
                              <w:p w14:paraId="1AC1AB5B" w14:textId="282E2708" w:rsidR="00010F2D" w:rsidRDefault="00010F2D" w:rsidP="00010F2D">
                                <w:pPr>
                                  <w:rPr>
                                    <w:rFonts w:eastAsia="Calibri" w:hAnsi="Adobe Arabic" w:cs="Adobe Arabic"/>
                                    <w:b/>
                                    <w:bCs/>
                                    <w:color w:val="FFFFFF"/>
                                    <w:kern w:val="24"/>
                                    <w:sz w:val="36"/>
                                    <w:szCs w:val="36"/>
                                    <w:lang w:bidi="ar-EG"/>
                                  </w:rPr>
                                </w:pPr>
                                <w:r w:rsidRPr="00010F2D">
                                  <w:rPr>
                                    <w:rFonts w:eastAsia="Calibri" w:hAnsi="Adobe Arabic" w:cs="Adobe Arabic"/>
                                    <w:b/>
                                    <w:bCs/>
                                    <w:color w:val="FFFFFF"/>
                                    <w:kern w:val="24"/>
                                    <w:sz w:val="36"/>
                                    <w:szCs w:val="36"/>
                                    <w:rtl/>
                                    <w:lang w:bidi="ar-EG"/>
                                  </w:rPr>
                                  <w:t>كيف أتحكم بالأشخاص السلبيين من حولي وأحولهم لكتلة من النشاط والقوة؟</w:t>
                                </w:r>
                              </w:p>
                            </w:txbxContent>
                          </wps:txbx>
                          <wps:bodyPr wrap="square" rtlCol="1">
                            <a:spAutoFit/>
                          </wps:bodyPr>
                        </wps:wsp>
                      </wpg:grpSp>
                    </wpg:wgp>
                  </a:graphicData>
                </a:graphic>
              </wp:inline>
            </w:drawing>
          </mc:Choice>
          <mc:Fallback>
            <w:pict>
              <v:group w14:anchorId="31CE93F4" id="_x0000_s2264"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BbwSgE3AAAAAUBAAAPAAAAZHJz&#10;L2Rvd25yZXYueG1sTI9BS8NAEIXvgv9hGcGb3cRSG2I2pRT1VARbQbxNk2kSmp0N2W2S/ntHL/Xy&#10;YHiP977JVpNt1UC9bxwbiGcRKOLClQ1XBj73rw8JKB+QS2wdk4ELeVjltzcZpqUb+YOGXaiUlLBP&#10;0UAdQpdq7YuaLPqZ64jFO7reYpCzr3TZ4yjlttWPUfSkLTYsCzV2tKmpOO3O1sDbiON6Hr8M29Nx&#10;c/neL96/tjEZc383rZ9BBZrCNQy/+IIOuTAd3JlLr1oD8kj4U/GSZbIAdZDQfBmDzjP9nz7/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">
                <v:shape id="صورة 38" o:spid="_x0000_s226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">
                  <v:imagedata r:id="rId60" o:title=""/>
                </v:shape>
                <v:group id="مجموعة 39" o:spid="_x0000_s22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">
                  <v:group id="_x0000_s22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">
                    <v:group id="مجموعة 41" o:spid="_x0000_s22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">
                      <v:shape id="شكل حر 42" o:spid="_x0000_s22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" fillcolor="#168489" stroked="f" strokeweight="1pt">
                        <v:stroke joinstyle="miter"/>
                      </v:roundrect>
                    </v:group>
                    <v:oval id="شكل بيضاوي 44" o:spid="_x0000_s22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" filled="f" strokecolor="#a5a5a5 [2092]" strokeweight="1pt">
                      <v:stroke joinstyle="miter"/>
                    </v:oval>
                  </v:group>
                  <v:shape id="مربع نص 41" o:spid="_x0000_s2272"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" filled="f" stroked="f">
                    <v:textbox style="mso-fit-shape-to-text:t">
                      <w:txbxContent>
                        <w:p w14:paraId="1AC1AB5B" w14:textId="282E2708" w:rsidR="00010F2D" w:rsidRDefault="00010F2D" w:rsidP="00010F2D">
                          <w:pPr>
                            <w:rPr>
                              <w:rFonts w:eastAsia="Calibri" w:hAnsi="Adobe Arabic" w:cs="Adobe Arabic"/>
                              <w:b/>
                              <w:bCs/>
                              <w:color w:val="FFFFFF"/>
                              <w:kern w:val="24"/>
                              <w:sz w:val="36"/>
                              <w:szCs w:val="36"/>
                              <w:lang w:bidi="ar-EG"/>
                            </w:rPr>
                          </w:pPr>
                          <w:r w:rsidRPr="00010F2D">
                            <w:rPr>
                              <w:rFonts w:eastAsia="Calibri" w:hAnsi="Adobe Arabic" w:cs="Adobe Arabic"/>
                              <w:b/>
                              <w:bCs/>
                              <w:color w:val="FFFFFF"/>
                              <w:kern w:val="24"/>
                              <w:sz w:val="36"/>
                              <w:szCs w:val="36"/>
                              <w:rtl/>
                              <w:lang w:bidi="ar-EG"/>
                            </w:rPr>
                            <w:t>كيف أتحكم بالأشخاص السلبيين من حولي وأحولهم لكتلة من النشاط والقوة؟</w:t>
                          </w:r>
                        </w:p>
                      </w:txbxContent>
                    </v:textbox>
                  </v:shape>
                </v:group>
                <w10:anchorlock/>
              </v:group>
            </w:pict>
          </mc:Fallback>
        </mc:AlternateContent>
      </w:r>
    </w:p>
    <w:p w14:paraId="3D71AD8A" w14:textId="77777777" w:rsidR="00010F2D" w:rsidRPr="00010F2D" w:rsidRDefault="00010F2D" w:rsidP="00010F2D">
      <w:pPr>
        <w:spacing w:line="259" w:lineRule="auto"/>
        <w:rPr>
          <w:rFonts w:ascii="Sakkal Majalla" w:hAnsi="Sakkal Majalla"/>
          <w:b/>
          <w:bCs/>
          <w:color w:val="008080"/>
          <w:sz w:val="34"/>
          <w:rtl/>
        </w:rPr>
      </w:pPr>
      <w:r w:rsidRPr="00010F2D">
        <w:rPr>
          <w:rFonts w:ascii="Sakkal Majalla" w:hAnsi="Sakkal Majalla"/>
          <w:b/>
          <w:bCs/>
          <w:color w:val="008080"/>
          <w:sz w:val="34"/>
          <w:rtl/>
        </w:rPr>
        <w:t>فهم جذور السلوك السلبي</w:t>
      </w:r>
    </w:p>
    <w:p w14:paraId="4D1B6B2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وفقاً</w:t>
      </w:r>
      <w:r w:rsidRPr="00010F2D">
        <w:rPr>
          <w:rFonts w:ascii="Sakkal Majalla" w:hAnsi="Sakkal Majalla"/>
          <w:sz w:val="34"/>
          <w:rtl/>
        </w:rPr>
        <w:t xml:space="preserve"> لدراسات علم النفس التدريبي، فإن معظم السلوكيات السلبية لدى المتدربين تنبع من واحد أو أكثر من الأسباب التالية:</w:t>
      </w:r>
    </w:p>
    <w:p w14:paraId="2FEAF08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الخوف: من الفشل، من الظهور بمظهر غير لائق أمام الآخرين، من الجديد والمجهول.</w:t>
      </w:r>
    </w:p>
    <w:p w14:paraId="631AC68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التجارب السابقة: تجارب سلبية سابقة في بيئات تدريبية مشابهة.</w:t>
      </w:r>
    </w:p>
    <w:p w14:paraId="153E440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عدم الرؤية: عدم وضوح الفائدة الشخصية أو المهنية من التدريب.</w:t>
      </w:r>
    </w:p>
    <w:p w14:paraId="10C5132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المقاومة الطبيعية للتغيير: كما قال الإمام الشافعي: "الناس مجبولون على معاداة ما جهلوا".</w:t>
      </w:r>
    </w:p>
    <w:p w14:paraId="737D22C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العوامل الخارجية: ضغوط العمل، المشكلات الشخصية، الإرهاق.</w:t>
      </w:r>
    </w:p>
    <w:p w14:paraId="22ACE592" w14:textId="77777777" w:rsidR="00010F2D" w:rsidRDefault="00010F2D" w:rsidP="00010F2D">
      <w:pPr>
        <w:spacing w:line="259" w:lineRule="auto"/>
        <w:rPr>
          <w:rFonts w:ascii="Sakkal Majalla" w:hAnsi="Sakkal Majalla"/>
          <w:b/>
          <w:bCs/>
          <w:color w:val="008080"/>
          <w:sz w:val="34"/>
          <w:rtl/>
        </w:rPr>
      </w:pPr>
      <w:r w:rsidRPr="00010F2D">
        <w:rPr>
          <w:rFonts w:ascii="Sakkal Majalla" w:hAnsi="Sakkal Majalla"/>
          <w:b/>
          <w:bCs/>
          <w:color w:val="008080"/>
          <w:sz w:val="34"/>
          <w:rtl/>
        </w:rPr>
        <w:t>استراتيجيات تحويل الطاقة السلبية</w:t>
      </w:r>
    </w:p>
    <w:p w14:paraId="14340B74" w14:textId="07340EA8" w:rsidR="00010F2D" w:rsidRPr="00010F2D" w:rsidRDefault="00160C30" w:rsidP="00160C30">
      <w:pPr>
        <w:spacing w:line="259" w:lineRule="auto"/>
        <w:jc w:val="center"/>
        <w:rPr>
          <w:rFonts w:ascii="Sakkal Majalla" w:hAnsi="Sakkal Majalla"/>
          <w:b/>
          <w:bCs/>
          <w:color w:val="008080"/>
          <w:sz w:val="34"/>
          <w:rtl/>
        </w:rPr>
      </w:pPr>
      <w:r w:rsidRPr="00160C30">
        <w:rPr>
          <w:rFonts w:ascii="Sakkal Majalla" w:hAnsi="Sakkal Majalla"/>
          <w:b/>
          <w:bCs/>
          <w:noProof/>
          <w:color w:val="008080"/>
          <w:sz w:val="34"/>
        </w:rPr>
        <mc:AlternateContent>
          <mc:Choice Requires="wpg">
            <w:drawing>
              <wp:inline distT="0" distB="0" distL="0" distR="0" wp14:anchorId="7322F65B" wp14:editId="199E1F6C">
                <wp:extent cx="5819525" cy="1252094"/>
                <wp:effectExtent l="0" t="0" r="10160" b="24765"/>
                <wp:docPr id="125443874" name="Group 3"/>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1773083318" name="Group 4"/>
                        <wpg:cNvGrpSpPr/>
                        <wpg:grpSpPr>
                          <a:xfrm>
                            <a:off x="1170601" y="0"/>
                            <a:ext cx="1132732" cy="1252094"/>
                            <a:chOff x="1170601" y="0"/>
                            <a:chExt cx="2120066" cy="1805054"/>
                          </a:xfrm>
                        </wpg:grpSpPr>
                        <wpg:grpSp>
                          <wpg:cNvPr id="1769747543" name="Group 26"/>
                          <wpg:cNvGrpSpPr/>
                          <wpg:grpSpPr>
                            <a:xfrm>
                              <a:off x="1170601" y="0"/>
                              <a:ext cx="2120066" cy="1805054"/>
                              <a:chOff x="1170601" y="0"/>
                              <a:chExt cx="2809460" cy="2392014"/>
                            </a:xfrm>
                          </wpg:grpSpPr>
                          <wps:wsp>
                            <wps:cNvPr id="425343624" name="Freeform: Shape 28"/>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00CC9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5233500" name="Freeform: Shape 29"/>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00CC9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84245751" name="TextBox 27"/>
                          <wps:cNvSpPr txBox="1">
                            <a:spLocks noChangeArrowheads="1"/>
                          </wps:cNvSpPr>
                          <wps:spPr bwMode="auto">
                            <a:xfrm flipV="1">
                              <a:off x="1275471" y="89659"/>
                              <a:ext cx="1831839" cy="1327507"/>
                            </a:xfrm>
                            <a:prstGeom prst="rect">
                              <a:avLst/>
                            </a:prstGeom>
                          </wps:spPr>
                          <wps:txbx>
                            <w:txbxContent>
                              <w:p w14:paraId="191E9E3D"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استراتيجية التكليف بالمسؤولية</w:t>
                                </w:r>
                              </w:p>
                            </w:txbxContent>
                          </wps:txbx>
                          <wps:bodyPr rot="0" vert="horz" wrap="square" lIns="0" tIns="45720" rIns="0" bIns="45720" anchor="b" anchorCtr="0" upright="1">
                            <a:noAutofit/>
                          </wps:bodyPr>
                        </wps:wsp>
                      </wpg:grpSp>
                      <wpg:grpSp>
                        <wpg:cNvPr id="1274987664" name="Group 5"/>
                        <wpg:cNvGrpSpPr/>
                        <wpg:grpSpPr>
                          <a:xfrm>
                            <a:off x="3511166" y="0"/>
                            <a:ext cx="1132732" cy="1252094"/>
                            <a:chOff x="3511166" y="0"/>
                            <a:chExt cx="2120066" cy="1805054"/>
                          </a:xfrm>
                        </wpg:grpSpPr>
                        <wpg:grpSp>
                          <wpg:cNvPr id="1793800876" name="Group 22"/>
                          <wpg:cNvGrpSpPr/>
                          <wpg:grpSpPr>
                            <a:xfrm>
                              <a:off x="3511166" y="0"/>
                              <a:ext cx="2120066" cy="1805054"/>
                              <a:chOff x="3511166" y="0"/>
                              <a:chExt cx="2809460" cy="2392014"/>
                            </a:xfrm>
                          </wpg:grpSpPr>
                          <wps:wsp>
                            <wps:cNvPr id="591900041" name="Freeform: Shape 24"/>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52598204" name="Freeform: Shape 25"/>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568818912" name="TextBox 23"/>
                          <wps:cNvSpPr txBox="1">
                            <a:spLocks noChangeArrowheads="1"/>
                          </wps:cNvSpPr>
                          <wps:spPr bwMode="auto">
                            <a:xfrm flipV="1">
                              <a:off x="3596857" y="224463"/>
                              <a:ext cx="1831839" cy="1392206"/>
                            </a:xfrm>
                            <a:prstGeom prst="rect">
                              <a:avLst/>
                            </a:prstGeom>
                          </wps:spPr>
                          <wps:txbx>
                            <w:txbxContent>
                              <w:p w14:paraId="66552062"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تقنية "نعم... و" بدلاً من "نعم... لكن"</w:t>
                                </w:r>
                              </w:p>
                            </w:txbxContent>
                          </wps:txbx>
                          <wps:bodyPr rot="0" vert="horz" wrap="square" lIns="0" tIns="45720" rIns="0" bIns="45720" anchor="b" anchorCtr="0" upright="1">
                            <a:noAutofit/>
                          </wps:bodyPr>
                        </wps:wsp>
                      </wpg:grpSp>
                      <wpg:grpSp>
                        <wpg:cNvPr id="1933231946" name="Group 6"/>
                        <wpg:cNvGrpSpPr/>
                        <wpg:grpSpPr>
                          <a:xfrm>
                            <a:off x="0" y="0"/>
                            <a:ext cx="5819525" cy="1252094"/>
                            <a:chOff x="0" y="0"/>
                            <a:chExt cx="5819525" cy="1252094"/>
                          </a:xfrm>
                        </wpg:grpSpPr>
                        <wpg:grpSp>
                          <wpg:cNvPr id="1507464268" name="Group 7"/>
                          <wpg:cNvGrpSpPr/>
                          <wpg:grpSpPr>
                            <a:xfrm>
                              <a:off x="0" y="0"/>
                              <a:ext cx="1132732" cy="1252094"/>
                              <a:chOff x="0" y="0"/>
                              <a:chExt cx="2120066" cy="1805054"/>
                            </a:xfrm>
                          </wpg:grpSpPr>
                          <wpg:grpSp>
                            <wpg:cNvPr id="1447346803" name="Group 18"/>
                            <wpg:cNvGrpSpPr/>
                            <wpg:grpSpPr>
                              <a:xfrm>
                                <a:off x="0" y="0"/>
                                <a:ext cx="2120066" cy="1805054"/>
                                <a:chOff x="0" y="0"/>
                                <a:chExt cx="2809460" cy="2392014"/>
                              </a:xfrm>
                            </wpg:grpSpPr>
                            <wps:wsp>
                              <wps:cNvPr id="1956869495" name="Freeform: Shape 20"/>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23472149" name="Freeform: Shape 21"/>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28868971" name="TextBox 19"/>
                            <wps:cNvSpPr txBox="1">
                              <a:spLocks noChangeArrowheads="1"/>
                            </wps:cNvSpPr>
                            <wps:spPr bwMode="auto">
                              <a:xfrm flipV="1">
                                <a:off x="104870" y="73315"/>
                                <a:ext cx="1831839" cy="1304431"/>
                              </a:xfrm>
                              <a:prstGeom prst="rect">
                                <a:avLst/>
                              </a:prstGeom>
                            </wps:spPr>
                            <wps:txbx>
                              <w:txbxContent>
                                <w:p w14:paraId="2045F38C"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استخدام لغة الجسد والتواصل غير اللفظي</w:t>
                                  </w:r>
                                </w:p>
                              </w:txbxContent>
                            </wps:txbx>
                            <wps:bodyPr rot="0" vert="horz" wrap="square" lIns="0" tIns="45720" rIns="0" bIns="45720" anchor="b" anchorCtr="0" upright="1">
                              <a:noAutofit/>
                            </wps:bodyPr>
                          </wps:wsp>
                        </wpg:grpSp>
                        <wpg:grpSp>
                          <wpg:cNvPr id="1328038878" name="Group 8"/>
                          <wpg:cNvGrpSpPr/>
                          <wpg:grpSpPr>
                            <a:xfrm>
                              <a:off x="2346228" y="0"/>
                              <a:ext cx="1132732" cy="1252094"/>
                              <a:chOff x="2346228" y="0"/>
                              <a:chExt cx="2120066" cy="1805054"/>
                            </a:xfrm>
                          </wpg:grpSpPr>
                          <wpg:grpSp>
                            <wpg:cNvPr id="816330594" name="Group 14"/>
                            <wpg:cNvGrpSpPr/>
                            <wpg:grpSpPr>
                              <a:xfrm>
                                <a:off x="2346228" y="0"/>
                                <a:ext cx="2120066" cy="1805054"/>
                                <a:chOff x="2346228" y="0"/>
                                <a:chExt cx="2809460" cy="2392014"/>
                              </a:xfrm>
                            </wpg:grpSpPr>
                            <wps:wsp>
                              <wps:cNvPr id="2080082774" name="Freeform: Shape 16"/>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7068935" name="Freeform: Shape 17"/>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26815524" name="TextBox 15"/>
                            <wps:cNvSpPr txBox="1">
                              <a:spLocks noChangeArrowheads="1"/>
                            </wps:cNvSpPr>
                            <wps:spPr bwMode="auto">
                              <a:xfrm flipV="1">
                                <a:off x="2451098" y="425635"/>
                                <a:ext cx="1831839" cy="940459"/>
                              </a:xfrm>
                              <a:prstGeom prst="rect">
                                <a:avLst/>
                              </a:prstGeom>
                            </wps:spPr>
                            <wps:txbx>
                              <w:txbxContent>
                                <w:p w14:paraId="4048A139"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تقنية إعادة التأطير</w:t>
                                  </w:r>
                                </w:p>
                              </w:txbxContent>
                            </wps:txbx>
                            <wps:bodyPr rot="0" vert="horz" wrap="square" lIns="0" tIns="45720" rIns="0" bIns="45720" anchor="b" anchorCtr="0" upright="1">
                              <a:noAutofit/>
                            </wps:bodyPr>
                          </wps:wsp>
                        </wpg:grpSp>
                        <wpg:grpSp>
                          <wpg:cNvPr id="1250934448" name="Group 9"/>
                          <wpg:cNvGrpSpPr/>
                          <wpg:grpSpPr>
                            <a:xfrm>
                              <a:off x="4686793" y="0"/>
                              <a:ext cx="1132732" cy="1252094"/>
                              <a:chOff x="4686793" y="0"/>
                              <a:chExt cx="2120066" cy="1805054"/>
                            </a:xfrm>
                          </wpg:grpSpPr>
                          <wpg:grpSp>
                            <wpg:cNvPr id="102308049" name="Group 10"/>
                            <wpg:cNvGrpSpPr/>
                            <wpg:grpSpPr>
                              <a:xfrm>
                                <a:off x="4686793" y="0"/>
                                <a:ext cx="2120066" cy="1805054"/>
                                <a:chOff x="4686793" y="0"/>
                                <a:chExt cx="2809460" cy="2392014"/>
                              </a:xfrm>
                            </wpg:grpSpPr>
                            <wps:wsp>
                              <wps:cNvPr id="2001882175" name="Freeform: Shape 12"/>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44049648" name="Freeform: Shape 13"/>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58123700" name="TextBox 11"/>
                            <wps:cNvSpPr txBox="1">
                              <a:spLocks noChangeArrowheads="1"/>
                            </wps:cNvSpPr>
                            <wps:spPr bwMode="auto">
                              <a:xfrm flipV="1">
                                <a:off x="4856773" y="401113"/>
                                <a:ext cx="1701620" cy="989503"/>
                              </a:xfrm>
                              <a:prstGeom prst="rect">
                                <a:avLst/>
                              </a:prstGeom>
                            </wps:spPr>
                            <wps:txbx>
                              <w:txbxContent>
                                <w:p w14:paraId="547D56B9" w14:textId="77777777" w:rsidR="00160C30" w:rsidRDefault="00160C30" w:rsidP="00160C30">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قاعدة 3:1 الإيجابية</w:t>
                                  </w:r>
                                </w:p>
                              </w:txbxContent>
                            </wps:txbx>
                            <wps:bodyPr rot="0" vert="horz" wrap="square" lIns="0" tIns="45720" rIns="0" bIns="45720" anchor="b" anchorCtr="0" upright="1">
                              <a:noAutofit/>
                            </wps:bodyPr>
                          </wps:wsp>
                        </wpg:grpSp>
                      </wpg:grpSp>
                    </wpg:wgp>
                  </a:graphicData>
                </a:graphic>
              </wp:inline>
            </w:drawing>
          </mc:Choice>
          <mc:Fallback>
            <w:pict>
              <v:group w14:anchorId="7322F65B" id="_x0000_s2273"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">
                <v:group id="Group 4" o:spid="_x0000_s2274"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">
                  <v:group id="Group 26" o:spid="_x0000_s2275"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">
                    <v:shape id="Freeform: Shape 28" o:spid="_x0000_s2276"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" path="m2809460,1610978l1404730,238539,,1610978,,468253c,209644,209644,,468253,l2341207,v258609,,468253,209644,468253,468253l2809460,1610978xe" fillcolor="white [3212]" strokecolor="#0c9" strokeweight="1pt">
                      <v:stroke joinstyle="miter"/>
                      <v:path arrowok="t" o:connecttype="custom" o:connectlocs="2809460,1610978;1404730,238539;0,1610978;0,468253;468253,0;2341207,0;2809460,468253;2809460,1610978" o:connectangles="0,0,0,0,0,0,0,0"/>
                    </v:shape>
                    <v:shape id="Freeform: Shape 29" o:spid="_x0000_s2277"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" path="m18239,l2552683,r9533,30712c2567925,58606,2570922,87488,2570922,117069r,1713930c2570922,2067651,2379078,2259495,2142426,2259495r-1713930,c191844,2259495,,2067651,,1830999l,117069c,87488,2998,58606,8706,30712l18239,xe" fillcolor="white [3212]" strokecolor="#0c9" strokeweight="1pt">
                      <v:stroke joinstyle="miter"/>
                      <v:path arrowok="t" o:connecttype="custom" o:connectlocs="18239,0;2552683,0;2562216,30712;2570922,117069;2570922,1830999;2142426,2259495;428496,2259495;0,1830999;0,117069;8706,30712;18239,0" o:connectangles="0,0,0,0,0,0,0,0,0,0,0"/>
                    </v:shape>
                  </v:group>
                  <v:shape id="TextBox 27" o:spid="_x0000_s2278" type="#_x0000_t202" style="position:absolute;left:12754;top:896;width:18319;height:1327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" filled="f" stroked="f">
                    <v:textbox inset="0,,0">
                      <w:txbxContent>
                        <w:p w14:paraId="191E9E3D"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استراتيجية التكليف بالمسؤولية</w:t>
                          </w:r>
                        </w:p>
                      </w:txbxContent>
                    </v:textbox>
                  </v:shape>
                </v:group>
                <v:group id="Group 5" o:spid="_x0000_s2279"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">
                  <v:group id="Group 22" o:spid="_x0000_s2280"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">
                    <v:shape id="Freeform: Shape 24" o:spid="_x0000_s2281"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" path="m2809460,1610978l1404730,238539,,1610978,,468253c,209644,209644,,468253,l2341207,v258609,,468253,209644,468253,468253l2809460,1610978xe" fillcolor="white [3212]" strokecolor="#002060" strokeweight="1pt">
                      <v:stroke joinstyle="miter"/>
                      <v:path arrowok="t" o:connecttype="custom" o:connectlocs="2809460,1610978;1404730,238539;0,1610978;0,468253;468253,0;2341207,0;2809460,468253;2809460,1610978" o:connectangles="0,0,0,0,0,0,0,0"/>
                    </v:shape>
                    <v:shape id="Freeform: Shape 25" o:spid="_x0000_s2282"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002060" strokeweight="1pt">
                      <v:stroke joinstyle="miter"/>
                      <v:path arrowok="t" o:connecttype="custom" o:connectlocs="18239,0;2552683,0;2562216,30712;2570922,117069;2570922,1830999;2142426,2259495;428496,2259495;0,1830999;0,117069;8706,30712;18239,0" o:connectangles="0,0,0,0,0,0,0,0,0,0,0"/>
                    </v:shape>
                  </v:group>
                  <v:shape id="TextBox 23" o:spid="_x0000_s2283" type="#_x0000_t202" style="position:absolute;left:35968;top:2244;width:18318;height:1392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" filled="f" stroked="f">
                    <v:textbox inset="0,,0">
                      <w:txbxContent>
                        <w:p w14:paraId="66552062"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تقنية "نعم... و" بدلاً من "نعم... لكن"</w:t>
                          </w:r>
                        </w:p>
                      </w:txbxContent>
                    </v:textbox>
                  </v:shape>
                </v:group>
                <v:group id="Group 6" o:spid="_x0000_s2284" style="position:absolute;width:58195;height:12520" coordsize="58195,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">
                  <v:group id="Group 7" o:spid="_x0000_s2285"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">
                    <v:group id="Group 18" o:spid="_x0000_s2286"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">
                      <v:shape id="Freeform: Shape 20" o:spid="_x0000_s2287"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" path="m2809460,1610978l1404730,238539,,1610978,,468253c,209644,209644,,468253,l2341207,v258609,,468253,209644,468253,468253l2809460,1610978xe" fillcolor="white [3212]" strokecolor="#ed7d31 [3205]" strokeweight="1pt">
                        <v:stroke joinstyle="miter"/>
                        <v:path arrowok="t" o:connecttype="custom" o:connectlocs="2809460,1610978;1404730,238539;0,1610978;0,468253;468253,0;2341207,0;2809460,468253;2809460,1610978" o:connectangles="0,0,0,0,0,0,0,0"/>
                      </v:shape>
                      <v:shape id="Freeform: Shape 21" o:spid="_x0000_s2288"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" path="m18239,l2552683,r9533,30712c2567925,58606,2570922,87488,2570922,117069r,1713930c2570922,2067651,2379078,2259495,2142426,2259495r-1713930,c191844,2259495,,2067651,,1830999l,117069c,87488,2998,58606,8706,30712l18239,xe" fillcolor="white [3212]" strokecolor="#ed7d31 [3205]" strokeweight="1pt">
                        <v:stroke joinstyle="miter"/>
                        <v:path arrowok="t" o:connecttype="custom" o:connectlocs="18239,0;2552683,0;2562216,30712;2570922,117069;2570922,1830999;2142426,2259495;428496,2259495;0,1830999;0,117069;8706,30712;18239,0" o:connectangles="0,0,0,0,0,0,0,0,0,0,0"/>
                      </v:shape>
                    </v:group>
                    <v:shape id="TextBox 19" o:spid="_x0000_s2289" type="#_x0000_t202" style="position:absolute;left:1048;top:733;width:18319;height:130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" filled="f" stroked="f">
                      <v:textbox inset="0,,0">
                        <w:txbxContent>
                          <w:p w14:paraId="2045F38C"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استخدام لغة الجسد والتواصل غير اللفظي</w:t>
                            </w:r>
                          </w:p>
                        </w:txbxContent>
                      </v:textbox>
                    </v:shape>
                  </v:group>
                  <v:group id="_x0000_s2290"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">
                    <v:group id="Group 14" o:spid="_x0000_s2291"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">
                      <v:shape id="Freeform: Shape 16" o:spid="_x0000_s2292"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" path="m2809460,1610978l1404730,238539,,1610978,,468253c,209644,209644,,468253,l2341207,v258609,,468253,209644,468253,468253l2809460,1610978xe" fillcolor="white [3212]" strokecolor="#ffc000 [3207]" strokeweight="1pt">
                        <v:stroke joinstyle="miter"/>
                        <v:path arrowok="t" o:connecttype="custom" o:connectlocs="2809460,1610978;1404730,238539;0,1610978;0,468253;468253,0;2341207,0;2809460,468253;2809460,1610978" o:connectangles="0,0,0,0,0,0,0,0"/>
                      </v:shape>
                      <v:shape id="Freeform: Shape 17" o:spid="_x0000_s2293"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&#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ffc000 [3207]" strokeweight="1pt">
                        <v:stroke joinstyle="miter"/>
                        <v:path arrowok="t" o:connecttype="custom" o:connectlocs="18239,0;2552683,0;2562216,30712;2570922,117069;2570922,1830999;2142426,2259495;428496,2259495;0,1830999;0,117069;8706,30712;18239,0" o:connectangles="0,0,0,0,0,0,0,0,0,0,0"/>
                      </v:shape>
                    </v:group>
                    <v:shape id="TextBox 15" o:spid="_x0000_s2294"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" filled="f" stroked="f">
                      <v:textbox inset="0,,0">
                        <w:txbxContent>
                          <w:p w14:paraId="4048A139" w14:textId="77777777" w:rsidR="00160C30" w:rsidRDefault="00160C30" w:rsidP="00160C30">
                            <w:pPr>
                              <w:bidi w:val="0"/>
                              <w:jc w:val="center"/>
                              <w:rPr>
                                <w:rFonts w:hAnsi="Adobe Arabic" w:cs="Adobe Arabic"/>
                                <w:b/>
                                <w:bCs/>
                                <w:kern w:val="24"/>
                                <w:sz w:val="36"/>
                                <w:szCs w:val="36"/>
                                <w:lang w:bidi="ar-EG"/>
                              </w:rPr>
                            </w:pPr>
                            <w:r>
                              <w:rPr>
                                <w:rFonts w:hAnsi="Adobe Arabic" w:cs="Adobe Arabic"/>
                                <w:b/>
                                <w:bCs/>
                                <w:kern w:val="24"/>
                                <w:sz w:val="36"/>
                                <w:szCs w:val="36"/>
                                <w:rtl/>
                                <w:lang w:bidi="ar-EG"/>
                              </w:rPr>
                              <w:t>تقنية إعادة التأطير</w:t>
                            </w:r>
                          </w:p>
                        </w:txbxContent>
                      </v:textbox>
                    </v:shape>
                  </v:group>
                  <v:group id="Group 9" o:spid="_x0000_s2295"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">
                    <v:group id="Group 10" o:spid="_x0000_s2296"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">
                      <v:shape id="Freeform: Shape 12" o:spid="_x0000_s2297"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3" o:spid="_x0000_s2298"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1" o:spid="_x0000_s2299" type="#_x0000_t202" style="position:absolute;left:48567;top:4011;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" filled="f" stroked="f">
                      <v:textbox inset="0,,0">
                        <w:txbxContent>
                          <w:p w14:paraId="547D56B9" w14:textId="77777777" w:rsidR="00160C30" w:rsidRDefault="00160C30" w:rsidP="00160C30">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قاعدة 3:1 الإيجابية</w:t>
                            </w:r>
                          </w:p>
                        </w:txbxContent>
                      </v:textbox>
                    </v:shape>
                  </v:group>
                </v:group>
                <w10:anchorlock/>
              </v:group>
            </w:pict>
          </mc:Fallback>
        </mc:AlternateContent>
      </w:r>
    </w:p>
    <w:p w14:paraId="5502CD65" w14:textId="276E42C5" w:rsidR="00010F2D" w:rsidRPr="00010F2D" w:rsidRDefault="00160C30"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C04525D" wp14:editId="4651E0A2">
                <wp:extent cx="5731510" cy="891540"/>
                <wp:effectExtent l="0" t="0" r="2540" b="22860"/>
                <wp:docPr id="8451662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47605085" name="مجموعة 47"/>
                        <wpg:cNvGrpSpPr/>
                        <wpg:grpSpPr>
                          <a:xfrm>
                            <a:off x="0" y="0"/>
                            <a:ext cx="5731510" cy="895351"/>
                            <a:chOff x="0" y="0"/>
                            <a:chExt cx="5878196" cy="918845"/>
                          </a:xfrm>
                        </wpg:grpSpPr>
                        <wpg:grpSp>
                          <wpg:cNvPr id="1894334417" name="مجموعة 48"/>
                          <wpg:cNvGrpSpPr/>
                          <wpg:grpSpPr>
                            <a:xfrm>
                              <a:off x="0" y="0"/>
                              <a:ext cx="5878196" cy="918845"/>
                              <a:chOff x="0" y="0"/>
                              <a:chExt cx="6240348" cy="919070"/>
                            </a:xfrm>
                          </wpg:grpSpPr>
                          <wpg:grpSp>
                            <wpg:cNvPr id="1115485443" name="مجموعة 49"/>
                            <wpg:cNvGrpSpPr/>
                            <wpg:grpSpPr>
                              <a:xfrm>
                                <a:off x="0" y="169208"/>
                                <a:ext cx="5433072" cy="580613"/>
                                <a:chOff x="0" y="169208"/>
                                <a:chExt cx="5433072" cy="580613"/>
                              </a:xfrm>
                            </wpg:grpSpPr>
                            <wps:wsp>
                              <wps:cNvPr id="4277081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77201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12342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8775033" name="مربع نص 41"/>
                          <wps:cNvSpPr txBox="1"/>
                          <wps:spPr>
                            <a:xfrm>
                              <a:off x="204466" y="257055"/>
                              <a:ext cx="4615440" cy="409030"/>
                            </a:xfrm>
                            <a:prstGeom prst="rect">
                              <a:avLst/>
                            </a:prstGeom>
                            <a:noFill/>
                          </wps:spPr>
                          <wps:txbx>
                            <w:txbxContent>
                              <w:p w14:paraId="1150CA6A" w14:textId="533692DF"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 xml:space="preserve">قاعدة </w:t>
                                </w:r>
                                <w:r w:rsidRPr="00E003FF">
                                  <w:rPr>
                                    <w:rFonts w:eastAsia="Calibri" w:hAnsi="Adobe Arabic" w:cs="Adobe Arabic"/>
                                    <w:b/>
                                    <w:bCs/>
                                    <w:color w:val="FFFFFF"/>
                                    <w:kern w:val="24"/>
                                    <w:sz w:val="32"/>
                                    <w:szCs w:val="32"/>
                                    <w:rtl/>
                                    <w:lang w:bidi="ar-EG"/>
                                  </w:rPr>
                                  <w:t xml:space="preserve">3:1 </w:t>
                                </w:r>
                                <w:r w:rsidRPr="00160C30">
                                  <w:rPr>
                                    <w:rFonts w:eastAsia="Calibri" w:hAnsi="Adobe Arabic" w:cs="Adobe Arabic"/>
                                    <w:b/>
                                    <w:bCs/>
                                    <w:color w:val="FFFFFF"/>
                                    <w:kern w:val="24"/>
                                    <w:sz w:val="36"/>
                                    <w:szCs w:val="36"/>
                                    <w:rtl/>
                                    <w:lang w:bidi="ar-EG"/>
                                  </w:rPr>
                                  <w:t>الإيجابية</w:t>
                                </w:r>
                              </w:p>
                            </w:txbxContent>
                          </wps:txbx>
                          <wps:bodyPr wrap="square" rtlCol="1">
                            <a:spAutoFit/>
                          </wps:bodyPr>
                        </wps:wsp>
                      </wpg:grpSp>
                      <pic:pic xmlns:pic="http://schemas.openxmlformats.org/drawingml/2006/picture">
                        <pic:nvPicPr>
                          <pic:cNvPr id="27463439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04525D" id="_x0000_s23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wBJsmQcAAPk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PAEmy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3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">
                  <v:group id="مجموعة 48" o:spid="_x0000_s23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">
                    <v:group id="مجموعة 49" o:spid="_x0000_s23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">
                      <v:shape id="شكل حر 50" o:spid="_x0000_s23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" fillcolor="#a5a5a5 [2092]" stroked="f" strokeweight="1pt">
                        <v:stroke joinstyle="miter"/>
                      </v:roundrect>
                    </v:group>
                    <v:oval id="شكل بيضاوي 52" o:spid="_x0000_s23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" filled="f" strokecolor="#168489" strokeweight="1pt">
                      <v:stroke joinstyle="miter"/>
                    </v:oval>
                  </v:group>
                  <v:shape id="مربع نص 41" o:spid="_x0000_s2307"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" filled="f" stroked="f">
                    <v:textbox style="mso-fit-shape-to-text:t">
                      <w:txbxContent>
                        <w:p w14:paraId="1150CA6A" w14:textId="533692DF"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 xml:space="preserve">قاعدة </w:t>
                          </w:r>
                          <w:r w:rsidRPr="00E003FF">
                            <w:rPr>
                              <w:rFonts w:eastAsia="Calibri" w:hAnsi="Adobe Arabic" w:cs="Adobe Arabic"/>
                              <w:b/>
                              <w:bCs/>
                              <w:color w:val="FFFFFF"/>
                              <w:kern w:val="24"/>
                              <w:sz w:val="32"/>
                              <w:szCs w:val="32"/>
                              <w:rtl/>
                              <w:lang w:bidi="ar-EG"/>
                            </w:rPr>
                            <w:t xml:space="preserve">3:1 </w:t>
                          </w:r>
                          <w:r w:rsidRPr="00160C30">
                            <w:rPr>
                              <w:rFonts w:eastAsia="Calibri" w:hAnsi="Adobe Arabic" w:cs="Adobe Arabic"/>
                              <w:b/>
                              <w:bCs/>
                              <w:color w:val="FFFFFF"/>
                              <w:kern w:val="24"/>
                              <w:sz w:val="36"/>
                              <w:szCs w:val="36"/>
                              <w:rtl/>
                              <w:lang w:bidi="ar-EG"/>
                            </w:rPr>
                            <w:t>الإيجابية</w:t>
                          </w:r>
                        </w:p>
                      </w:txbxContent>
                    </v:textbox>
                  </v:shape>
                </v:group>
                <v:shape id="صورة 54" o:spid="_x0000_s23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">
                  <v:imagedata r:id="rId99" o:title=""/>
                </v:shape>
                <w10:anchorlock/>
              </v:group>
            </w:pict>
          </mc:Fallback>
        </mc:AlternateContent>
      </w:r>
      <w:r w:rsidR="00010F2D" w:rsidRPr="00010F2D">
        <w:rPr>
          <w:rFonts w:ascii="Sakkal Majalla" w:hAnsi="Sakkal Majalla" w:hint="eastAsia"/>
          <w:sz w:val="34"/>
          <w:rtl/>
        </w:rPr>
        <w:t>أظهرت</w:t>
      </w:r>
      <w:r w:rsidR="00010F2D" w:rsidRPr="00010F2D">
        <w:rPr>
          <w:rFonts w:ascii="Sakkal Majalla" w:hAnsi="Sakkal Majalla"/>
          <w:sz w:val="34"/>
          <w:rtl/>
        </w:rPr>
        <w:t xml:space="preserve"> دراسات علم النفس الإيجابي أن نسبة 3 تفاعلات إيجابية مقابل كل تفاعل سلبي ضرورية لبناء علاقات صحية وبيئة إيجابية. تطبيق هذه القاعدة يتضمن:</w:t>
      </w:r>
    </w:p>
    <w:p w14:paraId="678E90C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التعزيز الإيجابي: الإشادة بالمشاركات الإيجابية مهما كانت بسيطة.</w:t>
      </w:r>
    </w:p>
    <w:p w14:paraId="6356050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البناء على النقاط الإيجابية: تحويل التعليق السلبي إلى نقطة بداية لحوار بناء.</w:t>
      </w:r>
    </w:p>
    <w:p w14:paraId="760ACCDA"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توفير تجارب نجاح: تصميم أنشطة يضمن نجاح المتدربين فيها لتعزيز ثقتهم.</w:t>
      </w:r>
    </w:p>
    <w:p w14:paraId="1761D111" w14:textId="66695E6D" w:rsidR="00010F2D" w:rsidRPr="00010F2D" w:rsidRDefault="00160C30" w:rsidP="00160C30">
      <w:pPr>
        <w:keepNext/>
        <w:pageBreakBefore/>
        <w:spacing w:line="259" w:lineRule="auto"/>
        <w:rPr>
          <w:rFonts w:ascii="Sakkal Majalla" w:hAnsi="Sakkal Majalla"/>
          <w:b/>
          <w:bCs/>
          <w:sz w:val="34"/>
          <w:rtl/>
        </w:rPr>
      </w:pPr>
      <w:r w:rsidRPr="002A078C">
        <w:rPr>
          <w:rFonts w:ascii="Sakkal Majalla" w:hAnsi="Sakkal Majalla"/>
          <w:noProof/>
          <w:sz w:val="34"/>
          <w:lang w:bidi="ar-EG"/>
        </w:rPr>
        <w:lastRenderedPageBreak/>
        <mc:AlternateContent>
          <mc:Choice Requires="wpg">
            <w:drawing>
              <wp:inline distT="0" distB="0" distL="0" distR="0" wp14:anchorId="64AD56DF" wp14:editId="6202529F">
                <wp:extent cx="5731510" cy="891540"/>
                <wp:effectExtent l="0" t="0" r="2540" b="22860"/>
                <wp:docPr id="196235413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30997109" name="مجموعة 47"/>
                        <wpg:cNvGrpSpPr/>
                        <wpg:grpSpPr>
                          <a:xfrm>
                            <a:off x="0" y="0"/>
                            <a:ext cx="5731510" cy="895351"/>
                            <a:chOff x="0" y="0"/>
                            <a:chExt cx="5878196" cy="918845"/>
                          </a:xfrm>
                        </wpg:grpSpPr>
                        <wpg:grpSp>
                          <wpg:cNvPr id="545483015" name="مجموعة 48"/>
                          <wpg:cNvGrpSpPr/>
                          <wpg:grpSpPr>
                            <a:xfrm>
                              <a:off x="0" y="0"/>
                              <a:ext cx="5878196" cy="918845"/>
                              <a:chOff x="0" y="0"/>
                              <a:chExt cx="6240348" cy="919070"/>
                            </a:xfrm>
                          </wpg:grpSpPr>
                          <wpg:grpSp>
                            <wpg:cNvPr id="2017967250" name="مجموعة 49"/>
                            <wpg:cNvGrpSpPr/>
                            <wpg:grpSpPr>
                              <a:xfrm>
                                <a:off x="0" y="169208"/>
                                <a:ext cx="5433072" cy="580613"/>
                                <a:chOff x="0" y="169208"/>
                                <a:chExt cx="5433072" cy="580613"/>
                              </a:xfrm>
                            </wpg:grpSpPr>
                            <wps:wsp>
                              <wps:cNvPr id="2528758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61239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90750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6129092" name="مربع نص 41"/>
                          <wps:cNvSpPr txBox="1"/>
                          <wps:spPr>
                            <a:xfrm>
                              <a:off x="204466" y="257055"/>
                              <a:ext cx="4615440" cy="389397"/>
                            </a:xfrm>
                            <a:prstGeom prst="rect">
                              <a:avLst/>
                            </a:prstGeom>
                            <a:noFill/>
                          </wps:spPr>
                          <wps:txbx>
                            <w:txbxContent>
                              <w:p w14:paraId="030B1534" w14:textId="5B00C75B"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تقنية "نعم... و" بدلاً من "نعم... لكن"</w:t>
                                </w:r>
                              </w:p>
                            </w:txbxContent>
                          </wps:txbx>
                          <wps:bodyPr wrap="square" rtlCol="1">
                            <a:spAutoFit/>
                          </wps:bodyPr>
                        </wps:wsp>
                      </wpg:grpSp>
                      <pic:pic xmlns:pic="http://schemas.openxmlformats.org/drawingml/2006/picture">
                        <pic:nvPicPr>
                          <pic:cNvPr id="190491547"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AD56DF" id="_x0000_s23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RIUHnAcAAPk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REhQe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3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">
                  <v:group id="مجموعة 48" o:spid="_x0000_s23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">
                    <v:group id="مجموعة 49" o:spid="_x0000_s23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">
                      <v:shape id="شكل حر 50" o:spid="_x0000_s23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" fillcolor="#a5a5a5 [2092]" stroked="f" strokeweight="1pt">
                        <v:stroke joinstyle="miter"/>
                      </v:roundrect>
                    </v:group>
                    <v:oval id="شكل بيضاوي 52" o:spid="_x0000_s23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" filled="f" strokecolor="#168489" strokeweight="1pt">
                      <v:stroke joinstyle="miter"/>
                    </v:oval>
                  </v:group>
                  <v:shape id="مربع نص 41" o:spid="_x0000_s231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" filled="f" stroked="f">
                    <v:textbox style="mso-fit-shape-to-text:t">
                      <w:txbxContent>
                        <w:p w14:paraId="030B1534" w14:textId="5B00C75B"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تقنية "نعم... و" بدلاً من "نعم... لكن"</w:t>
                          </w:r>
                        </w:p>
                      </w:txbxContent>
                    </v:textbox>
                  </v:shape>
                </v:group>
                <v:shape id="صورة 54" o:spid="_x0000_s23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">
                  <v:imagedata r:id="rId99" o:title=""/>
                </v:shape>
                <w10:anchorlock/>
              </v:group>
            </w:pict>
          </mc:Fallback>
        </mc:AlternateContent>
      </w:r>
      <w:r w:rsidR="00010F2D" w:rsidRPr="00010F2D">
        <w:rPr>
          <w:rFonts w:ascii="Sakkal Majalla" w:hAnsi="Sakkal Majalla"/>
          <w:b/>
          <w:bCs/>
          <w:sz w:val="34"/>
          <w:rtl/>
        </w:rPr>
        <w:t xml:space="preserve"> </w:t>
      </w:r>
    </w:p>
    <w:p w14:paraId="3665C5DB" w14:textId="0D9C1D39"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هذه</w:t>
      </w:r>
      <w:r w:rsidRPr="00010F2D">
        <w:rPr>
          <w:rFonts w:ascii="Sakkal Majalla" w:hAnsi="Sakkal Majalla"/>
          <w:sz w:val="34"/>
          <w:rtl/>
        </w:rPr>
        <w:t xml:space="preserve"> التقنية المستوحاة من فن الارتجال المسرحي تساعد على تحويل السلبية إلى إيجابية:</w:t>
      </w:r>
    </w:p>
    <w:p w14:paraId="79643ABF"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الاعتراف بوجهة النظر: "نعم، أتفهم وجهة نظرك..."</w:t>
      </w:r>
    </w:p>
    <w:p w14:paraId="152EA99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البناء عليها بإيجابية: "...</w:t>
      </w:r>
      <w:r w:rsidRPr="00010F2D">
        <w:rPr>
          <w:rFonts w:ascii="Sakkal Majalla" w:hAnsi="Sakkal Majalla" w:hint="cs"/>
          <w:sz w:val="34"/>
          <w:rtl/>
        </w:rPr>
        <w:t>ويمكننا</w:t>
      </w:r>
      <w:r w:rsidRPr="00010F2D">
        <w:rPr>
          <w:rFonts w:ascii="Sakkal Majalla" w:hAnsi="Sakkal Majalla"/>
          <w:sz w:val="34"/>
          <w:rtl/>
        </w:rPr>
        <w:t xml:space="preserve"> أن نستفيد منها بإضافة..." (بدلاً من "لكن" التي تلغي ما قبلها).</w:t>
      </w:r>
    </w:p>
    <w:p w14:paraId="4881C750" w14:textId="77777777" w:rsidR="009151AC" w:rsidRDefault="009151AC" w:rsidP="009151AC">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81920" behindDoc="0" locked="0" layoutInCell="1" allowOverlap="1" wp14:anchorId="35C8146A" wp14:editId="57C403DE">
                <wp:simplePos x="0" y="0"/>
                <wp:positionH relativeFrom="margin">
                  <wp:posOffset>5257165</wp:posOffset>
                </wp:positionH>
                <wp:positionV relativeFrom="paragraph">
                  <wp:posOffset>27305</wp:posOffset>
                </wp:positionV>
                <wp:extent cx="496570" cy="382270"/>
                <wp:effectExtent l="0" t="0" r="0" b="17780"/>
                <wp:wrapSquare wrapText="bothSides"/>
                <wp:docPr id="1995326301"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044481242"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435241651"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94D5621" id="Group 20" o:spid="_x0000_s1026" style="position:absolute;margin-left:413.95pt;margin-top:2.15pt;width:39.1pt;height:30.1pt;z-index:252881920;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">
                  <v:imagedata r:id="rId16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3A2C2D5E" w14:textId="4096098E" w:rsidR="00010F2D" w:rsidRPr="00010F2D" w:rsidRDefault="00010F2D" w:rsidP="009151AC">
      <w:pPr>
        <w:spacing w:line="259" w:lineRule="auto"/>
        <w:rPr>
          <w:rFonts w:ascii="Sakkal Majalla" w:hAnsi="Sakkal Majalla"/>
          <w:sz w:val="34"/>
          <w:rtl/>
        </w:rPr>
      </w:pPr>
      <w:r w:rsidRPr="00010F2D">
        <w:rPr>
          <w:rFonts w:ascii="Sakkal Majalla" w:hAnsi="Sakkal Majalla"/>
          <w:sz w:val="34"/>
          <w:rtl/>
        </w:rPr>
        <w:t xml:space="preserve"> </w:t>
      </w:r>
    </w:p>
    <w:p w14:paraId="4BD5352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متدرب</w:t>
      </w:r>
      <w:r w:rsidRPr="00010F2D">
        <w:rPr>
          <w:rFonts w:ascii="Sakkal Majalla" w:hAnsi="Sakkal Majalla"/>
          <w:sz w:val="34"/>
          <w:rtl/>
        </w:rPr>
        <w:t>: "هذه النظرية غير عملية في بيئة عملنا."</w:t>
      </w:r>
    </w:p>
    <w:p w14:paraId="4D6425DA"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المدرب</w:t>
      </w:r>
      <w:r w:rsidRPr="00010F2D">
        <w:rPr>
          <w:rFonts w:ascii="Sakkal Majalla" w:hAnsi="Sakkal Majalla"/>
          <w:sz w:val="34"/>
          <w:rtl/>
        </w:rPr>
        <w:t xml:space="preserve"> (أسلوب سلبي): "نعم، لكنها أثبتت فعاليتها في العديد من المؤسسات."</w:t>
      </w:r>
    </w:p>
    <w:p w14:paraId="160D077F" w14:textId="77777777" w:rsid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المدرب</w:t>
      </w:r>
      <w:r w:rsidRPr="00010F2D">
        <w:rPr>
          <w:rFonts w:ascii="Sakkal Majalla" w:hAnsi="Sakkal Majalla"/>
          <w:sz w:val="34"/>
          <w:rtl/>
        </w:rPr>
        <w:t xml:space="preserve"> (أسلوب إيجابي): "نعم، بيئة عملكم لها تحديات خاصة، وهذا يدفعنا للتفكير في كيفية تطويع هذه النظرية لتناسب واقعكم الفريد."</w:t>
      </w:r>
    </w:p>
    <w:p w14:paraId="77B5FFF3" w14:textId="060868A8" w:rsidR="00160C30" w:rsidRPr="00010F2D" w:rsidRDefault="00160C30"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BA3AE34" wp14:editId="524BF10A">
                <wp:extent cx="5731510" cy="891540"/>
                <wp:effectExtent l="0" t="0" r="2540" b="22860"/>
                <wp:docPr id="176681343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6069780" name="مجموعة 47"/>
                        <wpg:cNvGrpSpPr/>
                        <wpg:grpSpPr>
                          <a:xfrm>
                            <a:off x="0" y="0"/>
                            <a:ext cx="5731510" cy="895351"/>
                            <a:chOff x="0" y="0"/>
                            <a:chExt cx="5878196" cy="918845"/>
                          </a:xfrm>
                        </wpg:grpSpPr>
                        <wpg:grpSp>
                          <wpg:cNvPr id="665179066" name="مجموعة 48"/>
                          <wpg:cNvGrpSpPr/>
                          <wpg:grpSpPr>
                            <a:xfrm>
                              <a:off x="0" y="0"/>
                              <a:ext cx="5878196" cy="918845"/>
                              <a:chOff x="0" y="0"/>
                              <a:chExt cx="6240348" cy="919070"/>
                            </a:xfrm>
                          </wpg:grpSpPr>
                          <wpg:grpSp>
                            <wpg:cNvPr id="228618846" name="مجموعة 49"/>
                            <wpg:cNvGrpSpPr/>
                            <wpg:grpSpPr>
                              <a:xfrm>
                                <a:off x="0" y="169208"/>
                                <a:ext cx="5433072" cy="580613"/>
                                <a:chOff x="0" y="169208"/>
                                <a:chExt cx="5433072" cy="580613"/>
                              </a:xfrm>
                            </wpg:grpSpPr>
                            <wps:wsp>
                              <wps:cNvPr id="181705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97115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30314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4759503" name="مربع نص 41"/>
                          <wps:cNvSpPr txBox="1"/>
                          <wps:spPr>
                            <a:xfrm>
                              <a:off x="204466" y="257055"/>
                              <a:ext cx="4615440" cy="389397"/>
                            </a:xfrm>
                            <a:prstGeom prst="rect">
                              <a:avLst/>
                            </a:prstGeom>
                            <a:noFill/>
                          </wps:spPr>
                          <wps:txbx>
                            <w:txbxContent>
                              <w:p w14:paraId="1C28FAC0" w14:textId="516A7E3D"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تقنية إعادة التأطير</w:t>
                                </w:r>
                              </w:p>
                            </w:txbxContent>
                          </wps:txbx>
                          <wps:bodyPr wrap="square" rtlCol="1">
                            <a:spAutoFit/>
                          </wps:bodyPr>
                        </wps:wsp>
                      </wpg:grpSp>
                      <pic:pic xmlns:pic="http://schemas.openxmlformats.org/drawingml/2006/picture">
                        <pic:nvPicPr>
                          <pic:cNvPr id="1254769685"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BA3AE34" id="_x0000_s23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0zip+iBwAA9h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23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">
                  <v:group id="مجموعة 48" o:spid="_x0000_s23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">
                    <v:group id="مجموعة 49" o:spid="_x0000_s23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">
                      <v:shape id="شكل حر 50" o:spid="_x0000_s23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" fillcolor="#a5a5a5 [2092]" stroked="f" strokeweight="1pt">
                        <v:stroke joinstyle="miter"/>
                      </v:roundrect>
                    </v:group>
                    <v:oval id="شكل بيضاوي 52" o:spid="_x0000_s23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" filled="f" strokecolor="#168489" strokeweight="1pt">
                      <v:stroke joinstyle="miter"/>
                    </v:oval>
                  </v:group>
                  <v:shape id="مربع نص 41" o:spid="_x0000_s232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" filled="f" stroked="f">
                    <v:textbox style="mso-fit-shape-to-text:t">
                      <w:txbxContent>
                        <w:p w14:paraId="1C28FAC0" w14:textId="516A7E3D"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تقنية إعادة التأطير</w:t>
                          </w:r>
                        </w:p>
                      </w:txbxContent>
                    </v:textbox>
                  </v:shape>
                </v:group>
                <v:shape id="صورة 54" o:spid="_x0000_s23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">
                  <v:imagedata r:id="rId99" o:title=""/>
                </v:shape>
                <w10:anchorlock/>
              </v:group>
            </w:pict>
          </mc:Fallback>
        </mc:AlternateContent>
      </w:r>
    </w:p>
    <w:p w14:paraId="5373BF7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وفقاً</w:t>
      </w:r>
      <w:r w:rsidRPr="00010F2D">
        <w:rPr>
          <w:rFonts w:ascii="Sakkal Majalla" w:hAnsi="Sakkal Majalla"/>
          <w:sz w:val="34"/>
          <w:rtl/>
        </w:rPr>
        <w:t xml:space="preserve"> لدراسات البرمجة اللغوية العصبية، فإن إعادة تأطير الموقف يمكن أن تغير المشاعر والسلوكيات المرتبطة به بشكل جذري.</w:t>
      </w:r>
    </w:p>
    <w:p w14:paraId="1A85110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تحويل المشكلة إلى تحدٍ: "هذا تحدٍ يمكننا التغلب عليه معاً."</w:t>
      </w:r>
    </w:p>
    <w:p w14:paraId="7DEAD005"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تحويل العقبة إلى فرصة: "هذه فرصة لنفكر بشكل مختلف."</w:t>
      </w:r>
    </w:p>
    <w:p w14:paraId="343B3C8A"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تحويل النقد إلى تغذية راجعة: "هذه ملاحظة قيمة تساعدنا على التحسين."</w:t>
      </w:r>
    </w:p>
    <w:p w14:paraId="3F9580EB" w14:textId="691D7412" w:rsidR="00160C30" w:rsidRPr="00010F2D" w:rsidRDefault="00160C30"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9FAC0DD" wp14:editId="2157D00E">
                <wp:extent cx="5731510" cy="891540"/>
                <wp:effectExtent l="0" t="0" r="2540" b="22860"/>
                <wp:docPr id="1230529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4551047" name="مجموعة 47"/>
                        <wpg:cNvGrpSpPr/>
                        <wpg:grpSpPr>
                          <a:xfrm>
                            <a:off x="0" y="0"/>
                            <a:ext cx="5731510" cy="895351"/>
                            <a:chOff x="0" y="0"/>
                            <a:chExt cx="5878196" cy="918845"/>
                          </a:xfrm>
                        </wpg:grpSpPr>
                        <wpg:grpSp>
                          <wpg:cNvPr id="982883617" name="مجموعة 48"/>
                          <wpg:cNvGrpSpPr/>
                          <wpg:grpSpPr>
                            <a:xfrm>
                              <a:off x="0" y="0"/>
                              <a:ext cx="5878196" cy="918845"/>
                              <a:chOff x="0" y="0"/>
                              <a:chExt cx="6240348" cy="919070"/>
                            </a:xfrm>
                          </wpg:grpSpPr>
                          <wpg:grpSp>
                            <wpg:cNvPr id="1280502341" name="مجموعة 49"/>
                            <wpg:cNvGrpSpPr/>
                            <wpg:grpSpPr>
                              <a:xfrm>
                                <a:off x="0" y="169208"/>
                                <a:ext cx="5433072" cy="580613"/>
                                <a:chOff x="0" y="169208"/>
                                <a:chExt cx="5433072" cy="580613"/>
                              </a:xfrm>
                            </wpg:grpSpPr>
                            <wps:wsp>
                              <wps:cNvPr id="462584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8784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18975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352164" name="مربع نص 41"/>
                          <wps:cNvSpPr txBox="1"/>
                          <wps:spPr>
                            <a:xfrm>
                              <a:off x="204466" y="257055"/>
                              <a:ext cx="4615440" cy="389397"/>
                            </a:xfrm>
                            <a:prstGeom prst="rect">
                              <a:avLst/>
                            </a:prstGeom>
                            <a:noFill/>
                          </wps:spPr>
                          <wps:txbx>
                            <w:txbxContent>
                              <w:p w14:paraId="657F96D4" w14:textId="1464CF4C"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استراتيجية التكليف بالمسؤولية</w:t>
                                </w:r>
                              </w:p>
                            </w:txbxContent>
                          </wps:txbx>
                          <wps:bodyPr wrap="square" rtlCol="1">
                            <a:spAutoFit/>
                          </wps:bodyPr>
                        </wps:wsp>
                      </wpg:grpSp>
                      <pic:pic xmlns:pic="http://schemas.openxmlformats.org/drawingml/2006/picture">
                        <pic:nvPicPr>
                          <pic:cNvPr id="1260301221"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FAC0DD" id="_x0000_s23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BvxkmAcAAPo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gb8ZJgHAAD6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3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">
                  <v:group id="مجموعة 48" o:spid="_x0000_s23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">
                    <v:group id="مجموعة 49" o:spid="_x0000_s23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">
                      <v:shape id="شكل حر 50" o:spid="_x0000_s23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" fillcolor="#a5a5a5 [2092]" stroked="f" strokeweight="1pt">
                        <v:stroke joinstyle="miter"/>
                      </v:roundrect>
                    </v:group>
                    <v:oval id="شكل بيضاوي 52" o:spid="_x0000_s23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" filled="f" strokecolor="#168489" strokeweight="1pt">
                      <v:stroke joinstyle="miter"/>
                    </v:oval>
                  </v:group>
                  <v:shape id="مربع نص 41" o:spid="_x0000_s233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" filled="f" stroked="f">
                    <v:textbox style="mso-fit-shape-to-text:t">
                      <w:txbxContent>
                        <w:p w14:paraId="657F96D4" w14:textId="1464CF4C"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استراتيجية التكليف بالمسؤولية</w:t>
                          </w:r>
                        </w:p>
                      </w:txbxContent>
                    </v:textbox>
                  </v:shape>
                </v:group>
                <v:shape id="صورة 54" o:spid="_x0000_s23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">
                  <v:imagedata r:id="rId99" o:title=""/>
                </v:shape>
                <w10:anchorlock/>
              </v:group>
            </w:pict>
          </mc:Fallback>
        </mc:AlternateContent>
      </w:r>
    </w:p>
    <w:p w14:paraId="6FB46618"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أظهرت</w:t>
      </w:r>
      <w:r w:rsidRPr="00010F2D">
        <w:rPr>
          <w:rFonts w:ascii="Sakkal Majalla" w:hAnsi="Sakkal Majalla"/>
          <w:sz w:val="34"/>
          <w:rtl/>
        </w:rPr>
        <w:t xml:space="preserve"> الدراسات أن تكليف الشخص السلبي بمسؤولية محددة يمكن أن يحول طاقته السلبية إلى إيجابية. قال تعالى: "إِنِّي جَاعِلٌ فِي الْأَرْضِ خَلِيفَةً" (البقرة: 30)، وفي هذا إشارة إلى أن المسؤولية تستخرج أفضل ما في الإنسان.</w:t>
      </w:r>
    </w:p>
    <w:p w14:paraId="76BDA8D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تعيين المتدرب السلبي كقائد لمجموعة: منحه دوراً قيادياً في نشاط معين.</w:t>
      </w:r>
    </w:p>
    <w:p w14:paraId="65043A1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lastRenderedPageBreak/>
        <w:t>- تكليفه بمهمة تناسب نقاط قوته: "لاحظت أنك تمتلك خبرة في... هل يمكنك مساعدتنا في...؟"</w:t>
      </w:r>
    </w:p>
    <w:p w14:paraId="6E367945"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جعله مسؤولاً عن تلخيص النقاش: "هل يمكنك تلخيص النقاط الرئيسية التي توصلنا إليها؟"</w:t>
      </w:r>
    </w:p>
    <w:p w14:paraId="1157A714" w14:textId="5B6E7E81" w:rsidR="00160C30" w:rsidRPr="00010F2D" w:rsidRDefault="00160C30"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8F81153" wp14:editId="43632B7A">
                <wp:extent cx="5731510" cy="891540"/>
                <wp:effectExtent l="0" t="0" r="2540" b="22860"/>
                <wp:docPr id="14953714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61498852" name="مجموعة 47"/>
                        <wpg:cNvGrpSpPr/>
                        <wpg:grpSpPr>
                          <a:xfrm>
                            <a:off x="0" y="0"/>
                            <a:ext cx="5731510" cy="895351"/>
                            <a:chOff x="0" y="0"/>
                            <a:chExt cx="5878196" cy="918845"/>
                          </a:xfrm>
                        </wpg:grpSpPr>
                        <wpg:grpSp>
                          <wpg:cNvPr id="1744421821" name="مجموعة 48"/>
                          <wpg:cNvGrpSpPr/>
                          <wpg:grpSpPr>
                            <a:xfrm>
                              <a:off x="0" y="0"/>
                              <a:ext cx="5878196" cy="918845"/>
                              <a:chOff x="0" y="0"/>
                              <a:chExt cx="6240348" cy="919070"/>
                            </a:xfrm>
                          </wpg:grpSpPr>
                          <wpg:grpSp>
                            <wpg:cNvPr id="784543122" name="مجموعة 49"/>
                            <wpg:cNvGrpSpPr/>
                            <wpg:grpSpPr>
                              <a:xfrm>
                                <a:off x="0" y="169208"/>
                                <a:ext cx="5433072" cy="580613"/>
                                <a:chOff x="0" y="169208"/>
                                <a:chExt cx="5433072" cy="580613"/>
                              </a:xfrm>
                            </wpg:grpSpPr>
                            <wps:wsp>
                              <wps:cNvPr id="2285496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2754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30667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9395080" name="مربع نص 41"/>
                          <wps:cNvSpPr txBox="1"/>
                          <wps:spPr>
                            <a:xfrm>
                              <a:off x="204466" y="257055"/>
                              <a:ext cx="4615440" cy="389397"/>
                            </a:xfrm>
                            <a:prstGeom prst="rect">
                              <a:avLst/>
                            </a:prstGeom>
                            <a:noFill/>
                          </wps:spPr>
                          <wps:txbx>
                            <w:txbxContent>
                              <w:p w14:paraId="6AB15E1D" w14:textId="4D4A91BB"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استخدام لغة الجسد والتواصل غير اللفظي</w:t>
                                </w:r>
                              </w:p>
                            </w:txbxContent>
                          </wps:txbx>
                          <wps:bodyPr wrap="square" rtlCol="1">
                            <a:spAutoFit/>
                          </wps:bodyPr>
                        </wps:wsp>
                      </wpg:grpSp>
                      <pic:pic xmlns:pic="http://schemas.openxmlformats.org/drawingml/2006/picture">
                        <pic:nvPicPr>
                          <pic:cNvPr id="406805720"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F81153" id="_x0000_s23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95KonwcAAPccAAAOAAAAZHJzL2Uyb0RvYy54bWzsWd2O2zYWvi/QdyB0&#10;WaCxfqg/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f3kqifBwAA9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3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">
                  <v:group id="مجموعة 48" o:spid="_x0000_s23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">
                    <v:group id="مجموعة 49" o:spid="_x0000_s23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">
                      <v:shape id="شكل حر 50" o:spid="_x0000_s23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" fillcolor="#a5a5a5 [2092]" stroked="f" strokeweight="1pt">
                        <v:stroke joinstyle="miter"/>
                      </v:roundrect>
                    </v:group>
                    <v:oval id="شكل بيضاوي 52" o:spid="_x0000_s23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" filled="f" strokecolor="#168489" strokeweight="1pt">
                      <v:stroke joinstyle="miter"/>
                    </v:oval>
                  </v:group>
                  <v:shape id="مربع نص 41" o:spid="_x0000_s234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" filled="f" stroked="f">
                    <v:textbox style="mso-fit-shape-to-text:t">
                      <w:txbxContent>
                        <w:p w14:paraId="6AB15E1D" w14:textId="4D4A91BB" w:rsidR="00160C30" w:rsidRDefault="00160C30" w:rsidP="00160C30">
                          <w:pPr>
                            <w:rPr>
                              <w:rFonts w:eastAsia="Calibri" w:hAnsi="Adobe Arabic" w:cs="Adobe Arabic"/>
                              <w:b/>
                              <w:bCs/>
                              <w:color w:val="FFFFFF"/>
                              <w:kern w:val="24"/>
                              <w:sz w:val="36"/>
                              <w:szCs w:val="36"/>
                              <w:lang w:bidi="ar-EG"/>
                            </w:rPr>
                          </w:pPr>
                          <w:r w:rsidRPr="00160C30">
                            <w:rPr>
                              <w:rFonts w:eastAsia="Calibri" w:hAnsi="Adobe Arabic" w:cs="Adobe Arabic"/>
                              <w:b/>
                              <w:bCs/>
                              <w:color w:val="FFFFFF"/>
                              <w:kern w:val="24"/>
                              <w:sz w:val="36"/>
                              <w:szCs w:val="36"/>
                              <w:rtl/>
                              <w:lang w:bidi="ar-EG"/>
                            </w:rPr>
                            <w:t>استخدام لغة الجسد والتواصل غير اللفظي</w:t>
                          </w:r>
                        </w:p>
                      </w:txbxContent>
                    </v:textbox>
                  </v:shape>
                </v:group>
                <v:shape id="صورة 54" o:spid="_x0000_s23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">
                  <v:imagedata r:id="rId99" o:title=""/>
                </v:shape>
                <w10:anchorlock/>
              </v:group>
            </w:pict>
          </mc:Fallback>
        </mc:AlternateContent>
      </w:r>
    </w:p>
    <w:p w14:paraId="70BB230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تشير</w:t>
      </w:r>
      <w:r w:rsidRPr="00010F2D">
        <w:rPr>
          <w:rFonts w:ascii="Sakkal Majalla" w:hAnsi="Sakkal Majalla"/>
          <w:sz w:val="34"/>
          <w:rtl/>
        </w:rPr>
        <w:t xml:space="preserve"> الدراسات إلى أن 55% من التواصل يتم عبر لغة الجسد. استخدام لغة جسد إيجابية يمكن أن يؤثر بشكل كبير على المتدربين السلبيين:</w:t>
      </w:r>
    </w:p>
    <w:p w14:paraId="563CC0A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التواصل البصري الإيجابي: النظر بانتباه وتقدير أثناء حديث المتدرب السلبي.</w:t>
      </w:r>
    </w:p>
    <w:p w14:paraId="73B6B3B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الابتسامة والإيماءات الإيجابية: تعزيز غير لفظي للمشاركات حتى البسيطة منها.</w:t>
      </w:r>
    </w:p>
    <w:p w14:paraId="431A059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القرب المكاني: الاقتراب من المتدربين السلبيين دون اختراق مساحتهم الشخصية.</w:t>
      </w:r>
    </w:p>
    <w:p w14:paraId="58547699"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التنقل في القاعة: عدم الثبات في مكان واحد يزيد من ديناميكية الجلسة.</w:t>
      </w:r>
    </w:p>
    <w:p w14:paraId="7BF5D2DA" w14:textId="77777777" w:rsidR="009151AC" w:rsidRPr="00010F2D" w:rsidRDefault="009151AC" w:rsidP="00010F2D">
      <w:pPr>
        <w:spacing w:line="259" w:lineRule="auto"/>
        <w:rPr>
          <w:rFonts w:ascii="Sakkal Majalla" w:hAnsi="Sakkal Majalla"/>
          <w:sz w:val="34"/>
          <w:rtl/>
        </w:rPr>
      </w:pPr>
    </w:p>
    <w:p w14:paraId="3B56AD24" w14:textId="57C162F8" w:rsidR="00010F2D" w:rsidRPr="00010F2D" w:rsidRDefault="00010F2D" w:rsidP="005639EC">
      <w:pPr>
        <w:spacing w:line="257" w:lineRule="auto"/>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30FEA5F4" wp14:editId="6D7E40E0">
                <wp:extent cx="5578240" cy="870789"/>
                <wp:effectExtent l="0" t="0" r="22860" b="24765"/>
                <wp:docPr id="1632609653"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45467457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55154366" name="مجموعة 39"/>
                        <wpg:cNvGrpSpPr/>
                        <wpg:grpSpPr>
                          <a:xfrm>
                            <a:off x="1" y="0"/>
                            <a:ext cx="5731509" cy="895349"/>
                            <a:chOff x="0" y="0"/>
                            <a:chExt cx="5878196" cy="918845"/>
                          </a:xfrm>
                        </wpg:grpSpPr>
                        <wpg:grpSp>
                          <wpg:cNvPr id="2127529801" name="مجموعة 40"/>
                          <wpg:cNvGrpSpPr/>
                          <wpg:grpSpPr>
                            <a:xfrm>
                              <a:off x="0" y="0"/>
                              <a:ext cx="5878196" cy="918845"/>
                              <a:chOff x="0" y="0"/>
                              <a:chExt cx="6240348" cy="919070"/>
                            </a:xfrm>
                          </wpg:grpSpPr>
                          <wpg:grpSp>
                            <wpg:cNvPr id="1598854394" name="مجموعة 41"/>
                            <wpg:cNvGrpSpPr/>
                            <wpg:grpSpPr>
                              <a:xfrm>
                                <a:off x="0" y="169208"/>
                                <a:ext cx="5433072" cy="580613"/>
                                <a:chOff x="0" y="169208"/>
                                <a:chExt cx="5433072" cy="580613"/>
                              </a:xfrm>
                            </wpg:grpSpPr>
                            <wps:wsp>
                              <wps:cNvPr id="104838284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893265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576200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3373819" name="مربع نص 41"/>
                          <wps:cNvSpPr txBox="1"/>
                          <wps:spPr>
                            <a:xfrm>
                              <a:off x="159679" y="256611"/>
                              <a:ext cx="4851305" cy="398676"/>
                            </a:xfrm>
                            <a:prstGeom prst="rect">
                              <a:avLst/>
                            </a:prstGeom>
                            <a:noFill/>
                          </wps:spPr>
                          <wps:txbx>
                            <w:txbxContent>
                              <w:p w14:paraId="1AA2185A" w14:textId="3A4BA54C" w:rsidR="00010F2D" w:rsidRDefault="009151AC" w:rsidP="00010F2D">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كيف أقوم باستثمار المواقف التدريبية؟</w:t>
                                </w:r>
                              </w:p>
                            </w:txbxContent>
                          </wps:txbx>
                          <wps:bodyPr wrap="square" rtlCol="1">
                            <a:spAutoFit/>
                          </wps:bodyPr>
                        </wps:wsp>
                      </wpg:grpSp>
                    </wpg:wgp>
                  </a:graphicData>
                </a:graphic>
              </wp:inline>
            </w:drawing>
          </mc:Choice>
          <mc:Fallback>
            <w:pict>
              <v:group w14:anchorId="30FEA5F4" id="_x0000_s2345"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">
                <v:shape id="صورة 38" o:spid="_x0000_s234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">
                  <v:imagedata r:id="rId60" o:title=""/>
                </v:shape>
                <v:group id="مجموعة 39" o:spid="_x0000_s23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">
                  <v:group id="_x0000_s23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">
                    <v:group id="مجموعة 41" o:spid="_x0000_s23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">
                      <v:shape id="شكل حر 42" o:spid="_x0000_s23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" fillcolor="#168489" stroked="f" strokeweight="1pt">
                        <v:stroke joinstyle="miter"/>
                      </v:roundrect>
                    </v:group>
                    <v:oval id="شكل بيضاوي 44" o:spid="_x0000_s23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" filled="f" strokecolor="#a5a5a5 [2092]" strokeweight="1pt">
                      <v:stroke joinstyle="miter"/>
                    </v:oval>
                  </v:group>
                  <v:shape id="مربع نص 41" o:spid="_x0000_s2353"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" filled="f" stroked="f">
                    <v:textbox style="mso-fit-shape-to-text:t">
                      <w:txbxContent>
                        <w:p w14:paraId="1AA2185A" w14:textId="3A4BA54C" w:rsidR="00010F2D" w:rsidRDefault="009151AC" w:rsidP="00010F2D">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كيف أقوم باستثمار المواقف التدريبية؟</w:t>
                          </w:r>
                        </w:p>
                      </w:txbxContent>
                    </v:textbox>
                  </v:shape>
                </v:group>
                <w10:anchorlock/>
              </v:group>
            </w:pict>
          </mc:Fallback>
        </mc:AlternateContent>
      </w:r>
    </w:p>
    <w:p w14:paraId="4AE5C569"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تطوير عقلية "صياد الفرص"</w:t>
      </w:r>
    </w:p>
    <w:p w14:paraId="6BD31B98" w14:textId="77777777" w:rsidR="00010F2D" w:rsidRPr="00010F2D" w:rsidRDefault="00010F2D" w:rsidP="00010F2D">
      <w:pPr>
        <w:spacing w:line="259" w:lineRule="auto"/>
        <w:rPr>
          <w:rFonts w:ascii="Sakkal Majalla" w:hAnsi="Sakkal Majalla"/>
          <w:sz w:val="34"/>
          <w:rtl/>
        </w:rPr>
      </w:pPr>
      <w:r w:rsidRPr="009151AC">
        <w:rPr>
          <w:rFonts w:ascii="Sakkal Majalla" w:hAnsi="Sakkal Majalla" w:hint="eastAsia"/>
          <w:sz w:val="34"/>
          <w:highlight w:val="lightGray"/>
          <w:rtl/>
        </w:rPr>
        <w:t>كما</w:t>
      </w:r>
      <w:r w:rsidRPr="009151AC">
        <w:rPr>
          <w:rFonts w:ascii="Sakkal Majalla" w:hAnsi="Sakkal Majalla"/>
          <w:sz w:val="34"/>
          <w:highlight w:val="lightGray"/>
          <w:rtl/>
        </w:rPr>
        <w:t xml:space="preserve"> يقول الحديث الشريف: "إنما الأعمال بالنيات"،</w:t>
      </w:r>
      <w:r w:rsidRPr="00010F2D">
        <w:rPr>
          <w:rFonts w:ascii="Sakkal Majalla" w:hAnsi="Sakkal Majalla"/>
          <w:sz w:val="34"/>
          <w:rtl/>
        </w:rPr>
        <w:t xml:space="preserve"> فإن تطوير النية والعقلية المناسبة هو الخطوة الأولى لاقتناص الفرص.</w:t>
      </w:r>
    </w:p>
    <w:p w14:paraId="1CD676E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التفكير بعقلية الوفرة: الإيمان بأن كل موقف يحمل فرصاً متعددة.</w:t>
      </w:r>
    </w:p>
    <w:p w14:paraId="6A9B558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التركيز على الحلول لا المشكلات: توجيه الطاقة نحو إيجاد الحلول بدلاً من التركيز على المشكلات.</w:t>
      </w:r>
    </w:p>
    <w:p w14:paraId="642BFF7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تبني عقلية النمو: الإيمان بإمكانية التطور والتحسن المستمر لدى جميع المتدربين.</w:t>
      </w:r>
    </w:p>
    <w:p w14:paraId="06F37A21"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تحويل المواقف الصعبة إلى فرص تعليمية</w:t>
      </w:r>
    </w:p>
    <w:p w14:paraId="45A102E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وفقاً</w:t>
      </w:r>
      <w:r w:rsidRPr="00010F2D">
        <w:rPr>
          <w:rFonts w:ascii="Sakkal Majalla" w:hAnsi="Sakkal Majalla"/>
          <w:sz w:val="34"/>
          <w:rtl/>
        </w:rPr>
        <w:t xml:space="preserve"> لنظرية التعلم التحويلي لميزيرو، فإن أكثر لحظات التعلم عمقاً تأتي عندما نواجه "معضلات مربكة" تتحدى افتراضاتنا.</w:t>
      </w:r>
    </w:p>
    <w:p w14:paraId="4CFA2E1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استثمار الخلافات والنقاشات: تحويلها إلى فرص للتعمق في الموضوع.</w:t>
      </w:r>
    </w:p>
    <w:p w14:paraId="34C7FD9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توظيف الأخطاء كفرص للتعلم: الاعتراف بالأخطاء وتحويلها إلى دروس قيمة.</w:t>
      </w:r>
    </w:p>
    <w:p w14:paraId="7757F7F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استخدام الأسئلة الصعبة كنقاط انطلاق: "هذا سؤال ممتاز يفتح مجالاً جديداً للنقاش."</w:t>
      </w:r>
    </w:p>
    <w:p w14:paraId="56F97350" w14:textId="77777777" w:rsidR="009151AC" w:rsidRDefault="009151AC" w:rsidP="009151AC">
      <w:pPr>
        <w:spacing w:line="259" w:lineRule="auto"/>
        <w:rPr>
          <w:rFonts w:ascii="Sakkal Majalla" w:hAnsi="Sakkal Majalla"/>
          <w:b/>
          <w:bCs/>
          <w:color w:val="C00000"/>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83968" behindDoc="0" locked="0" layoutInCell="1" allowOverlap="1" wp14:anchorId="3AC99F07" wp14:editId="63E696A6">
                <wp:simplePos x="0" y="0"/>
                <wp:positionH relativeFrom="margin">
                  <wp:posOffset>5257165</wp:posOffset>
                </wp:positionH>
                <wp:positionV relativeFrom="paragraph">
                  <wp:posOffset>27305</wp:posOffset>
                </wp:positionV>
                <wp:extent cx="496570" cy="382270"/>
                <wp:effectExtent l="0" t="0" r="0" b="17780"/>
                <wp:wrapSquare wrapText="bothSides"/>
                <wp:docPr id="1274882987"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098532906"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2140867685"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8A7A8B7" id="Group 20" o:spid="_x0000_s1026" style="position:absolute;margin-left:413.95pt;margin-top:2.15pt;width:39.1pt;height:30.1pt;z-index:252883968;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">
                  <v:imagedata r:id="rId167"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04CFEF4F" w14:textId="01CFFE96" w:rsidR="00010F2D" w:rsidRPr="00010F2D" w:rsidRDefault="00010F2D" w:rsidP="009151AC">
      <w:pPr>
        <w:spacing w:line="259" w:lineRule="auto"/>
        <w:rPr>
          <w:rFonts w:ascii="Sakkal Majalla" w:hAnsi="Sakkal Majalla"/>
          <w:sz w:val="34"/>
          <w:rtl/>
        </w:rPr>
      </w:pPr>
      <w:r w:rsidRPr="00010F2D">
        <w:rPr>
          <w:rFonts w:ascii="Sakkal Majalla" w:hAnsi="Sakkal Majalla"/>
          <w:sz w:val="34"/>
          <w:rtl/>
        </w:rPr>
        <w:t xml:space="preserve"> </w:t>
      </w:r>
    </w:p>
    <w:p w14:paraId="381C6ED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عندما</w:t>
      </w:r>
      <w:r w:rsidRPr="00010F2D">
        <w:rPr>
          <w:rFonts w:ascii="Sakkal Majalla" w:hAnsi="Sakkal Majalla"/>
          <w:sz w:val="34"/>
          <w:rtl/>
        </w:rPr>
        <w:t xml:space="preserve"> يطرح متدرب سؤالاً لا تعرف إجابته، يمكنك:</w:t>
      </w:r>
    </w:p>
    <w:p w14:paraId="35D5BA8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الاعتراف بصراحة: "سؤال ممتاز، لا أملك إجابة جاهزة عليه الآن."</w:t>
      </w:r>
    </w:p>
    <w:p w14:paraId="63608C6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تحويله إلى فرصة للتعلم الجماعي: "ما رأي بقية المجموعة في هذا السؤال؟"</w:t>
      </w:r>
    </w:p>
    <w:p w14:paraId="09F7255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الاستفادة منه للبحث المشترك: "هذا مجال مثير للاهتمام يستحق البحث، دعونا نتفق على آلية للبحث فيه معاً."</w:t>
      </w:r>
    </w:p>
    <w:p w14:paraId="69600684"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تقنيات اقتناص اللحظات التعليمية</w:t>
      </w:r>
    </w:p>
    <w:p w14:paraId="23E6F196" w14:textId="77777777" w:rsidR="00010F2D" w:rsidRPr="00E003FF" w:rsidRDefault="00010F2D" w:rsidP="00010F2D">
      <w:pPr>
        <w:spacing w:line="259" w:lineRule="auto"/>
        <w:rPr>
          <w:rFonts w:ascii="Sakkal Majalla" w:hAnsi="Sakkal Majalla"/>
          <w:b/>
          <w:bCs/>
          <w:color w:val="C00000"/>
          <w:sz w:val="34"/>
          <w:rtl/>
        </w:rPr>
      </w:pPr>
      <w:r w:rsidRPr="00E003FF">
        <w:rPr>
          <w:rFonts w:ascii="Sakkal Majalla" w:hAnsi="Sakkal Majalla"/>
          <w:b/>
          <w:bCs/>
          <w:color w:val="C00000"/>
          <w:sz w:val="34"/>
          <w:rtl/>
        </w:rPr>
        <w:t xml:space="preserve"> 1. التوقف المدروس</w:t>
      </w:r>
    </w:p>
    <w:p w14:paraId="6DCED61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الدراسات</w:t>
      </w:r>
      <w:r w:rsidRPr="00010F2D">
        <w:rPr>
          <w:rFonts w:ascii="Sakkal Majalla" w:hAnsi="Sakkal Majalla"/>
          <w:sz w:val="34"/>
          <w:rtl/>
        </w:rPr>
        <w:t xml:space="preserve"> التربوية تشير إلى أن "لحظات التوقف" المدروسة تخلق مساحة للتفكير العميق والتأمل:</w:t>
      </w:r>
    </w:p>
    <w:p w14:paraId="32F81EF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لحظات الصمت الاستراتيجي: السماح بفترات صمت مدروسة تتيح التفكير العميق.</w:t>
      </w:r>
    </w:p>
    <w:p w14:paraId="73C82E0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التوقف بعد الأسئلة المهمة: منح الوقت للتفكير قبل تلقي الإجابات.</w:t>
      </w:r>
    </w:p>
    <w:p w14:paraId="619A0BD8"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تعليق الحكم: تأجيل التقييم السريع للأفكار المطروحة.</w:t>
      </w:r>
    </w:p>
    <w:p w14:paraId="6DC546E4" w14:textId="77777777" w:rsidR="00010F2D" w:rsidRPr="00E003FF" w:rsidRDefault="00010F2D" w:rsidP="00010F2D">
      <w:pPr>
        <w:spacing w:line="259" w:lineRule="auto"/>
        <w:rPr>
          <w:rFonts w:ascii="Sakkal Majalla" w:hAnsi="Sakkal Majalla"/>
          <w:b/>
          <w:bCs/>
          <w:color w:val="C00000"/>
          <w:sz w:val="34"/>
          <w:rtl/>
        </w:rPr>
      </w:pPr>
      <w:r w:rsidRPr="00E003FF">
        <w:rPr>
          <w:rFonts w:ascii="Sakkal Majalla" w:hAnsi="Sakkal Majalla"/>
          <w:b/>
          <w:bCs/>
          <w:color w:val="C00000"/>
          <w:sz w:val="34"/>
          <w:rtl/>
        </w:rPr>
        <w:t xml:space="preserve"> 2. استخدام تقنية "المرآة"</w:t>
      </w:r>
    </w:p>
    <w:p w14:paraId="443D887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هذه</w:t>
      </w:r>
      <w:r w:rsidRPr="00010F2D">
        <w:rPr>
          <w:rFonts w:ascii="Sakkal Majalla" w:hAnsi="Sakkal Majalla"/>
          <w:sz w:val="34"/>
          <w:rtl/>
        </w:rPr>
        <w:t xml:space="preserve"> التقنية تساعد على توضيح وتعميق الأفكار المطروحة:</w:t>
      </w:r>
    </w:p>
    <w:p w14:paraId="07A9565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إعادة صياغة ما قاله المتدرب: "ما فهمته منك هو..."</w:t>
      </w:r>
    </w:p>
    <w:p w14:paraId="0660F21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طلب التوضيح: "هل يمكنك التوسع في هذه النقطة؟"</w:t>
      </w:r>
    </w:p>
    <w:p w14:paraId="50330FBA"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ربط الأفكار المختلفة: "أرى علاقة بين ما ذكرته وما طرحه زميلك..."</w:t>
      </w:r>
    </w:p>
    <w:p w14:paraId="51EF2A16" w14:textId="77777777" w:rsidR="00010F2D" w:rsidRPr="00E003FF" w:rsidRDefault="00010F2D" w:rsidP="00010F2D">
      <w:pPr>
        <w:spacing w:line="259" w:lineRule="auto"/>
        <w:rPr>
          <w:rFonts w:ascii="Sakkal Majalla" w:hAnsi="Sakkal Majalla"/>
          <w:b/>
          <w:bCs/>
          <w:color w:val="C00000"/>
          <w:sz w:val="34"/>
          <w:rtl/>
        </w:rPr>
      </w:pPr>
      <w:r w:rsidRPr="00E003FF">
        <w:rPr>
          <w:rFonts w:ascii="Sakkal Majalla" w:hAnsi="Sakkal Majalla"/>
          <w:b/>
          <w:bCs/>
          <w:color w:val="C00000"/>
          <w:sz w:val="34"/>
          <w:rtl/>
        </w:rPr>
        <w:t xml:space="preserve"> 3. توظيف المفاجآت والتحولات</w:t>
      </w:r>
    </w:p>
    <w:p w14:paraId="5F2E6DD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الأبحاث</w:t>
      </w:r>
      <w:r w:rsidRPr="00010F2D">
        <w:rPr>
          <w:rFonts w:ascii="Sakkal Majalla" w:hAnsi="Sakkal Majalla"/>
          <w:sz w:val="34"/>
          <w:rtl/>
        </w:rPr>
        <w:t xml:space="preserve"> في مجال التعلم تشير إلى أن المفاجآت والتحولات غير المتوقعة تحفز الدماغ وتزيد من الانتباه والتذكر:</w:t>
      </w:r>
    </w:p>
    <w:p w14:paraId="13381DB5"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تغيير مسار النشاط بشكل مفاجئ: "دعونا نغير منظورنا ونفكر بطريقة مختلفة..."</w:t>
      </w:r>
    </w:p>
    <w:p w14:paraId="6AD86B5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طرح أسئلة غير متوقعة: "ماذا لو كان العكس هو الصحيح؟"</w:t>
      </w:r>
    </w:p>
    <w:p w14:paraId="0B9BBAF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استخدام أنشطة تحاكي مواقف حقيقية: تصميم مواقف تحاكي تحديات واقعية.</w:t>
      </w:r>
    </w:p>
    <w:p w14:paraId="7061141C"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 xml:space="preserve"> رصد وتوثيق الفرص المقتنصة</w:t>
      </w:r>
    </w:p>
    <w:p w14:paraId="574D69B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حسب</w:t>
      </w:r>
      <w:r w:rsidRPr="00010F2D">
        <w:rPr>
          <w:rFonts w:ascii="Sakkal Majalla" w:hAnsi="Sakkal Majalla"/>
          <w:sz w:val="34"/>
          <w:rtl/>
        </w:rPr>
        <w:t xml:space="preserve"> نظرية التعلم التجريبي لكولب، فإن التأمل والتحليل للتجارب ضروري لتحويلها إلى معرفة عميقة:</w:t>
      </w:r>
    </w:p>
    <w:p w14:paraId="4FDD488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lastRenderedPageBreak/>
        <w:t>- التدوين السريع: تسجيل الأفكار والفرص المقتنصة خلال الجلسة.</w:t>
      </w:r>
    </w:p>
    <w:p w14:paraId="7735367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التحليل الذاتي: تخصيص وقت بعد كل جلسة لتحليل الفرص التي تم اقتناصها وكيفية استثمارها.</w:t>
      </w:r>
    </w:p>
    <w:p w14:paraId="4F776CFD"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مشاركة الخبرات: تبادل تجارب اقتناص الفرص مع مدربين آخرين.</w:t>
      </w:r>
    </w:p>
    <w:p w14:paraId="546A63BC" w14:textId="3B656027" w:rsidR="00DC414A" w:rsidRDefault="00DC414A" w:rsidP="00DC414A">
      <w:pPr>
        <w:bidi w:val="0"/>
        <w:spacing w:line="259" w:lineRule="auto"/>
        <w:jc w:val="center"/>
        <w:rPr>
          <w:rFonts w:ascii="Sakkal Majalla" w:hAnsi="Sakkal Majalla"/>
          <w:sz w:val="34"/>
          <w:rtl/>
        </w:rPr>
      </w:pPr>
    </w:p>
    <w:p w14:paraId="7D92BBDE" w14:textId="6D3C60DD" w:rsidR="00DC414A" w:rsidRPr="00010F2D" w:rsidRDefault="00DC414A" w:rsidP="00DC414A">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05CE456" wp14:editId="292B8143">
            <wp:extent cx="1340484" cy="1340484"/>
            <wp:effectExtent l="0" t="0" r="0" b="0"/>
            <wp:docPr id="263486996" name="صورة 907" descr="صورة تحتوي على قصاصة فنية, رسوم متحركة, الوجه الإنساني, الرسوم المتحرك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486996" name="صورة 907" descr="صورة تحتوي على قصاصة فنية, رسوم متحركة, الوجه الإنساني, الرسوم المتحركة&#10;&#10;قد يكون المحتوى الذي تم إنشاؤه بواسطة الذكاء الاصطناعي غير صحيح."/>
                    <pic:cNvPicPr/>
                  </pic:nvPicPr>
                  <pic:blipFill>
                    <a:blip r:embed="rId185" cstate="print">
                      <a:extLst>
                        <a:ext uri="{28A0092B-C50C-407E-A947-70E740481C1C}">
                          <a14:useLocalDpi xmlns:a14="http://schemas.microsoft.com/office/drawing/2010/main" val="0"/>
                        </a:ext>
                      </a:extLst>
                    </a:blip>
                    <a:stretch>
                      <a:fillRect/>
                    </a:stretch>
                  </pic:blipFill>
                  <pic:spPr>
                    <a:xfrm rot="10800000" flipV="1">
                      <a:off x="0" y="0"/>
                      <a:ext cx="1352395" cy="1352395"/>
                    </a:xfrm>
                    <a:prstGeom prst="rect">
                      <a:avLst/>
                    </a:prstGeom>
                  </pic:spPr>
                </pic:pic>
              </a:graphicData>
            </a:graphic>
          </wp:inline>
        </w:drawing>
      </w:r>
    </w:p>
    <w:p w14:paraId="339D0632" w14:textId="23B67198" w:rsidR="00010F2D" w:rsidRPr="00010F2D" w:rsidRDefault="00010F2D" w:rsidP="005639EC">
      <w:pPr>
        <w:spacing w:line="257" w:lineRule="auto"/>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2930AB4A" wp14:editId="32226B61">
                <wp:extent cx="5578240" cy="870789"/>
                <wp:effectExtent l="0" t="0" r="22860" b="24765"/>
                <wp:docPr id="392576560"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667372429"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35338496" name="مجموعة 39"/>
                        <wpg:cNvGrpSpPr/>
                        <wpg:grpSpPr>
                          <a:xfrm>
                            <a:off x="1" y="0"/>
                            <a:ext cx="5731509" cy="895349"/>
                            <a:chOff x="0" y="0"/>
                            <a:chExt cx="5878196" cy="918845"/>
                          </a:xfrm>
                        </wpg:grpSpPr>
                        <wpg:grpSp>
                          <wpg:cNvPr id="603757553" name="مجموعة 40"/>
                          <wpg:cNvGrpSpPr/>
                          <wpg:grpSpPr>
                            <a:xfrm>
                              <a:off x="0" y="0"/>
                              <a:ext cx="5878196" cy="918845"/>
                              <a:chOff x="0" y="0"/>
                              <a:chExt cx="6240348" cy="919070"/>
                            </a:xfrm>
                          </wpg:grpSpPr>
                          <wpg:grpSp>
                            <wpg:cNvPr id="1261226306" name="مجموعة 41"/>
                            <wpg:cNvGrpSpPr/>
                            <wpg:grpSpPr>
                              <a:xfrm>
                                <a:off x="0" y="169208"/>
                                <a:ext cx="5433072" cy="580613"/>
                                <a:chOff x="0" y="169208"/>
                                <a:chExt cx="5433072" cy="580613"/>
                              </a:xfrm>
                            </wpg:grpSpPr>
                            <wps:wsp>
                              <wps:cNvPr id="6582177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932084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975481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2528372" name="مربع نص 41"/>
                          <wps:cNvSpPr txBox="1"/>
                          <wps:spPr>
                            <a:xfrm>
                              <a:off x="159679" y="256611"/>
                              <a:ext cx="4851305" cy="398676"/>
                            </a:xfrm>
                            <a:prstGeom prst="rect">
                              <a:avLst/>
                            </a:prstGeom>
                            <a:noFill/>
                          </wps:spPr>
                          <wps:txbx>
                            <w:txbxContent>
                              <w:p w14:paraId="0F31EF79" w14:textId="7A0046C4" w:rsidR="00010F2D" w:rsidRDefault="009151AC" w:rsidP="00010F2D">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كيف استخدم التأثير والإقناع لأصل لكل ما أحلم به؟</w:t>
                                </w:r>
                              </w:p>
                            </w:txbxContent>
                          </wps:txbx>
                          <wps:bodyPr wrap="square" rtlCol="1">
                            <a:spAutoFit/>
                          </wps:bodyPr>
                        </wps:wsp>
                      </wpg:grpSp>
                    </wpg:wgp>
                  </a:graphicData>
                </a:graphic>
              </wp:inline>
            </w:drawing>
          </mc:Choice>
          <mc:Fallback>
            <w:pict>
              <v:group w14:anchorId="2930AB4A" id="_x0000_s2354"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rK38hsEHAAC3&#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235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">
                  <v:imagedata r:id="rId60" o:title=""/>
                </v:shape>
                <v:group id="مجموعة 39" o:spid="_x0000_s23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">
                  <v:group id="_x0000_s23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">
                    <v:group id="مجموعة 41" o:spid="_x0000_s23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">
                      <v:shape id="شكل حر 42" o:spid="_x0000_s23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" fillcolor="#168489" stroked="f" strokeweight="1pt">
                        <v:stroke joinstyle="miter"/>
                      </v:roundrect>
                    </v:group>
                    <v:oval id="شكل بيضاوي 44" o:spid="_x0000_s23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" filled="f" strokecolor="#a5a5a5 [2092]" strokeweight="1pt">
                      <v:stroke joinstyle="miter"/>
                    </v:oval>
                  </v:group>
                  <v:shape id="مربع نص 41" o:spid="_x0000_s2362"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" filled="f" stroked="f">
                    <v:textbox style="mso-fit-shape-to-text:t">
                      <w:txbxContent>
                        <w:p w14:paraId="0F31EF79" w14:textId="7A0046C4" w:rsidR="00010F2D" w:rsidRDefault="009151AC" w:rsidP="00010F2D">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كيف استخدم التأثير والإقناع لأصل لكل ما أحلم به؟</w:t>
                          </w:r>
                        </w:p>
                      </w:txbxContent>
                    </v:textbox>
                  </v:shape>
                </v:group>
                <w10:anchorlock/>
              </v:group>
            </w:pict>
          </mc:Fallback>
        </mc:AlternateContent>
      </w:r>
    </w:p>
    <w:p w14:paraId="60D1AD38"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عناصر الإقناع الفع</w:t>
      </w:r>
      <w:r w:rsidRPr="009151AC">
        <w:rPr>
          <w:rFonts w:ascii="Sakkal Majalla" w:hAnsi="Sakkal Majalla" w:hint="cs"/>
          <w:b/>
          <w:bCs/>
          <w:color w:val="008080"/>
          <w:sz w:val="34"/>
          <w:rtl/>
        </w:rPr>
        <w:t>ّ</w:t>
      </w:r>
      <w:r w:rsidRPr="009151AC">
        <w:rPr>
          <w:rFonts w:ascii="Sakkal Majalla" w:hAnsi="Sakkal Majalla"/>
          <w:b/>
          <w:bCs/>
          <w:color w:val="008080"/>
          <w:sz w:val="34"/>
          <w:rtl/>
        </w:rPr>
        <w:t>ال</w:t>
      </w:r>
    </w:p>
    <w:p w14:paraId="66EF2BC9" w14:textId="77777777" w:rsidR="00010F2D" w:rsidRPr="009151AC" w:rsidRDefault="00010F2D" w:rsidP="00010F2D">
      <w:pPr>
        <w:spacing w:line="259" w:lineRule="auto"/>
        <w:rPr>
          <w:rFonts w:ascii="Sakkal Majalla" w:hAnsi="Sakkal Majalla"/>
          <w:b/>
          <w:bCs/>
          <w:sz w:val="34"/>
          <w:rtl/>
        </w:rPr>
      </w:pPr>
      <w:r w:rsidRPr="00010F2D">
        <w:rPr>
          <w:rFonts w:ascii="Sakkal Majalla" w:hAnsi="Sakkal Majalla" w:hint="eastAsia"/>
          <w:sz w:val="34"/>
          <w:rtl/>
        </w:rPr>
        <w:t>وفقاً</w:t>
      </w:r>
      <w:r w:rsidRPr="00010F2D">
        <w:rPr>
          <w:rFonts w:ascii="Sakkal Majalla" w:hAnsi="Sakkal Majalla"/>
          <w:sz w:val="34"/>
          <w:rtl/>
        </w:rPr>
        <w:t xml:space="preserve"> لروبرت سيالديني، أستاذ علم النفس والباحث في مجال التأثير والإقناع، </w:t>
      </w:r>
      <w:r w:rsidRPr="009151AC">
        <w:rPr>
          <w:rFonts w:ascii="Sakkal Majalla" w:hAnsi="Sakkal Majalla"/>
          <w:b/>
          <w:bCs/>
          <w:sz w:val="34"/>
          <w:rtl/>
        </w:rPr>
        <w:t>هناك ستة مبادئ أساسية للإقناع يمكن توظيفها في بيئة التدريب:</w:t>
      </w:r>
    </w:p>
    <w:p w14:paraId="1B711E63" w14:textId="380371CA" w:rsidR="009151AC" w:rsidRPr="00010F2D" w:rsidRDefault="009151AC" w:rsidP="009151AC">
      <w:pPr>
        <w:spacing w:line="259" w:lineRule="auto"/>
        <w:jc w:val="center"/>
        <w:rPr>
          <w:rFonts w:ascii="Sakkal Majalla" w:hAnsi="Sakkal Majalla"/>
          <w:sz w:val="34"/>
          <w:rtl/>
        </w:rPr>
      </w:pPr>
      <w:r w:rsidRPr="009151AC">
        <w:rPr>
          <w:rFonts w:ascii="Sakkal Majalla" w:hAnsi="Sakkal Majalla"/>
          <w:noProof/>
          <w:sz w:val="34"/>
        </w:rPr>
        <mc:AlternateContent>
          <mc:Choice Requires="wpg">
            <w:drawing>
              <wp:inline distT="0" distB="0" distL="0" distR="0" wp14:anchorId="773113DE" wp14:editId="49BA1D07">
                <wp:extent cx="5954190" cy="2754295"/>
                <wp:effectExtent l="0" t="0" r="27940" b="27305"/>
                <wp:docPr id="564814459" name="Group 219"/>
                <wp:cNvGraphicFramePr/>
                <a:graphic xmlns:a="http://schemas.openxmlformats.org/drawingml/2006/main">
                  <a:graphicData uri="http://schemas.microsoft.com/office/word/2010/wordprocessingGroup">
                    <wpg:wgp>
                      <wpg:cNvGrpSpPr/>
                      <wpg:grpSpPr>
                        <a:xfrm>
                          <a:off x="0" y="0"/>
                          <a:ext cx="5954190" cy="2754295"/>
                          <a:chOff x="0" y="0"/>
                          <a:chExt cx="6069927" cy="2807836"/>
                        </a:xfrm>
                      </wpg:grpSpPr>
                      <wps:wsp>
                        <wps:cNvPr id="1562835955" name="Freeform: Shape 226"/>
                        <wps:cNvSpPr/>
                        <wps:spPr>
                          <a:xfrm flipH="1">
                            <a:off x="3281753" y="23254"/>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4397B2"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wps:txbx>
                        <wps:bodyPr wrap="square" rtlCol="0" anchor="ctr">
                          <a:noAutofit/>
                        </wps:bodyPr>
                      </wps:wsp>
                      <wps:wsp>
                        <wps:cNvPr id="1896501670" name="Freeform: Shape 227"/>
                        <wps:cNvSpPr/>
                        <wps:spPr>
                          <a:xfrm flipH="1">
                            <a:off x="1923852" y="23254"/>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72FAED"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wps:txbx>
                        <wps:bodyPr wrap="square" rtlCol="0" anchor="ctr">
                          <a:noAutofit/>
                        </wps:bodyPr>
                      </wps:wsp>
                      <wps:wsp>
                        <wps:cNvPr id="1607135228" name="Freeform: Shape 228"/>
                        <wps:cNvSpPr/>
                        <wps:spPr>
                          <a:xfrm flipH="1">
                            <a:off x="1671297" y="1128504"/>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E44ADD"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wps:txbx>
                        <wps:bodyPr wrap="square" rtlCol="0" anchor="ctr">
                          <a:noAutofit/>
                        </wps:bodyPr>
                      </wps:wsp>
                      <wps:wsp>
                        <wps:cNvPr id="1346219243" name="Freeform: Shape 229"/>
                        <wps:cNvSpPr/>
                        <wps:spPr>
                          <a:xfrm flipH="1">
                            <a:off x="3787963" y="1128504"/>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666FF2"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wps:txbx>
                        <wps:bodyPr wrap="square" rtlCol="0" anchor="ctr">
                          <a:noAutofit/>
                        </wps:bodyPr>
                      </wps:wsp>
                      <wps:wsp>
                        <wps:cNvPr id="1506025635" name="Freeform: Shape 230"/>
                        <wps:cNvSpPr/>
                        <wps:spPr>
                          <a:xfrm flipH="1">
                            <a:off x="1923852" y="2245380"/>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F4ED36"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wps:txbx>
                        <wps:bodyPr wrap="square" rtlCol="0" anchor="ctr">
                          <a:noAutofit/>
                        </wps:bodyPr>
                      </wps:wsp>
                      <wps:wsp>
                        <wps:cNvPr id="937771487" name="Freeform: Shape 231"/>
                        <wps:cNvSpPr/>
                        <wps:spPr>
                          <a:xfrm flipH="1">
                            <a:off x="3281753" y="2245380"/>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4E1618"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wps:txbx>
                        <wps:bodyPr wrap="square" rtlCol="0" anchor="ctr">
                          <a:noAutofit/>
                        </wps:bodyPr>
                      </wps:wsp>
                      <wps:wsp>
                        <wps:cNvPr id="61670377" name="Freeform: Shape 232"/>
                        <wps:cNvSpPr/>
                        <wps:spPr>
                          <a:xfrm flipH="1">
                            <a:off x="506210" y="11627"/>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76093891" name="Freeform: Shape 233"/>
                        <wps:cNvSpPr/>
                        <wps:spPr>
                          <a:xfrm flipH="1">
                            <a:off x="3487254" y="11627"/>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26261028" name="Freeform: Shape 234"/>
                        <wps:cNvSpPr/>
                        <wps:spPr>
                          <a:xfrm flipH="1">
                            <a:off x="0" y="1128504"/>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38535189" name="Freeform: Shape 235"/>
                        <wps:cNvSpPr/>
                        <wps:spPr>
                          <a:xfrm flipH="1">
                            <a:off x="4371483" y="1128504"/>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48038599" name="Freeform: Shape 236"/>
                        <wps:cNvSpPr/>
                        <wps:spPr>
                          <a:xfrm flipH="1">
                            <a:off x="506210" y="2245380"/>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04337787" name="Freeform: Shape 237"/>
                        <wps:cNvSpPr/>
                        <wps:spPr>
                          <a:xfrm flipH="1">
                            <a:off x="3487254" y="2245380"/>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38540644" name="TextBox 18"/>
                        <wps:cNvSpPr txBox="1">
                          <a:spLocks noChangeArrowheads="1"/>
                        </wps:cNvSpPr>
                        <wps:spPr bwMode="auto">
                          <a:xfrm>
                            <a:off x="3873632" y="0"/>
                            <a:ext cx="1698444" cy="629641"/>
                          </a:xfrm>
                          <a:prstGeom prst="rect">
                            <a:avLst/>
                          </a:prstGeom>
                        </wps:spPr>
                        <wps:txbx>
                          <w:txbxContent>
                            <w:p w14:paraId="0FFE715D"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المعاملة بالمثل (التبادلية)</w:t>
                              </w:r>
                            </w:p>
                          </w:txbxContent>
                        </wps:txbx>
                        <wps:bodyPr rot="0" vert="horz" wrap="square" lIns="0" tIns="45720" rIns="0" bIns="45720" anchor="b" anchorCtr="0" upright="1">
                          <a:noAutofit/>
                        </wps:bodyPr>
                      </wps:wsp>
                      <wps:wsp>
                        <wps:cNvPr id="148762728" name="TextBox 18"/>
                        <wps:cNvSpPr txBox="1">
                          <a:spLocks noChangeArrowheads="1"/>
                        </wps:cNvSpPr>
                        <wps:spPr bwMode="auto">
                          <a:xfrm>
                            <a:off x="558699" y="31930"/>
                            <a:ext cx="1503233" cy="411848"/>
                          </a:xfrm>
                          <a:prstGeom prst="rect">
                            <a:avLst/>
                          </a:prstGeom>
                        </wps:spPr>
                        <wps:txbx>
                          <w:txbxContent>
                            <w:p w14:paraId="216B9205"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الالتزام والاتساق</w:t>
                              </w:r>
                            </w:p>
                          </w:txbxContent>
                        </wps:txbx>
                        <wps:bodyPr rot="0" vert="horz" wrap="square" lIns="0" tIns="45720" rIns="0" bIns="45720" anchor="b" anchorCtr="0" upright="1">
                          <a:noAutofit/>
                        </wps:bodyPr>
                      </wps:wsp>
                      <wps:wsp>
                        <wps:cNvPr id="1016016836" name="TextBox 18"/>
                        <wps:cNvSpPr txBox="1">
                          <a:spLocks noChangeArrowheads="1"/>
                        </wps:cNvSpPr>
                        <wps:spPr bwMode="auto">
                          <a:xfrm>
                            <a:off x="4000401" y="2146163"/>
                            <a:ext cx="1549244" cy="595495"/>
                          </a:xfrm>
                          <a:prstGeom prst="rect">
                            <a:avLst/>
                          </a:prstGeom>
                        </wps:spPr>
                        <wps:txbx>
                          <w:txbxContent>
                            <w:p w14:paraId="0693FDAB"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السلطة (الخبرة)</w:t>
                              </w:r>
                            </w:p>
                          </w:txbxContent>
                        </wps:txbx>
                        <wps:bodyPr rot="0" vert="horz" wrap="square" lIns="0" tIns="45720" rIns="0" bIns="45720" anchor="b" anchorCtr="0" upright="1">
                          <a:noAutofit/>
                        </wps:bodyPr>
                      </wps:wsp>
                      <wps:wsp>
                        <wps:cNvPr id="2069851980" name="TextBox 18"/>
                        <wps:cNvSpPr txBox="1">
                          <a:spLocks noChangeArrowheads="1"/>
                        </wps:cNvSpPr>
                        <wps:spPr bwMode="auto">
                          <a:xfrm>
                            <a:off x="598118" y="2241041"/>
                            <a:ext cx="1280066" cy="500617"/>
                          </a:xfrm>
                          <a:prstGeom prst="rect">
                            <a:avLst/>
                          </a:prstGeom>
                        </wps:spPr>
                        <wps:txbx>
                          <w:txbxContent>
                            <w:p w14:paraId="5867DF3A"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الندرة</w:t>
                              </w:r>
                            </w:p>
                          </w:txbxContent>
                        </wps:txbx>
                        <wps:bodyPr rot="0" vert="horz" wrap="square" lIns="0" tIns="45720" rIns="0" bIns="45720" anchor="b" anchorCtr="0" upright="1">
                          <a:noAutofit/>
                        </wps:bodyPr>
                      </wps:wsp>
                      <wps:wsp>
                        <wps:cNvPr id="1971421584" name="TextBox 18"/>
                        <wps:cNvSpPr txBox="1">
                          <a:spLocks noChangeArrowheads="1"/>
                        </wps:cNvSpPr>
                        <wps:spPr bwMode="auto">
                          <a:xfrm>
                            <a:off x="4455334" y="1172297"/>
                            <a:ext cx="1509534" cy="395451"/>
                          </a:xfrm>
                          <a:prstGeom prst="rect">
                            <a:avLst/>
                          </a:prstGeom>
                        </wps:spPr>
                        <wps:txbx>
                          <w:txbxContent>
                            <w:p w14:paraId="1EAFF552"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الإثبات الاجتماعي</w:t>
                              </w:r>
                            </w:p>
                          </w:txbxContent>
                        </wps:txbx>
                        <wps:bodyPr rot="0" vert="horz" wrap="square" lIns="0" tIns="45720" rIns="0" bIns="45720" anchor="b" anchorCtr="0" upright="1">
                          <a:noAutofit/>
                        </wps:bodyPr>
                      </wps:wsp>
                      <wps:wsp>
                        <wps:cNvPr id="959615582" name="TextBox 18"/>
                        <wps:cNvSpPr txBox="1">
                          <a:spLocks noChangeArrowheads="1"/>
                        </wps:cNvSpPr>
                        <wps:spPr bwMode="auto">
                          <a:xfrm>
                            <a:off x="73303" y="1035014"/>
                            <a:ext cx="1551841" cy="532734"/>
                          </a:xfrm>
                          <a:prstGeom prst="rect">
                            <a:avLst/>
                          </a:prstGeom>
                        </wps:spPr>
                        <wps:txbx>
                          <w:txbxContent>
                            <w:p w14:paraId="73B00926"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التعاطف (الإعجاب)</w:t>
                              </w:r>
                            </w:p>
                          </w:txbxContent>
                        </wps:txbx>
                        <wps:bodyPr rot="0" vert="horz" wrap="square" lIns="0" tIns="45720" rIns="0" bIns="45720" anchor="b" anchorCtr="0" upright="1">
                          <a:noAutofit/>
                        </wps:bodyPr>
                      </wps:wsp>
                    </wpg:wgp>
                  </a:graphicData>
                </a:graphic>
              </wp:inline>
            </w:drawing>
          </mc:Choice>
          <mc:Fallback>
            <w:pict>
              <v:group w14:anchorId="773113DE" id="Group 219" o:spid="_x0000_s2363" style="width:468.85pt;height:216.85pt;mso-position-horizontal-relative:char;mso-position-vertical-relative:line" coordsize="60699,28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">
                <v:shape id="Freeform: Shape 226" o:spid="_x0000_s2364" style="position:absolute;left:32817;top:232;width:8643;height:5508;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" adj="-11796480,,5400" path="m1086587,l887320,95992c534304,287762,232820,562371,8958,893731l,908476r961692,c1217856,908476,1425518,700814,1425518,444650v,-192123,-116810,-356964,-283284,-427376l1086587,xe" fillcolor="#a0c9ca" strokecolor="#99bcda" strokeweight="1pt">
                  <v:stroke joinstyle="miter"/>
                  <v:formulas/>
                  <v:path arrowok="t" o:connecttype="custom" o:connectlocs="658822,0;538002,58202;5431,541889;0,550829;583095,550829;864323,269601;692562,10474;658822,0" o:connectangles="0,0,0,0,0,0,0,0" textboxrect="0,0,1425518,908476"/>
                  <v:textbox>
                    <w:txbxContent>
                      <w:p w14:paraId="504397B2"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v:textbox>
                </v:shape>
                <v:shape id="Freeform: Shape 227" o:spid="_x0000_s2365" style="position:absolute;left:19238;top:232;width:8643;height:5508;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" adj="-11796480,,5400" path="m338931,l283284,17274c116810,87686,,252527,,444650,,700814,207662,908476,463826,908476r961691,l1416559,893731c1192697,562371,891213,287762,538197,95992l338931,xe" fillcolor="#a0c9ca" strokecolor="#99bcda" strokeweight="1pt">
                  <v:stroke joinstyle="miter"/>
                  <v:formulas/>
                  <v:path arrowok="t" o:connecttype="custom" o:connectlocs="205501,0;171761,10474;0,269601;281228,550829;864322,550829;858891,541889;326321,58202;205501,0" o:connectangles="0,0,0,0,0,0,0,0" textboxrect="0,0,1425517,908476"/>
                  <v:textbox>
                    <w:txbxContent>
                      <w:p w14:paraId="6E72FAED"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v:textbox>
                </v:shape>
                <v:shape id="Freeform: Shape 228" o:spid="_x0000_s2366" style="position:absolute;left:16712;top:11285;width:6107;height:5624;flip:x;visibility:visible;mso-wrap-style:square;v-text-anchor:middle" coordsize="1007166,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" adj="-11796480,,5400" path="m962391,l463826,c207662,,,207662,,463826,,719990,207662,927652,463826,927652r498565,l994303,718558v8506,-83754,12863,-168734,12863,-254732c1007166,377828,1002809,292848,994303,209094l962391,xe" fillcolor="#168489" strokecolor="#0058a3" strokeweight="1pt">
                  <v:stroke joinstyle="miter"/>
                  <v:formulas/>
                  <v:path arrowok="t" o:connecttype="custom" o:connectlocs="583519,0;281228,0;0,281228;281228,562456;583519,562456;602868,435678;610667,281228;602868,126778;583519,0" o:connectangles="0,0,0,0,0,0,0,0,0" textboxrect="0,0,1007166,927652"/>
                  <v:textbox>
                    <w:txbxContent>
                      <w:p w14:paraId="4BE44ADD"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v:textbox>
                </v:shape>
                <v:shape id="Freeform: Shape 229" o:spid="_x0000_s2367" style="position:absolute;left:37879;top:11285;width:6107;height:5624;flip:x;visibility:visible;mso-wrap-style:square;v-text-anchor:middle" coordsize="1007167,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" adj="-11796480,,5400" path="m543341,l44775,,12863,209094c4357,292848,,377828,,463826v,85998,4357,170978,12863,254732l44775,927652r498566,c799505,927652,1007167,719990,1007167,463826,1007167,207662,799505,,543341,xe" fillcolor="#168489" strokecolor="#0058a3" strokeweight="1pt">
                  <v:stroke joinstyle="miter"/>
                  <v:formulas/>
                  <v:path arrowok="t" o:connecttype="custom" o:connectlocs="329439,0;27148,0;7799,126778;0,281228;7799,435678;27148,562456;329439,562456;610667,281228;329439,0" o:connectangles="0,0,0,0,0,0,0,0,0" textboxrect="0,0,1007167,927652"/>
                  <v:textbox>
                    <w:txbxContent>
                      <w:p w14:paraId="24666FF2"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v:textbox>
                </v:shape>
                <v:shape id="Freeform: Shape 230" o:spid="_x0000_s2368" style="position:absolute;left:19238;top:22453;width:8643;height:5509;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" adj="-11796480,,5400" path="m1425517,l463826,c207662,,,207662,,463826,,655949,116810,820790,283284,891202r55647,17274l538197,812484c891213,620715,1192697,346105,1416559,14745l1425517,xe" fillcolor="#a0c9ca" strokecolor="#99bcda" strokeweight="1pt">
                  <v:stroke joinstyle="miter"/>
                  <v:formulas/>
                  <v:path arrowok="t" o:connecttype="custom" o:connectlocs="864322,0;281228,0;0,281228;171761,540355;205501,550829;326321,492627;858891,8940;864322,0" o:connectangles="0,0,0,0,0,0,0,0" textboxrect="0,0,1425517,908476"/>
                  <v:textbox>
                    <w:txbxContent>
                      <w:p w14:paraId="48F4ED36" w14:textId="77777777" w:rsidR="009151AC" w:rsidRDefault="009151AC" w:rsidP="009151AC">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v:textbox>
                </v:shape>
                <v:shape id="Freeform: Shape 231" o:spid="_x0000_s2369" style="position:absolute;left:32817;top:22453;width:8643;height:5509;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" adj="-11796480,,5400" path="m961692,l,,8958,14745c232820,346105,534304,620715,887320,812484r199267,95992l1142234,891202v166474,-70412,283284,-235253,283284,-427376c1425518,207662,1217856,,961692,xe" fillcolor="#a0c9ca" strokecolor="#99bcda" strokeweight="1pt">
                  <v:stroke joinstyle="miter"/>
                  <v:formulas/>
                  <v:path arrowok="t" o:connecttype="custom" o:connectlocs="583095,0;0,0;5431,8940;538002,492627;658822,550829;692562,540355;864323,281228;583095,0" o:connectangles="0,0,0,0,0,0,0,0" textboxrect="0,0,1425518,908476"/>
                  <v:textbox>
                    <w:txbxContent>
                      <w:p w14:paraId="7C4E1618" w14:textId="77777777" w:rsidR="009151AC" w:rsidRDefault="009151AC" w:rsidP="009151AC">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v:textbox>
                </v:shape>
                <v:shape id="Freeform: Shape 232" o:spid="_x0000_s2370" style="position:absolute;left:5062;top:116;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233" o:spid="_x0000_s2371" style="position:absolute;left:34872;top:116;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234" o:spid="_x0000_s2372" style="position:absolute;top:11285;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235" o:spid="_x0000_s2373" style="position:absolute;left:43714;top:11285;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236" o:spid="_x0000_s2374" style="position:absolute;left:5062;top:22453;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237" o:spid="_x0000_s2375" style="position:absolute;left:34872;top:22453;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2376" type="#_x0000_t202" style="position:absolute;left:38736;width:16984;height:62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" filled="f" stroked="f">
                  <v:textbox inset="0,,0">
                    <w:txbxContent>
                      <w:p w14:paraId="0FFE715D"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المعاملة بالمثل (التبادلية)</w:t>
                        </w:r>
                      </w:p>
                    </w:txbxContent>
                  </v:textbox>
                </v:shape>
                <v:shape id="TextBox 18" o:spid="_x0000_s2377" type="#_x0000_t202" style="position:absolute;left:5586;top:319;width:15033;height:41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" filled="f" stroked="f">
                  <v:textbox inset="0,,0">
                    <w:txbxContent>
                      <w:p w14:paraId="216B9205"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الالتزام والاتساق</w:t>
                        </w:r>
                      </w:p>
                    </w:txbxContent>
                  </v:textbox>
                </v:shape>
                <v:shape id="TextBox 18" o:spid="_x0000_s2378" type="#_x0000_t202" style="position:absolute;left:40004;top:21461;width:15492;height:5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" filled="f" stroked="f">
                  <v:textbox inset="0,,0">
                    <w:txbxContent>
                      <w:p w14:paraId="0693FDAB"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السلطة (الخبرة)</w:t>
                        </w:r>
                      </w:p>
                    </w:txbxContent>
                  </v:textbox>
                </v:shape>
                <v:shape id="TextBox 18" o:spid="_x0000_s2379" type="#_x0000_t202" style="position:absolute;left:5981;top:22410;width:12800;height:50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" filled="f" stroked="f">
                  <v:textbox inset="0,,0">
                    <w:txbxContent>
                      <w:p w14:paraId="5867DF3A"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الندرة</w:t>
                        </w:r>
                      </w:p>
                    </w:txbxContent>
                  </v:textbox>
                </v:shape>
                <v:shape id="TextBox 18" o:spid="_x0000_s2380" type="#_x0000_t202" style="position:absolute;left:44553;top:11722;width:15095;height:3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" filled="f" stroked="f">
                  <v:textbox inset="0,,0">
                    <w:txbxContent>
                      <w:p w14:paraId="1EAFF552"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الإثبات الاجتماعي</w:t>
                        </w:r>
                      </w:p>
                    </w:txbxContent>
                  </v:textbox>
                </v:shape>
                <v:shape id="TextBox 18" o:spid="_x0000_s2381" type="#_x0000_t202" style="position:absolute;left:733;top:10350;width:15518;height:5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" filled="f" stroked="f">
                  <v:textbox inset="0,,0">
                    <w:txbxContent>
                      <w:p w14:paraId="73B00926" w14:textId="77777777" w:rsidR="009151AC" w:rsidRDefault="009151AC" w:rsidP="009151A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مبدأ التعاطف (الإعجاب)</w:t>
                        </w:r>
                      </w:p>
                    </w:txbxContent>
                  </v:textbox>
                </v:shape>
                <w10:anchorlock/>
              </v:group>
            </w:pict>
          </mc:Fallback>
        </mc:AlternateContent>
      </w:r>
    </w:p>
    <w:p w14:paraId="586033B5" w14:textId="4C6E422C" w:rsidR="00010F2D"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CED74F7" wp14:editId="76E416C9">
                <wp:extent cx="5731510" cy="891540"/>
                <wp:effectExtent l="0" t="0" r="2540" b="22860"/>
                <wp:docPr id="4729159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85007951" name="مجموعة 47"/>
                        <wpg:cNvGrpSpPr/>
                        <wpg:grpSpPr>
                          <a:xfrm>
                            <a:off x="0" y="0"/>
                            <a:ext cx="5731510" cy="895351"/>
                            <a:chOff x="0" y="0"/>
                            <a:chExt cx="5878196" cy="918845"/>
                          </a:xfrm>
                        </wpg:grpSpPr>
                        <wpg:grpSp>
                          <wpg:cNvPr id="1698151339" name="مجموعة 48"/>
                          <wpg:cNvGrpSpPr/>
                          <wpg:grpSpPr>
                            <a:xfrm>
                              <a:off x="0" y="0"/>
                              <a:ext cx="5878196" cy="918845"/>
                              <a:chOff x="0" y="0"/>
                              <a:chExt cx="6240348" cy="919070"/>
                            </a:xfrm>
                          </wpg:grpSpPr>
                          <wpg:grpSp>
                            <wpg:cNvPr id="203017305" name="مجموعة 49"/>
                            <wpg:cNvGrpSpPr/>
                            <wpg:grpSpPr>
                              <a:xfrm>
                                <a:off x="0" y="169208"/>
                                <a:ext cx="5433072" cy="580613"/>
                                <a:chOff x="0" y="169208"/>
                                <a:chExt cx="5433072" cy="580613"/>
                              </a:xfrm>
                            </wpg:grpSpPr>
                            <wps:wsp>
                              <wps:cNvPr id="886958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09465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08528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5242310" name="مربع نص 41"/>
                          <wps:cNvSpPr txBox="1"/>
                          <wps:spPr>
                            <a:xfrm>
                              <a:off x="204466" y="257055"/>
                              <a:ext cx="4615440" cy="389397"/>
                            </a:xfrm>
                            <a:prstGeom prst="rect">
                              <a:avLst/>
                            </a:prstGeom>
                            <a:noFill/>
                          </wps:spPr>
                          <wps:txbx>
                            <w:txbxContent>
                              <w:p w14:paraId="2338D1DC" w14:textId="31E7FCFC"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المعاملة بالمثل (التبادلية)</w:t>
                                </w:r>
                              </w:p>
                            </w:txbxContent>
                          </wps:txbx>
                          <wps:bodyPr wrap="square" rtlCol="1">
                            <a:spAutoFit/>
                          </wps:bodyPr>
                        </wps:wsp>
                      </wpg:grpSp>
                      <pic:pic xmlns:pic="http://schemas.openxmlformats.org/drawingml/2006/picture">
                        <pic:nvPicPr>
                          <pic:cNvPr id="580181255"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ED74F7" id="_x0000_s23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a3fKmAcAAPg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2t3yp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3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">
                  <v:group id="مجموعة 48" o:spid="_x0000_s23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">
                    <v:group id="مجموعة 49" o:spid="_x0000_s23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">
                      <v:shape id="شكل حر 50" o:spid="_x0000_s23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" fillcolor="#a5a5a5 [2092]" stroked="f" strokeweight="1pt">
                        <v:stroke joinstyle="miter"/>
                      </v:roundrect>
                    </v:group>
                    <v:oval id="شكل بيضاوي 52" o:spid="_x0000_s23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" filled="f" strokecolor="#168489" strokeweight="1pt">
                      <v:stroke joinstyle="miter"/>
                    </v:oval>
                  </v:group>
                  <v:shape id="مربع نص 41" o:spid="_x0000_s238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" filled="f" stroked="f">
                    <v:textbox style="mso-fit-shape-to-text:t">
                      <w:txbxContent>
                        <w:p w14:paraId="2338D1DC" w14:textId="31E7FCFC"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المعاملة بالمثل (التبادلية)</w:t>
                          </w:r>
                        </w:p>
                      </w:txbxContent>
                    </v:textbox>
                  </v:shape>
                </v:group>
                <v:shape id="صورة 54" o:spid="_x0000_s23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">
                  <v:imagedata r:id="rId99" o:title=""/>
                </v:shape>
                <w10:anchorlock/>
              </v:group>
            </w:pict>
          </mc:Fallback>
        </mc:AlternateContent>
      </w:r>
      <w:r w:rsidR="00010F2D" w:rsidRPr="00010F2D">
        <w:rPr>
          <w:rFonts w:ascii="Sakkal Majalla" w:hAnsi="Sakkal Majalla" w:hint="eastAsia"/>
          <w:sz w:val="34"/>
          <w:rtl/>
        </w:rPr>
        <w:t>الناس</w:t>
      </w:r>
      <w:r w:rsidR="00010F2D" w:rsidRPr="00010F2D">
        <w:rPr>
          <w:rFonts w:ascii="Sakkal Majalla" w:hAnsi="Sakkal Majalla"/>
          <w:sz w:val="34"/>
          <w:rtl/>
        </w:rPr>
        <w:t xml:space="preserve"> يميلون لرد الجميل ومقابلة الإحسان بالإحسان.</w:t>
      </w:r>
    </w:p>
    <w:p w14:paraId="7DAC8F4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lastRenderedPageBreak/>
        <w:t>- تقديم القيمة أولاً: تزويد المتدربين بمعلومات قيمة وأدوات عملية قبل طلب المشاركة.</w:t>
      </w:r>
    </w:p>
    <w:p w14:paraId="60018B0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الاستماع قبل الحديث: إظهار الاهتمام الحقيقي بآراء المتدربين قبل طرح وجهة نظرك.</w:t>
      </w:r>
    </w:p>
    <w:p w14:paraId="363E9B14"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تقديم النموذج: كن أول من يطبق ما تدعو إليه.</w:t>
      </w:r>
    </w:p>
    <w:p w14:paraId="0F775C6B" w14:textId="3592071A" w:rsidR="009151AC"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E2749E9" wp14:editId="299C065D">
                <wp:extent cx="5731510" cy="891540"/>
                <wp:effectExtent l="0" t="0" r="2540" b="22860"/>
                <wp:docPr id="17020202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7527680" name="مجموعة 47"/>
                        <wpg:cNvGrpSpPr/>
                        <wpg:grpSpPr>
                          <a:xfrm>
                            <a:off x="0" y="0"/>
                            <a:ext cx="5731510" cy="895351"/>
                            <a:chOff x="0" y="0"/>
                            <a:chExt cx="5878196" cy="918845"/>
                          </a:xfrm>
                        </wpg:grpSpPr>
                        <wpg:grpSp>
                          <wpg:cNvPr id="1192321989" name="مجموعة 48"/>
                          <wpg:cNvGrpSpPr/>
                          <wpg:grpSpPr>
                            <a:xfrm>
                              <a:off x="0" y="0"/>
                              <a:ext cx="5878196" cy="918845"/>
                              <a:chOff x="0" y="0"/>
                              <a:chExt cx="6240348" cy="919070"/>
                            </a:xfrm>
                          </wpg:grpSpPr>
                          <wpg:grpSp>
                            <wpg:cNvPr id="2137863731" name="مجموعة 49"/>
                            <wpg:cNvGrpSpPr/>
                            <wpg:grpSpPr>
                              <a:xfrm>
                                <a:off x="0" y="169208"/>
                                <a:ext cx="5433072" cy="580613"/>
                                <a:chOff x="0" y="169208"/>
                                <a:chExt cx="5433072" cy="580613"/>
                              </a:xfrm>
                            </wpg:grpSpPr>
                            <wps:wsp>
                              <wps:cNvPr id="6416829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38729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09153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72516" name="مربع نص 41"/>
                          <wps:cNvSpPr txBox="1"/>
                          <wps:spPr>
                            <a:xfrm>
                              <a:off x="204466" y="257055"/>
                              <a:ext cx="4615440" cy="389397"/>
                            </a:xfrm>
                            <a:prstGeom prst="rect">
                              <a:avLst/>
                            </a:prstGeom>
                            <a:noFill/>
                          </wps:spPr>
                          <wps:txbx>
                            <w:txbxContent>
                              <w:p w14:paraId="71213ED3" w14:textId="588ECB4C"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الالتزام والاتساق</w:t>
                                </w:r>
                              </w:p>
                            </w:txbxContent>
                          </wps:txbx>
                          <wps:bodyPr wrap="square" rtlCol="1">
                            <a:spAutoFit/>
                          </wps:bodyPr>
                        </wps:wsp>
                      </wpg:grpSp>
                      <pic:pic xmlns:pic="http://schemas.openxmlformats.org/drawingml/2006/picture">
                        <pic:nvPicPr>
                          <pic:cNvPr id="864009588"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2749E9" id="_x0000_s23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9mjlgcAAPc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E72aOWBwAA9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3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">
                  <v:group id="مجموعة 48" o:spid="_x0000_s23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">
                    <v:group id="مجموعة 49" o:spid="_x0000_s23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">
                      <v:shape id="شكل حر 50" o:spid="_x0000_s23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" fillcolor="#a5a5a5 [2092]" stroked="f" strokeweight="1pt">
                        <v:stroke joinstyle="miter"/>
                      </v:roundrect>
                    </v:group>
                    <v:oval id="شكل بيضاوي 52" o:spid="_x0000_s23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" filled="f" strokecolor="#168489" strokeweight="1pt">
                      <v:stroke joinstyle="miter"/>
                    </v:oval>
                  </v:group>
                  <v:shape id="مربع نص 41" o:spid="_x0000_s239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" filled="f" stroked="f">
                    <v:textbox style="mso-fit-shape-to-text:t">
                      <w:txbxContent>
                        <w:p w14:paraId="71213ED3" w14:textId="588ECB4C"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الالتزام والاتساق</w:t>
                          </w:r>
                        </w:p>
                      </w:txbxContent>
                    </v:textbox>
                  </v:shape>
                </v:group>
                <v:shape id="صورة 54" o:spid="_x0000_s23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">
                  <v:imagedata r:id="rId99" o:title=""/>
                </v:shape>
                <w10:anchorlock/>
              </v:group>
            </w:pict>
          </mc:Fallback>
        </mc:AlternateContent>
      </w:r>
    </w:p>
    <w:p w14:paraId="4B86E30B" w14:textId="2602C4CF" w:rsidR="00010F2D" w:rsidRPr="00010F2D" w:rsidRDefault="00010F2D" w:rsidP="009151AC">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يميلون للتصرف بطريقة متسقة مع تصريحاتهم والتزاماتهم السابقة.</w:t>
      </w:r>
    </w:p>
    <w:p w14:paraId="10C1096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الحصول على التزامات صغيرة: "هل توافقون على أهمية هذه المهارة؟"</w:t>
      </w:r>
    </w:p>
    <w:p w14:paraId="5893215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توثيق الالتزامات: "دعونا نكتب الخطوات التي اتفقنا عليها."</w:t>
      </w:r>
    </w:p>
    <w:p w14:paraId="1F72EDC9"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التذكير بال</w:t>
      </w:r>
      <w:r w:rsidRPr="00010F2D">
        <w:rPr>
          <w:rFonts w:ascii="Sakkal Majalla" w:hAnsi="Sakkal Majalla" w:hint="cs"/>
          <w:sz w:val="34"/>
          <w:rtl/>
        </w:rPr>
        <w:t>ال</w:t>
      </w:r>
      <w:r w:rsidRPr="00010F2D">
        <w:rPr>
          <w:rFonts w:ascii="Sakkal Majalla" w:hAnsi="Sakkal Majalla"/>
          <w:sz w:val="34"/>
          <w:rtl/>
        </w:rPr>
        <w:t>تزامات السابقة: "كما اتفقنا في بداية الدورة..."</w:t>
      </w:r>
    </w:p>
    <w:p w14:paraId="0E567FDC" w14:textId="0DB9E7BD" w:rsidR="009151AC"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FFBF615" wp14:editId="35E27D8B">
                <wp:extent cx="5731510" cy="891540"/>
                <wp:effectExtent l="0" t="0" r="2540" b="22860"/>
                <wp:docPr id="1686931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47956528" name="مجموعة 47"/>
                        <wpg:cNvGrpSpPr/>
                        <wpg:grpSpPr>
                          <a:xfrm>
                            <a:off x="0" y="0"/>
                            <a:ext cx="5731510" cy="895351"/>
                            <a:chOff x="0" y="0"/>
                            <a:chExt cx="5878196" cy="918845"/>
                          </a:xfrm>
                        </wpg:grpSpPr>
                        <wpg:grpSp>
                          <wpg:cNvPr id="1300620580" name="مجموعة 48"/>
                          <wpg:cNvGrpSpPr/>
                          <wpg:grpSpPr>
                            <a:xfrm>
                              <a:off x="0" y="0"/>
                              <a:ext cx="5878196" cy="918845"/>
                              <a:chOff x="0" y="0"/>
                              <a:chExt cx="6240348" cy="919070"/>
                            </a:xfrm>
                          </wpg:grpSpPr>
                          <wpg:grpSp>
                            <wpg:cNvPr id="647850979" name="مجموعة 49"/>
                            <wpg:cNvGrpSpPr/>
                            <wpg:grpSpPr>
                              <a:xfrm>
                                <a:off x="0" y="169208"/>
                                <a:ext cx="5433072" cy="580613"/>
                                <a:chOff x="0" y="169208"/>
                                <a:chExt cx="5433072" cy="580613"/>
                              </a:xfrm>
                            </wpg:grpSpPr>
                            <wps:wsp>
                              <wps:cNvPr id="9820128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41081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13324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1982836" name="مربع نص 41"/>
                          <wps:cNvSpPr txBox="1"/>
                          <wps:spPr>
                            <a:xfrm>
                              <a:off x="204466" y="257055"/>
                              <a:ext cx="4615440" cy="389397"/>
                            </a:xfrm>
                            <a:prstGeom prst="rect">
                              <a:avLst/>
                            </a:prstGeom>
                            <a:noFill/>
                          </wps:spPr>
                          <wps:txbx>
                            <w:txbxContent>
                              <w:p w14:paraId="2773E10E" w14:textId="05C3B566"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الإثبات الاجتماعي</w:t>
                                </w:r>
                              </w:p>
                            </w:txbxContent>
                          </wps:txbx>
                          <wps:bodyPr wrap="square" rtlCol="1">
                            <a:spAutoFit/>
                          </wps:bodyPr>
                        </wps:wsp>
                      </wpg:grpSp>
                      <pic:pic xmlns:pic="http://schemas.openxmlformats.org/drawingml/2006/picture">
                        <pic:nvPicPr>
                          <pic:cNvPr id="1278827625"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FBF615" id="_x0000_s24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8GG1jlAcAAPk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24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">
                  <v:group id="مجموعة 48" o:spid="_x0000_s24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">
                    <v:group id="مجموعة 49" o:spid="_x0000_s24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">
                      <v:shape id="شكل حر 50" o:spid="_x0000_s24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" fillcolor="#a5a5a5 [2092]" stroked="f" strokeweight="1pt">
                        <v:stroke joinstyle="miter"/>
                      </v:roundrect>
                    </v:group>
                    <v:oval id="شكل بيضاوي 52" o:spid="_x0000_s24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" filled="f" strokecolor="#168489" strokeweight="1pt">
                      <v:stroke joinstyle="miter"/>
                    </v:oval>
                  </v:group>
                  <v:shape id="مربع نص 41" o:spid="_x0000_s240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" filled="f" stroked="f">
                    <v:textbox style="mso-fit-shape-to-text:t">
                      <w:txbxContent>
                        <w:p w14:paraId="2773E10E" w14:textId="05C3B566"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الإثبات الاجتماعي</w:t>
                          </w:r>
                        </w:p>
                      </w:txbxContent>
                    </v:textbox>
                  </v:shape>
                </v:group>
                <v:shape id="صورة 54" o:spid="_x0000_s24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">
                  <v:imagedata r:id="rId99" o:title=""/>
                </v:shape>
                <w10:anchorlock/>
              </v:group>
            </w:pict>
          </mc:Fallback>
        </mc:AlternateContent>
      </w:r>
    </w:p>
    <w:p w14:paraId="32BE90E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يتأثرون بما يفعله الآخرون، خاصة الأشخاص المشابهين لهم.</w:t>
      </w:r>
    </w:p>
    <w:p w14:paraId="53CA71E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مشاركة قصص النجاح: عرض تجارب متدربين سابقين حققوا نتائج إيجابية.</w:t>
      </w:r>
    </w:p>
    <w:p w14:paraId="1881297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توظيف ديناميكيات المجموعة: تشجيع المتدربين المؤثرين على المشاركة الإيجابية.</w:t>
      </w:r>
    </w:p>
    <w:p w14:paraId="2E1FFBE4"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إبراز الإجماع: "معظم المتدربين وجدوا أن هذه الطريقة فعالة جداً."</w:t>
      </w:r>
    </w:p>
    <w:p w14:paraId="3CF6BF0C" w14:textId="7EAF87BC" w:rsidR="009151AC"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EF72392" wp14:editId="33B8956A">
                <wp:extent cx="5731510" cy="891540"/>
                <wp:effectExtent l="0" t="0" r="2540" b="22860"/>
                <wp:docPr id="275493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71907693" name="مجموعة 47"/>
                        <wpg:cNvGrpSpPr/>
                        <wpg:grpSpPr>
                          <a:xfrm>
                            <a:off x="0" y="0"/>
                            <a:ext cx="5731510" cy="895351"/>
                            <a:chOff x="0" y="0"/>
                            <a:chExt cx="5878196" cy="918845"/>
                          </a:xfrm>
                        </wpg:grpSpPr>
                        <wpg:grpSp>
                          <wpg:cNvPr id="21354491" name="مجموعة 48"/>
                          <wpg:cNvGrpSpPr/>
                          <wpg:grpSpPr>
                            <a:xfrm>
                              <a:off x="0" y="0"/>
                              <a:ext cx="5878196" cy="918845"/>
                              <a:chOff x="0" y="0"/>
                              <a:chExt cx="6240348" cy="919070"/>
                            </a:xfrm>
                          </wpg:grpSpPr>
                          <wpg:grpSp>
                            <wpg:cNvPr id="1377432443" name="مجموعة 49"/>
                            <wpg:cNvGrpSpPr/>
                            <wpg:grpSpPr>
                              <a:xfrm>
                                <a:off x="0" y="169208"/>
                                <a:ext cx="5433072" cy="580613"/>
                                <a:chOff x="0" y="169208"/>
                                <a:chExt cx="5433072" cy="580613"/>
                              </a:xfrm>
                            </wpg:grpSpPr>
                            <wps:wsp>
                              <wps:cNvPr id="8060994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996111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89572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0978528" name="مربع نص 41"/>
                          <wps:cNvSpPr txBox="1"/>
                          <wps:spPr>
                            <a:xfrm>
                              <a:off x="204466" y="257055"/>
                              <a:ext cx="4615440" cy="389397"/>
                            </a:xfrm>
                            <a:prstGeom prst="rect">
                              <a:avLst/>
                            </a:prstGeom>
                            <a:noFill/>
                          </wps:spPr>
                          <wps:txbx>
                            <w:txbxContent>
                              <w:p w14:paraId="610BF830" w14:textId="6E97B066"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التعاطف (الإعجاب)</w:t>
                                </w:r>
                              </w:p>
                            </w:txbxContent>
                          </wps:txbx>
                          <wps:bodyPr wrap="square" rtlCol="1">
                            <a:spAutoFit/>
                          </wps:bodyPr>
                        </wps:wsp>
                      </wpg:grpSp>
                      <pic:pic xmlns:pic="http://schemas.openxmlformats.org/drawingml/2006/picture">
                        <pic:nvPicPr>
                          <pic:cNvPr id="479614360"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F72392" id="_x0000_s24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QLPunwcAAPc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hAs+6fBwAA9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4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">
                  <v:group id="مجموعة 48" o:spid="_x0000_s24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">
                    <v:group id="مجموعة 49" o:spid="_x0000_s24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">
                      <v:shape id="شكل حر 50" o:spid="_x0000_s24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" fillcolor="#a5a5a5 [2092]" stroked="f" strokeweight="1pt">
                        <v:stroke joinstyle="miter"/>
                      </v:roundrect>
                    </v:group>
                    <v:oval id="شكل بيضاوي 52" o:spid="_x0000_s24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" filled="f" strokecolor="#168489" strokeweight="1pt">
                      <v:stroke joinstyle="miter"/>
                    </v:oval>
                  </v:group>
                  <v:shape id="مربع نص 41" o:spid="_x0000_s241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" filled="f" stroked="f">
                    <v:textbox style="mso-fit-shape-to-text:t">
                      <w:txbxContent>
                        <w:p w14:paraId="610BF830" w14:textId="6E97B066"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التعاطف (الإعجاب)</w:t>
                          </w:r>
                        </w:p>
                      </w:txbxContent>
                    </v:textbox>
                  </v:shape>
                </v:group>
                <v:shape id="صورة 54" o:spid="_x0000_s24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">
                  <v:imagedata r:id="rId99" o:title=""/>
                </v:shape>
                <w10:anchorlock/>
              </v:group>
            </w:pict>
          </mc:Fallback>
        </mc:AlternateContent>
      </w:r>
    </w:p>
    <w:p w14:paraId="0D860113"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يميلون للموافقة على طلبات الأشخاص الذين يحبونهم أو يعجبون بهم.</w:t>
      </w:r>
    </w:p>
    <w:p w14:paraId="68E3E42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بناء علاقات حقيقية: إظهار الاهتمام الصادق بالمتدربين كأشخاص.</w:t>
      </w:r>
    </w:p>
    <w:p w14:paraId="09B3C8F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إيجاد أرضية مشتركة: البحث عن اهتمامات وخبرات مشتركة.</w:t>
      </w:r>
    </w:p>
    <w:p w14:paraId="513172B0"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الثناء الصادق: تقدير الجهود والإنجازات الحقيقية.</w:t>
      </w:r>
    </w:p>
    <w:p w14:paraId="3E54F954" w14:textId="58374663" w:rsidR="009151AC" w:rsidRPr="00010F2D" w:rsidRDefault="009151AC" w:rsidP="005639EC">
      <w:pPr>
        <w:keepNext/>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5B94194F" wp14:editId="4AA89F8A">
                <wp:extent cx="5731510" cy="891540"/>
                <wp:effectExtent l="0" t="0" r="2540" b="22860"/>
                <wp:docPr id="7330358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89336013" name="مجموعة 47"/>
                        <wpg:cNvGrpSpPr/>
                        <wpg:grpSpPr>
                          <a:xfrm>
                            <a:off x="0" y="0"/>
                            <a:ext cx="5731510" cy="895351"/>
                            <a:chOff x="0" y="0"/>
                            <a:chExt cx="5878196" cy="918845"/>
                          </a:xfrm>
                        </wpg:grpSpPr>
                        <wpg:grpSp>
                          <wpg:cNvPr id="1782613766" name="مجموعة 48"/>
                          <wpg:cNvGrpSpPr/>
                          <wpg:grpSpPr>
                            <a:xfrm>
                              <a:off x="0" y="0"/>
                              <a:ext cx="5878196" cy="918845"/>
                              <a:chOff x="0" y="0"/>
                              <a:chExt cx="6240348" cy="919070"/>
                            </a:xfrm>
                          </wpg:grpSpPr>
                          <wpg:grpSp>
                            <wpg:cNvPr id="2096646270" name="مجموعة 49"/>
                            <wpg:cNvGrpSpPr/>
                            <wpg:grpSpPr>
                              <a:xfrm>
                                <a:off x="0" y="169208"/>
                                <a:ext cx="5433072" cy="580613"/>
                                <a:chOff x="0" y="169208"/>
                                <a:chExt cx="5433072" cy="580613"/>
                              </a:xfrm>
                            </wpg:grpSpPr>
                            <wps:wsp>
                              <wps:cNvPr id="5841817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187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79690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8457421" name="مربع نص 41"/>
                          <wps:cNvSpPr txBox="1"/>
                          <wps:spPr>
                            <a:xfrm>
                              <a:off x="204466" y="257055"/>
                              <a:ext cx="4615440" cy="389397"/>
                            </a:xfrm>
                            <a:prstGeom prst="rect">
                              <a:avLst/>
                            </a:prstGeom>
                            <a:noFill/>
                          </wps:spPr>
                          <wps:txbx>
                            <w:txbxContent>
                              <w:p w14:paraId="5CEDF1CB" w14:textId="6E58F7D4"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السلطة (الخبرة)</w:t>
                                </w:r>
                              </w:p>
                            </w:txbxContent>
                          </wps:txbx>
                          <wps:bodyPr wrap="square" rtlCol="1">
                            <a:spAutoFit/>
                          </wps:bodyPr>
                        </wps:wsp>
                      </wpg:grpSp>
                      <pic:pic xmlns:pic="http://schemas.openxmlformats.org/drawingml/2006/picture">
                        <pic:nvPicPr>
                          <pic:cNvPr id="1674276564"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94194F" id="_x0000_s24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uBzoQcAAPs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4mbgc6EHAAD7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4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">
                  <v:group id="مجموعة 48" o:spid="_x0000_s24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">
                    <v:group id="مجموعة 49" o:spid="_x0000_s24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">
                      <v:shape id="شكل حر 50" o:spid="_x0000_s24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" fillcolor="#a5a5a5 [2092]" stroked="f" strokeweight="1pt">
                        <v:stroke joinstyle="miter"/>
                      </v:roundrect>
                    </v:group>
                    <v:oval id="شكل بيضاوي 52" o:spid="_x0000_s24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" filled="f" strokecolor="#168489" strokeweight="1pt">
                      <v:stroke joinstyle="miter"/>
                    </v:oval>
                  </v:group>
                  <v:shape id="مربع نص 41" o:spid="_x0000_s242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" filled="f" stroked="f">
                    <v:textbox style="mso-fit-shape-to-text:t">
                      <w:txbxContent>
                        <w:p w14:paraId="5CEDF1CB" w14:textId="6E58F7D4"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السلطة (الخبرة)</w:t>
                          </w:r>
                        </w:p>
                      </w:txbxContent>
                    </v:textbox>
                  </v:shape>
                </v:group>
                <v:shape id="صورة 54" o:spid="_x0000_s24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">
                  <v:imagedata r:id="rId99" o:title=""/>
                </v:shape>
                <w10:anchorlock/>
              </v:group>
            </w:pict>
          </mc:Fallback>
        </mc:AlternateContent>
      </w:r>
    </w:p>
    <w:p w14:paraId="19F0FA1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يميلون للثقة والانصياع للخبراء وأصحاب السلطة.</w:t>
      </w:r>
    </w:p>
    <w:p w14:paraId="4CB5F46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إظهار الخبرة بتواضع: مشاركة الخبرات والشهادات المهنية ذات الصلة.</w:t>
      </w:r>
    </w:p>
    <w:p w14:paraId="7B6EF7C6"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الاستشهاد بمصادر موثوقة: الاستناد إلى دراسات وأبحاث علمية.</w:t>
      </w:r>
    </w:p>
    <w:p w14:paraId="6B2462A2"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الاعتراف بحدود المعرفة: الصدق بشأن ما لا تعرفه يعزز مصداقيتك فيما تعرفه.</w:t>
      </w:r>
    </w:p>
    <w:p w14:paraId="2FFDC3EE" w14:textId="0F5A2DDE" w:rsidR="009151AC" w:rsidRPr="00010F2D" w:rsidRDefault="009151AC"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19E4D3B" wp14:editId="4C940765">
                <wp:extent cx="5731510" cy="891540"/>
                <wp:effectExtent l="0" t="0" r="2540" b="22860"/>
                <wp:docPr id="17618785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0667209" name="مجموعة 47"/>
                        <wpg:cNvGrpSpPr/>
                        <wpg:grpSpPr>
                          <a:xfrm>
                            <a:off x="0" y="0"/>
                            <a:ext cx="5731510" cy="895351"/>
                            <a:chOff x="0" y="0"/>
                            <a:chExt cx="5878196" cy="918845"/>
                          </a:xfrm>
                        </wpg:grpSpPr>
                        <wpg:grpSp>
                          <wpg:cNvPr id="1559329656" name="مجموعة 48"/>
                          <wpg:cNvGrpSpPr/>
                          <wpg:grpSpPr>
                            <a:xfrm>
                              <a:off x="0" y="0"/>
                              <a:ext cx="5878196" cy="918845"/>
                              <a:chOff x="0" y="0"/>
                              <a:chExt cx="6240348" cy="919070"/>
                            </a:xfrm>
                          </wpg:grpSpPr>
                          <wpg:grpSp>
                            <wpg:cNvPr id="680372546" name="مجموعة 49"/>
                            <wpg:cNvGrpSpPr/>
                            <wpg:grpSpPr>
                              <a:xfrm>
                                <a:off x="0" y="169208"/>
                                <a:ext cx="5433072" cy="580613"/>
                                <a:chOff x="0" y="169208"/>
                                <a:chExt cx="5433072" cy="580613"/>
                              </a:xfrm>
                            </wpg:grpSpPr>
                            <wps:wsp>
                              <wps:cNvPr id="5577851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46701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12812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1937868" name="مربع نص 41"/>
                          <wps:cNvSpPr txBox="1"/>
                          <wps:spPr>
                            <a:xfrm>
                              <a:off x="204466" y="257055"/>
                              <a:ext cx="4615440" cy="389397"/>
                            </a:xfrm>
                            <a:prstGeom prst="rect">
                              <a:avLst/>
                            </a:prstGeom>
                            <a:noFill/>
                          </wps:spPr>
                          <wps:txbx>
                            <w:txbxContent>
                              <w:p w14:paraId="35523E27" w14:textId="4BCE115F"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الندرة</w:t>
                                </w:r>
                              </w:p>
                            </w:txbxContent>
                          </wps:txbx>
                          <wps:bodyPr wrap="square" rtlCol="1">
                            <a:spAutoFit/>
                          </wps:bodyPr>
                        </wps:wsp>
                      </wpg:grpSp>
                      <pic:pic xmlns:pic="http://schemas.openxmlformats.org/drawingml/2006/picture">
                        <pic:nvPicPr>
                          <pic:cNvPr id="27983559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9E4D3B" id="_x0000_s24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bHSFMlwcAAPk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4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">
                  <v:group id="مجموعة 48" o:spid="_x0000_s24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">
                    <v:group id="مجموعة 49" o:spid="_x0000_s24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">
                      <v:shape id="شكل حر 50" o:spid="_x0000_s24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" fillcolor="#a5a5a5 [2092]" stroked="f" strokeweight="1pt">
                        <v:stroke joinstyle="miter"/>
                      </v:roundrect>
                    </v:group>
                    <v:oval id="شكل بيضاوي 52" o:spid="_x0000_s24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" filled="f" strokecolor="#168489" strokeweight="1pt">
                      <v:stroke joinstyle="miter"/>
                    </v:oval>
                  </v:group>
                  <v:shape id="مربع نص 41" o:spid="_x0000_s243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" filled="f" stroked="f">
                    <v:textbox style="mso-fit-shape-to-text:t">
                      <w:txbxContent>
                        <w:p w14:paraId="35523E27" w14:textId="4BCE115F" w:rsidR="009151AC" w:rsidRDefault="009151AC" w:rsidP="009151AC">
                          <w:pPr>
                            <w:rPr>
                              <w:rFonts w:eastAsia="Calibri" w:hAnsi="Adobe Arabic" w:cs="Adobe Arabic"/>
                              <w:b/>
                              <w:bCs/>
                              <w:color w:val="FFFFFF"/>
                              <w:kern w:val="24"/>
                              <w:sz w:val="36"/>
                              <w:szCs w:val="36"/>
                              <w:lang w:bidi="ar-EG"/>
                            </w:rPr>
                          </w:pPr>
                          <w:r w:rsidRPr="009151AC">
                            <w:rPr>
                              <w:rFonts w:eastAsia="Calibri" w:hAnsi="Adobe Arabic" w:cs="Adobe Arabic"/>
                              <w:b/>
                              <w:bCs/>
                              <w:color w:val="FFFFFF"/>
                              <w:kern w:val="24"/>
                              <w:sz w:val="36"/>
                              <w:szCs w:val="36"/>
                              <w:rtl/>
                              <w:lang w:bidi="ar-EG"/>
                            </w:rPr>
                            <w:t>مبدأ الندرة</w:t>
                          </w:r>
                        </w:p>
                      </w:txbxContent>
                    </v:textbox>
                  </v:shape>
                </v:group>
                <v:shape id="صورة 54" o:spid="_x0000_s24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">
                  <v:imagedata r:id="rId99" o:title=""/>
                </v:shape>
                <w10:anchorlock/>
              </v:group>
            </w:pict>
          </mc:Fallback>
        </mc:AlternateContent>
      </w:r>
    </w:p>
    <w:p w14:paraId="196DAF1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الناس</w:t>
      </w:r>
      <w:r w:rsidRPr="00010F2D">
        <w:rPr>
          <w:rFonts w:ascii="Sakkal Majalla" w:hAnsi="Sakkal Majalla"/>
          <w:sz w:val="34"/>
          <w:rtl/>
        </w:rPr>
        <w:t xml:space="preserve"> يقدرون ما هو نادر أو محدود الوفرة أكثر.</w:t>
      </w:r>
    </w:p>
    <w:p w14:paraId="1FE24CF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تقديم معلومات حصرية: "هذه استراتيجية غير معروفة استخدمتها مع عملائي الخاصين."</w:t>
      </w:r>
    </w:p>
    <w:p w14:paraId="47AE4F48"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تحديد الإطار الزمني: "سنتناول هذا الموضوع اليوم فقط."</w:t>
      </w:r>
    </w:p>
    <w:p w14:paraId="05244A9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إبراز الفرص المحدودة: "هذه فرصة نادرة لتطبيق هذه المهارة في بيئة آمنة."</w:t>
      </w:r>
    </w:p>
    <w:p w14:paraId="5C4D1BC6" w14:textId="77777777" w:rsidR="00010F2D"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تطبيق مبادئ الإقناع في مواقف تدريبية محددة</w:t>
      </w:r>
    </w:p>
    <w:p w14:paraId="02151326" w14:textId="54DBCA21" w:rsidR="009151AC" w:rsidRPr="009151AC" w:rsidRDefault="00F57369" w:rsidP="00F57369">
      <w:pPr>
        <w:spacing w:line="259" w:lineRule="auto"/>
        <w:jc w:val="center"/>
        <w:rPr>
          <w:rFonts w:ascii="Sakkal Majalla" w:hAnsi="Sakkal Majalla"/>
          <w:b/>
          <w:bCs/>
          <w:color w:val="008080"/>
          <w:sz w:val="34"/>
          <w:rtl/>
        </w:rPr>
      </w:pPr>
      <w:r w:rsidRPr="00F57369">
        <w:rPr>
          <w:rFonts w:ascii="Sakkal Majalla" w:hAnsi="Sakkal Majalla"/>
          <w:b/>
          <w:bCs/>
          <w:noProof/>
          <w:color w:val="008080"/>
          <w:sz w:val="34"/>
        </w:rPr>
        <mc:AlternateContent>
          <mc:Choice Requires="wpg">
            <w:drawing>
              <wp:inline distT="0" distB="0" distL="0" distR="0" wp14:anchorId="0EE626DD" wp14:editId="1F6442D4">
                <wp:extent cx="3504867" cy="1630055"/>
                <wp:effectExtent l="95250" t="76200" r="635" b="8255"/>
                <wp:docPr id="190" name="مجموعة 189">
                  <a:extLst xmlns:a="http://schemas.openxmlformats.org/drawingml/2006/main">
                    <a:ext uri="{FF2B5EF4-FFF2-40B4-BE49-F238E27FC236}">
                      <a16:creationId xmlns:a16="http://schemas.microsoft.com/office/drawing/2014/main" id="{09B6A1D8-84B1-C428-F0EB-1221841D63E7}"/>
                    </a:ext>
                  </a:extLst>
                </wp:docPr>
                <wp:cNvGraphicFramePr/>
                <a:graphic xmlns:a="http://schemas.openxmlformats.org/drawingml/2006/main">
                  <a:graphicData uri="http://schemas.microsoft.com/office/word/2010/wordprocessingGroup">
                    <wpg:wgp>
                      <wpg:cNvGrpSpPr/>
                      <wpg:grpSpPr>
                        <a:xfrm>
                          <a:off x="0" y="0"/>
                          <a:ext cx="3504867" cy="1630055"/>
                          <a:chOff x="0" y="0"/>
                          <a:chExt cx="3504867" cy="1630055"/>
                        </a:xfrm>
                      </wpg:grpSpPr>
                      <wps:wsp>
                        <wps:cNvPr id="1624128496" name="Freeform 19">
                          <a:extLst>
                            <a:ext uri="{FF2B5EF4-FFF2-40B4-BE49-F238E27FC236}">
                              <a16:creationId xmlns:a16="http://schemas.microsoft.com/office/drawing/2014/main" id="{260A66CC-B983-5B51-1B8E-2920BB499F45}"/>
                            </a:ext>
                          </a:extLst>
                        </wps:cNvPr>
                        <wps:cNvSpPr/>
                        <wps:spPr>
                          <a:xfrm>
                            <a:off x="21454" y="247253"/>
                            <a:ext cx="1090976" cy="1382802"/>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FFD366"/>
                          </a:solidFill>
                        </wps:spPr>
                        <wps:bodyPr/>
                      </wps:wsp>
                      <wps:wsp>
                        <wps:cNvPr id="689048469" name="TextBox 20">
                          <a:extLst>
                            <a:ext uri="{FF2B5EF4-FFF2-40B4-BE49-F238E27FC236}">
                              <a16:creationId xmlns:a16="http://schemas.microsoft.com/office/drawing/2014/main" id="{8FE10283-2E3D-EC79-7918-267083B12F73}"/>
                            </a:ext>
                          </a:extLst>
                        </wps:cNvPr>
                        <wps:cNvSpPr txBox="1"/>
                        <wps:spPr>
                          <a:xfrm>
                            <a:off x="21454" y="174390"/>
                            <a:ext cx="1090976" cy="1272630"/>
                          </a:xfrm>
                          <a:prstGeom prst="rect">
                            <a:avLst/>
                          </a:prstGeom>
                        </wps:spPr>
                        <wps:bodyPr lIns="33867" tIns="33867" rIns="33867" bIns="33867" rtlCol="0" anchor="ctr"/>
                      </wps:wsp>
                      <wps:wsp>
                        <wps:cNvPr id="86791427" name="Freeform 22">
                          <a:extLst>
                            <a:ext uri="{FF2B5EF4-FFF2-40B4-BE49-F238E27FC236}">
                              <a16:creationId xmlns:a16="http://schemas.microsoft.com/office/drawing/2014/main" id="{4C50183A-C374-8277-F413-2889D8DFEDB2}"/>
                            </a:ext>
                          </a:extLst>
                        </wps:cNvPr>
                        <wps:cNvSpPr/>
                        <wps:spPr>
                          <a:xfrm rot="18900000">
                            <a:off x="9313"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FFD366"/>
                          </a:solidFill>
                        </wps:spPr>
                        <wps:bodyPr/>
                      </wps:wsp>
                      <wps:wsp>
                        <wps:cNvPr id="1888096980" name="TextBox 23">
                          <a:extLst>
                            <a:ext uri="{FF2B5EF4-FFF2-40B4-BE49-F238E27FC236}">
                              <a16:creationId xmlns:a16="http://schemas.microsoft.com/office/drawing/2014/main" id="{BF864441-862F-BC42-1FF0-5700CD8B723D}"/>
                            </a:ext>
                          </a:extLst>
                        </wps:cNvPr>
                        <wps:cNvSpPr txBox="1"/>
                        <wps:spPr>
                          <a:xfrm rot="18900000">
                            <a:off x="0" y="0"/>
                            <a:ext cx="449539" cy="475879"/>
                          </a:xfrm>
                          <a:prstGeom prst="rect">
                            <a:avLst/>
                          </a:prstGeom>
                        </wps:spPr>
                        <wps:bodyPr lIns="33867" tIns="33867" rIns="33867" bIns="33867" rtlCol="0" anchor="ctr"/>
                      </wps:wsp>
                      <wps:wsp>
                        <wps:cNvPr id="1262692936" name="Freeform 25">
                          <a:extLst>
                            <a:ext uri="{FF2B5EF4-FFF2-40B4-BE49-F238E27FC236}">
                              <a16:creationId xmlns:a16="http://schemas.microsoft.com/office/drawing/2014/main" id="{61F7199A-E0A7-DBDD-0484-10405EFA22AD}"/>
                            </a:ext>
                          </a:extLst>
                        </wps:cNvPr>
                        <wps:cNvSpPr/>
                        <wps:spPr>
                          <a:xfrm rot="18900000">
                            <a:off x="53136"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370898029" name="TextBox 26">
                          <a:extLst>
                            <a:ext uri="{FF2B5EF4-FFF2-40B4-BE49-F238E27FC236}">
                              <a16:creationId xmlns:a16="http://schemas.microsoft.com/office/drawing/2014/main" id="{F0CE3145-2196-97EC-5EB2-444919A266E4}"/>
                            </a:ext>
                          </a:extLst>
                        </wps:cNvPr>
                        <wps:cNvSpPr txBox="1"/>
                        <wps:spPr>
                          <a:xfrm rot="18900000">
                            <a:off x="45639" y="48207"/>
                            <a:ext cx="361893" cy="383098"/>
                          </a:xfrm>
                          <a:prstGeom prst="rect">
                            <a:avLst/>
                          </a:prstGeom>
                        </wps:spPr>
                        <wps:bodyPr lIns="33867" tIns="33867" rIns="33867" bIns="33867" rtlCol="0" anchor="ctr"/>
                      </wps:wsp>
                      <wps:wsp>
                        <wps:cNvPr id="1272415467" name="Freeform 28">
                          <a:extLst>
                            <a:ext uri="{FF2B5EF4-FFF2-40B4-BE49-F238E27FC236}">
                              <a16:creationId xmlns:a16="http://schemas.microsoft.com/office/drawing/2014/main" id="{ED4B7716-5B50-04AF-9852-1F1384C6BE0F}"/>
                            </a:ext>
                          </a:extLst>
                        </wps:cNvPr>
                        <wps:cNvSpPr/>
                        <wps:spPr>
                          <a:xfrm>
                            <a:off x="1217672" y="247253"/>
                            <a:ext cx="1090976" cy="1382802"/>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BFBFBF"/>
                          </a:solidFill>
                        </wps:spPr>
                        <wps:bodyPr/>
                      </wps:wsp>
                      <wps:wsp>
                        <wps:cNvPr id="1388158987" name="TextBox 29">
                          <a:extLst>
                            <a:ext uri="{FF2B5EF4-FFF2-40B4-BE49-F238E27FC236}">
                              <a16:creationId xmlns:a16="http://schemas.microsoft.com/office/drawing/2014/main" id="{A058C11B-7925-709F-7BDD-F0C0DB053C5E}"/>
                            </a:ext>
                          </a:extLst>
                        </wps:cNvPr>
                        <wps:cNvSpPr txBox="1"/>
                        <wps:spPr>
                          <a:xfrm>
                            <a:off x="1217672" y="174390"/>
                            <a:ext cx="1090976" cy="1272630"/>
                          </a:xfrm>
                          <a:prstGeom prst="rect">
                            <a:avLst/>
                          </a:prstGeom>
                        </wps:spPr>
                        <wps:bodyPr lIns="33867" tIns="33867" rIns="33867" bIns="33867" rtlCol="0" anchor="ctr"/>
                      </wps:wsp>
                      <wps:wsp>
                        <wps:cNvPr id="1890522269" name="Freeform 31">
                          <a:extLst>
                            <a:ext uri="{FF2B5EF4-FFF2-40B4-BE49-F238E27FC236}">
                              <a16:creationId xmlns:a16="http://schemas.microsoft.com/office/drawing/2014/main" id="{F0B8E4AC-1E4F-2E91-8C91-87FDB9C7E2BB}"/>
                            </a:ext>
                          </a:extLst>
                        </wps:cNvPr>
                        <wps:cNvSpPr/>
                        <wps:spPr>
                          <a:xfrm rot="18900000">
                            <a:off x="1205532"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BFBFBF"/>
                          </a:solidFill>
                        </wps:spPr>
                        <wps:bodyPr/>
                      </wps:wsp>
                      <wps:wsp>
                        <wps:cNvPr id="1526818375" name="TextBox 32">
                          <a:extLst>
                            <a:ext uri="{FF2B5EF4-FFF2-40B4-BE49-F238E27FC236}">
                              <a16:creationId xmlns:a16="http://schemas.microsoft.com/office/drawing/2014/main" id="{894C5D5A-EEBD-CB4C-93C9-42CA201FF052}"/>
                            </a:ext>
                          </a:extLst>
                        </wps:cNvPr>
                        <wps:cNvSpPr txBox="1"/>
                        <wps:spPr>
                          <a:xfrm rot="18900000">
                            <a:off x="1196219" y="0"/>
                            <a:ext cx="449539" cy="475879"/>
                          </a:xfrm>
                          <a:prstGeom prst="rect">
                            <a:avLst/>
                          </a:prstGeom>
                        </wps:spPr>
                        <wps:bodyPr lIns="33867" tIns="33867" rIns="33867" bIns="33867" rtlCol="0" anchor="ctr"/>
                      </wps:wsp>
                      <wps:wsp>
                        <wps:cNvPr id="1678875598" name="Freeform 34">
                          <a:extLst>
                            <a:ext uri="{FF2B5EF4-FFF2-40B4-BE49-F238E27FC236}">
                              <a16:creationId xmlns:a16="http://schemas.microsoft.com/office/drawing/2014/main" id="{22AD66F1-C86D-6D53-7115-2DE990EDC6F1}"/>
                            </a:ext>
                          </a:extLst>
                        </wps:cNvPr>
                        <wps:cNvSpPr/>
                        <wps:spPr>
                          <a:xfrm rot="18900000">
                            <a:off x="1249355"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984682455" name="TextBox 35">
                          <a:extLst>
                            <a:ext uri="{FF2B5EF4-FFF2-40B4-BE49-F238E27FC236}">
                              <a16:creationId xmlns:a16="http://schemas.microsoft.com/office/drawing/2014/main" id="{DDD7B354-EA46-1554-F389-72956092CFCF}"/>
                            </a:ext>
                          </a:extLst>
                        </wps:cNvPr>
                        <wps:cNvSpPr txBox="1"/>
                        <wps:spPr>
                          <a:xfrm rot="18900000">
                            <a:off x="1241858" y="48207"/>
                            <a:ext cx="361893" cy="383098"/>
                          </a:xfrm>
                          <a:prstGeom prst="rect">
                            <a:avLst/>
                          </a:prstGeom>
                        </wps:spPr>
                        <wps:bodyPr lIns="33867" tIns="33867" rIns="33867" bIns="33867" rtlCol="0" anchor="ctr"/>
                      </wps:wsp>
                      <wps:wsp>
                        <wps:cNvPr id="327797267" name="Freeform 37">
                          <a:extLst>
                            <a:ext uri="{FF2B5EF4-FFF2-40B4-BE49-F238E27FC236}">
                              <a16:creationId xmlns:a16="http://schemas.microsoft.com/office/drawing/2014/main" id="{5882B9EC-86AB-93E2-5212-6172B90DCED3}"/>
                            </a:ext>
                          </a:extLst>
                        </wps:cNvPr>
                        <wps:cNvSpPr/>
                        <wps:spPr>
                          <a:xfrm>
                            <a:off x="2413891" y="247253"/>
                            <a:ext cx="1090976" cy="1382802"/>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168489"/>
                          </a:solidFill>
                        </wps:spPr>
                        <wps:bodyPr/>
                      </wps:wsp>
                      <wps:wsp>
                        <wps:cNvPr id="1188327461" name="TextBox 38">
                          <a:extLst>
                            <a:ext uri="{FF2B5EF4-FFF2-40B4-BE49-F238E27FC236}">
                              <a16:creationId xmlns:a16="http://schemas.microsoft.com/office/drawing/2014/main" id="{2089FE74-FA84-7B91-7579-47814B35CD66}"/>
                            </a:ext>
                          </a:extLst>
                        </wps:cNvPr>
                        <wps:cNvSpPr txBox="1"/>
                        <wps:spPr>
                          <a:xfrm>
                            <a:off x="2413891" y="174390"/>
                            <a:ext cx="1090976" cy="1272630"/>
                          </a:xfrm>
                          <a:prstGeom prst="rect">
                            <a:avLst/>
                          </a:prstGeom>
                        </wps:spPr>
                        <wps:bodyPr lIns="33867" tIns="33867" rIns="33867" bIns="33867" rtlCol="0" anchor="ctr"/>
                      </wps:wsp>
                      <wps:wsp>
                        <wps:cNvPr id="1228548440" name="Freeform 40">
                          <a:extLst>
                            <a:ext uri="{FF2B5EF4-FFF2-40B4-BE49-F238E27FC236}">
                              <a16:creationId xmlns:a16="http://schemas.microsoft.com/office/drawing/2014/main" id="{2F3BE197-D8B1-A07B-CB0F-7713B71C52D5}"/>
                            </a:ext>
                          </a:extLst>
                        </wps:cNvPr>
                        <wps:cNvSpPr/>
                        <wps:spPr>
                          <a:xfrm rot="18900000">
                            <a:off x="2401751"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168489"/>
                          </a:solidFill>
                        </wps:spPr>
                        <wps:bodyPr/>
                      </wps:wsp>
                      <wps:wsp>
                        <wps:cNvPr id="267674249" name="TextBox 41">
                          <a:extLst>
                            <a:ext uri="{FF2B5EF4-FFF2-40B4-BE49-F238E27FC236}">
                              <a16:creationId xmlns:a16="http://schemas.microsoft.com/office/drawing/2014/main" id="{6684CDD1-9317-02D6-9905-BCFCEAFB2505}"/>
                            </a:ext>
                          </a:extLst>
                        </wps:cNvPr>
                        <wps:cNvSpPr txBox="1"/>
                        <wps:spPr>
                          <a:xfrm rot="18900000">
                            <a:off x="2392438" y="0"/>
                            <a:ext cx="449539" cy="475879"/>
                          </a:xfrm>
                          <a:prstGeom prst="rect">
                            <a:avLst/>
                          </a:prstGeom>
                        </wps:spPr>
                        <wps:bodyPr lIns="33867" tIns="33867" rIns="33867" bIns="33867" rtlCol="0" anchor="ctr"/>
                      </wps:wsp>
                      <wps:wsp>
                        <wps:cNvPr id="680007150" name="Freeform 43">
                          <a:extLst>
                            <a:ext uri="{FF2B5EF4-FFF2-40B4-BE49-F238E27FC236}">
                              <a16:creationId xmlns:a16="http://schemas.microsoft.com/office/drawing/2014/main" id="{3B46433B-5F28-C009-FE67-F86D84EF06A3}"/>
                            </a:ext>
                          </a:extLst>
                        </wps:cNvPr>
                        <wps:cNvSpPr/>
                        <wps:spPr>
                          <a:xfrm rot="18900000">
                            <a:off x="2445574"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457912722" name="TextBox 44">
                          <a:extLst>
                            <a:ext uri="{FF2B5EF4-FFF2-40B4-BE49-F238E27FC236}">
                              <a16:creationId xmlns:a16="http://schemas.microsoft.com/office/drawing/2014/main" id="{A3FC4F89-9AD4-E7CE-FC9F-86562B8300AE}"/>
                            </a:ext>
                          </a:extLst>
                        </wps:cNvPr>
                        <wps:cNvSpPr txBox="1"/>
                        <wps:spPr>
                          <a:xfrm rot="18900000">
                            <a:off x="2438077" y="48207"/>
                            <a:ext cx="361893" cy="383098"/>
                          </a:xfrm>
                          <a:prstGeom prst="rect">
                            <a:avLst/>
                          </a:prstGeom>
                        </wps:spPr>
                        <wps:bodyPr lIns="33867" tIns="33867" rIns="33867" bIns="33867" rtlCol="0" anchor="ctr"/>
                      </wps:wsp>
                      <wps:wsp>
                        <wps:cNvPr id="516127664" name="TextBox 55">
                          <a:extLst>
                            <a:ext uri="{FF2B5EF4-FFF2-40B4-BE49-F238E27FC236}">
                              <a16:creationId xmlns:a16="http://schemas.microsoft.com/office/drawing/2014/main" id="{4D82A147-5E25-D9FE-CCCD-9A3C231EBD73}"/>
                            </a:ext>
                          </a:extLst>
                        </wps:cNvPr>
                        <wps:cNvSpPr txBox="1"/>
                        <wps:spPr>
                          <a:xfrm>
                            <a:off x="2413098" y="646782"/>
                            <a:ext cx="1043940" cy="483870"/>
                          </a:xfrm>
                          <a:prstGeom prst="rect">
                            <a:avLst/>
                          </a:prstGeom>
                        </wps:spPr>
                        <wps:txbx>
                          <w:txbxContent>
                            <w:p w14:paraId="340DB643"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بالمشاركة الفعّالة</w:t>
                              </w:r>
                            </w:p>
                          </w:txbxContent>
                        </wps:txbx>
                        <wps:bodyPr wrap="square" lIns="0" tIns="0" rIns="0" bIns="0" rtlCol="0" anchor="t">
                          <a:spAutoFit/>
                        </wps:bodyPr>
                      </wps:wsp>
                      <wps:wsp>
                        <wps:cNvPr id="263959708" name="TextBox 56">
                          <a:extLst>
                            <a:ext uri="{FF2B5EF4-FFF2-40B4-BE49-F238E27FC236}">
                              <a16:creationId xmlns:a16="http://schemas.microsoft.com/office/drawing/2014/main" id="{0D2CA2F8-B9AE-81BB-A4B9-FB2F8B2E6E52}"/>
                            </a:ext>
                          </a:extLst>
                        </wps:cNvPr>
                        <wps:cNvSpPr txBox="1"/>
                        <wps:spPr>
                          <a:xfrm>
                            <a:off x="1170278" y="550129"/>
                            <a:ext cx="1156970" cy="725805"/>
                          </a:xfrm>
                          <a:prstGeom prst="rect">
                            <a:avLst/>
                          </a:prstGeom>
                        </wps:spPr>
                        <wps:txbx>
                          <w:txbxContent>
                            <w:p w14:paraId="20027486"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بتجربة أساليب جديدة</w:t>
                              </w:r>
                            </w:p>
                          </w:txbxContent>
                        </wps:txbx>
                        <wps:bodyPr wrap="square" lIns="0" tIns="0" rIns="0" bIns="0" rtlCol="0" anchor="t">
                          <a:spAutoFit/>
                        </wps:bodyPr>
                      </wps:wsp>
                      <wps:wsp>
                        <wps:cNvPr id="1003331609" name="TextBox 57">
                          <a:extLst>
                            <a:ext uri="{FF2B5EF4-FFF2-40B4-BE49-F238E27FC236}">
                              <a16:creationId xmlns:a16="http://schemas.microsoft.com/office/drawing/2014/main" id="{0F1ABC85-B97A-2D09-C186-0A8877346369}"/>
                            </a:ext>
                          </a:extLst>
                        </wps:cNvPr>
                        <wps:cNvSpPr txBox="1"/>
                        <wps:spPr>
                          <a:xfrm>
                            <a:off x="86057" y="484520"/>
                            <a:ext cx="920750" cy="725805"/>
                          </a:xfrm>
                          <a:prstGeom prst="rect">
                            <a:avLst/>
                          </a:prstGeom>
                        </wps:spPr>
                        <wps:txbx>
                          <w:txbxContent>
                            <w:p w14:paraId="53AF3002"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بالتطبيق بعد التدريب</w:t>
                              </w:r>
                            </w:p>
                          </w:txbxContent>
                        </wps:txbx>
                        <wps:bodyPr lIns="0" tIns="0" rIns="0" bIns="0" rtlCol="0" anchor="t">
                          <a:spAutoFit/>
                        </wps:bodyPr>
                      </wps:wsp>
                      <wps:wsp>
                        <wps:cNvPr id="1312802463" name="مربع نص 186">
                          <a:extLst>
                            <a:ext uri="{FF2B5EF4-FFF2-40B4-BE49-F238E27FC236}">
                              <a16:creationId xmlns:a16="http://schemas.microsoft.com/office/drawing/2014/main" id="{9A1995C2-79D4-9575-115D-8610155BB1AA}"/>
                            </a:ext>
                          </a:extLst>
                        </wps:cNvPr>
                        <wps:cNvSpPr txBox="1"/>
                        <wps:spPr>
                          <a:xfrm>
                            <a:off x="2471759" y="53273"/>
                            <a:ext cx="239395" cy="393700"/>
                          </a:xfrm>
                          <a:prstGeom prst="rect">
                            <a:avLst/>
                          </a:prstGeom>
                          <a:noFill/>
                        </wps:spPr>
                        <wps:txbx>
                          <w:txbxContent>
                            <w:p w14:paraId="40D16496"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1</w:t>
                              </w:r>
                            </w:p>
                          </w:txbxContent>
                        </wps:txbx>
                        <wps:bodyPr wrap="square">
                          <a:spAutoFit/>
                        </wps:bodyPr>
                      </wps:wsp>
                      <wps:wsp>
                        <wps:cNvPr id="1255098299" name="مربع نص 187">
                          <a:extLst>
                            <a:ext uri="{FF2B5EF4-FFF2-40B4-BE49-F238E27FC236}">
                              <a16:creationId xmlns:a16="http://schemas.microsoft.com/office/drawing/2014/main" id="{D61924FE-E7F8-8397-8BA6-D3571550A9D1}"/>
                            </a:ext>
                          </a:extLst>
                        </wps:cNvPr>
                        <wps:cNvSpPr txBox="1"/>
                        <wps:spPr>
                          <a:xfrm>
                            <a:off x="73259" y="53273"/>
                            <a:ext cx="239395" cy="393700"/>
                          </a:xfrm>
                          <a:prstGeom prst="rect">
                            <a:avLst/>
                          </a:prstGeom>
                          <a:noFill/>
                        </wps:spPr>
                        <wps:txbx>
                          <w:txbxContent>
                            <w:p w14:paraId="4A7506A5"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3</w:t>
                              </w:r>
                            </w:p>
                          </w:txbxContent>
                        </wps:txbx>
                        <wps:bodyPr wrap="square">
                          <a:spAutoFit/>
                        </wps:bodyPr>
                      </wps:wsp>
                      <wps:wsp>
                        <wps:cNvPr id="1845635688" name="مربع نص 188">
                          <a:extLst>
                            <a:ext uri="{FF2B5EF4-FFF2-40B4-BE49-F238E27FC236}">
                              <a16:creationId xmlns:a16="http://schemas.microsoft.com/office/drawing/2014/main" id="{FAFBDCDD-1990-A015-523C-AABC35C88940}"/>
                            </a:ext>
                          </a:extLst>
                        </wps:cNvPr>
                        <wps:cNvSpPr txBox="1"/>
                        <wps:spPr>
                          <a:xfrm>
                            <a:off x="1275581" y="63788"/>
                            <a:ext cx="239395" cy="393700"/>
                          </a:xfrm>
                          <a:prstGeom prst="rect">
                            <a:avLst/>
                          </a:prstGeom>
                          <a:noFill/>
                        </wps:spPr>
                        <wps:txbx>
                          <w:txbxContent>
                            <w:p w14:paraId="5E9A225B"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2</w:t>
                              </w:r>
                            </w:p>
                          </w:txbxContent>
                        </wps:txbx>
                        <wps:bodyPr wrap="square">
                          <a:spAutoFit/>
                        </wps:bodyPr>
                      </wps:wsp>
                    </wpg:wgp>
                  </a:graphicData>
                </a:graphic>
              </wp:inline>
            </w:drawing>
          </mc:Choice>
          <mc:Fallback>
            <w:pict>
              <v:group w14:anchorId="0EE626DD" id="مجموعة 189" o:spid="_x0000_s2436" style="width:275.95pt;height:128.35pt;mso-position-horizontal-relative:char;mso-position-vertical-relative:line" coordsize="35048,1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">
                <v:shape id="Freeform 19" o:spid="_x0000_s2437" style="position:absolute;left:214;top:2472;width:10910;height:13828;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" path="m53240,l802469,v29403,,53240,23836,53240,53240l855709,887800v,29403,-23837,53240,-53240,53240l53240,941040c23836,941040,,917203,,887800l,53240c,23836,23836,,53240,xe" fillcolor="#ffd366" stroked="f">
                  <v:path arrowok="t"/>
                </v:shape>
                <v:shape id="TextBox 20" o:spid="_x0000_s2438" type="#_x0000_t202" style="position:absolute;left:214;top:1743;width:10910;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" filled="f" stroked="f">
                  <v:textbox inset=".94075mm,.94075mm,.94075mm,.94075mm"/>
                </v:shape>
                <v:shape id="Freeform 22" o:spid="_x0000_s2439" style="position:absolute;left:93;top:224;width:4495;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ffd366" stroked="f">
                  <v:path arrowok="t"/>
                </v:shape>
                <v:shape id="TextBox 23" o:spid="_x0000_s2440" type="#_x0000_t202" style="position:absolute;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" filled="f" stroked="f">
                  <v:textbox inset=".94075mm,.94075mm,.94075mm,.94075mm"/>
                </v:shape>
                <v:shape id="Freeform 25" o:spid="_x0000_s2441" style="position:absolute;left:531;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" path="m160499,l652301,v88641,,160499,71858,160499,160499l812800,652301v,88641,-71858,160499,-160499,160499l160499,812800c71858,812800,,740942,,652301l,160499c,71858,71858,,160499,xe" stroked="f">
                  <v:path arrowok="t"/>
                </v:shape>
                <v:shape id="TextBox 26" o:spid="_x0000_s2442" type="#_x0000_t202" style="position:absolute;left:456;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" filled="f" stroked="f">
                  <v:textbox inset=".94075mm,.94075mm,.94075mm,.94075mm"/>
                </v:shape>
                <v:shape id="Freeform 28" o:spid="_x0000_s2443" style="position:absolute;left:12176;top:2472;width:10910;height:13828;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" path="m53240,l802469,v29403,,53240,23836,53240,53240l855709,887800v,29403,-23837,53240,-53240,53240l53240,941040c23836,941040,,917203,,887800l,53240c,23836,23836,,53240,xe" fillcolor="#bfbfbf" stroked="f">
                  <v:path arrowok="t"/>
                </v:shape>
                <v:shape id="TextBox 29" o:spid="_x0000_s2444" type="#_x0000_t202" style="position:absolute;left:12176;top:1743;width:10910;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" filled="f" stroked="f">
                  <v:textbox inset=".94075mm,.94075mm,.94075mm,.94075mm"/>
                </v:shape>
                <v:shape id="Freeform 31" o:spid="_x0000_s2445" style="position:absolute;left:12055;top:224;width:4495;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bfbfbf" stroked="f">
                  <v:path arrowok="t"/>
                </v:shape>
                <v:shape id="TextBox 32" o:spid="_x0000_s2446" type="#_x0000_t202" style="position:absolute;left:11962;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" filled="f" stroked="f">
                  <v:textbox inset=".94075mm,.94075mm,.94075mm,.94075mm"/>
                </v:shape>
                <v:shape id="Freeform 34" o:spid="_x0000_s2447" style="position:absolute;left:12493;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" path="m160499,l652301,v88641,,160499,71858,160499,160499l812800,652301v,88641,-71858,160499,-160499,160499l160499,812800c71858,812800,,740942,,652301l,160499c,71858,71858,,160499,xe" stroked="f">
                  <v:path arrowok="t"/>
                </v:shape>
                <v:shape id="TextBox 35" o:spid="_x0000_s2448" type="#_x0000_t202" style="position:absolute;left:12418;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" filled="f" stroked="f">
                  <v:textbox inset=".94075mm,.94075mm,.94075mm,.94075mm"/>
                </v:shape>
                <v:shape id="Freeform 37" o:spid="_x0000_s2449" style="position:absolute;left:24138;top:2472;width:10910;height:13828;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" path="m53240,l802469,v29403,,53240,23836,53240,53240l855709,887800v,29403,-23837,53240,-53240,53240l53240,941040c23836,941040,,917203,,887800l,53240c,23836,23836,,53240,xe" fillcolor="#168489" stroked="f">
                  <v:path arrowok="t"/>
                </v:shape>
                <v:shape id="TextBox 38" o:spid="_x0000_s2450" type="#_x0000_t202" style="position:absolute;left:24138;top:1743;width:10910;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" filled="f" stroked="f">
                  <v:textbox inset=".94075mm,.94075mm,.94075mm,.94075mm"/>
                </v:shape>
                <v:shape id="Freeform 40" o:spid="_x0000_s2451" style="position:absolute;left:24017;top:224;width:4495;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168489" stroked="f">
                  <v:path arrowok="t"/>
                </v:shape>
                <v:shape id="TextBox 41" o:spid="_x0000_s2452" type="#_x0000_t202" style="position:absolute;left:23924;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" filled="f" stroked="f">
                  <v:textbox inset=".94075mm,.94075mm,.94075mm,.94075mm"/>
                </v:shape>
                <v:shape id="Freeform 43" o:spid="_x0000_s2453" style="position:absolute;left:24455;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" path="m160499,l652301,v88641,,160499,71858,160499,160499l812800,652301v,88641,-71858,160499,-160499,160499l160499,812800c71858,812800,,740942,,652301l,160499c,71858,71858,,160499,xe" stroked="f">
                  <v:path arrowok="t"/>
                </v:shape>
                <v:shape id="TextBox 44" o:spid="_x0000_s2454" type="#_x0000_t202" style="position:absolute;left:24380;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" filled="f" stroked="f">
                  <v:textbox inset=".94075mm,.94075mm,.94075mm,.94075mm"/>
                </v:shape>
                <v:shape id="TextBox 55" o:spid="_x0000_s2455" type="#_x0000_t202" style="position:absolute;left:24130;top:6467;width:10440;height:4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" filled="f" stroked="f">
                  <v:textbox style="mso-fit-shape-to-text:t" inset="0,0,0,0">
                    <w:txbxContent>
                      <w:p w14:paraId="340DB643"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بالمشاركة الفعّالة</w:t>
                        </w:r>
                      </w:p>
                    </w:txbxContent>
                  </v:textbox>
                </v:shape>
                <v:shape id="TextBox 56" o:spid="_x0000_s2456" type="#_x0000_t202" style="position:absolute;left:11702;top:5501;width:11570;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" filled="f" stroked="f">
                  <v:textbox style="mso-fit-shape-to-text:t" inset="0,0,0,0">
                    <w:txbxContent>
                      <w:p w14:paraId="20027486"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بتجربة أساليب جديدة</w:t>
                        </w:r>
                      </w:p>
                    </w:txbxContent>
                  </v:textbox>
                </v:shape>
                <v:shape id="TextBox 57" o:spid="_x0000_s2457" type="#_x0000_t202" style="position:absolute;left:860;top:4845;width:9208;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" filled="f" stroked="f">
                  <v:textbox style="mso-fit-shape-to-text:t" inset="0,0,0,0">
                    <w:txbxContent>
                      <w:p w14:paraId="53AF3002" w14:textId="77777777" w:rsidR="00F57369" w:rsidRDefault="00F57369" w:rsidP="00F57369">
                        <w:pPr>
                          <w:bidi w:val="0"/>
                          <w:spacing w:line="381" w:lineRule="exact"/>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إقناع المتدربين بالتطبيق بعد التدريب</w:t>
                        </w:r>
                      </w:p>
                    </w:txbxContent>
                  </v:textbox>
                </v:shape>
                <v:shape id="مربع نص 186" o:spid="_x0000_s2458" type="#_x0000_t202" style="position:absolute;left:24717;top:532;width:2394;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" filled="f" stroked="f">
                  <v:textbox style="mso-fit-shape-to-text:t">
                    <w:txbxContent>
                      <w:p w14:paraId="40D16496"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1</w:t>
                        </w:r>
                      </w:p>
                    </w:txbxContent>
                  </v:textbox>
                </v:shape>
                <v:shape id="مربع نص 187" o:spid="_x0000_s2459" type="#_x0000_t202" style="position:absolute;left:732;top:532;width:2394;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" filled="f" stroked="f">
                  <v:textbox style="mso-fit-shape-to-text:t">
                    <w:txbxContent>
                      <w:p w14:paraId="4A7506A5"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3</w:t>
                        </w:r>
                      </w:p>
                    </w:txbxContent>
                  </v:textbox>
                </v:shape>
                <v:shape id="مربع نص 188" o:spid="_x0000_s2460" type="#_x0000_t202" style="position:absolute;left:12755;top:637;width:2394;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" filled="f" stroked="f">
                  <v:textbox style="mso-fit-shape-to-text:t">
                    <w:txbxContent>
                      <w:p w14:paraId="5E9A225B" w14:textId="77777777" w:rsidR="00F57369" w:rsidRDefault="00F57369" w:rsidP="00F57369">
                        <w:pPr>
                          <w:bidi w:val="0"/>
                          <w:jc w:val="right"/>
                          <w:textAlignment w:val="baseline"/>
                          <w:rPr>
                            <w:rFonts w:ascii="Ubuntu" w:eastAsia="Ubuntu" w:hAnsi="Ubuntu" w:cs="Ubuntu"/>
                            <w:b/>
                            <w:bCs/>
                            <w:color w:val="434343"/>
                            <w:sz w:val="36"/>
                            <w:szCs w:val="36"/>
                          </w:rPr>
                        </w:pPr>
                        <w:r>
                          <w:rPr>
                            <w:rFonts w:ascii="Ubuntu" w:eastAsia="Ubuntu" w:hAnsi="Ubuntu" w:cs="Ubuntu"/>
                            <w:b/>
                            <w:bCs/>
                            <w:color w:val="434343"/>
                            <w:sz w:val="36"/>
                            <w:szCs w:val="36"/>
                          </w:rPr>
                          <w:t>2</w:t>
                        </w:r>
                      </w:p>
                    </w:txbxContent>
                  </v:textbox>
                </v:shape>
                <w10:anchorlock/>
              </v:group>
            </w:pict>
          </mc:Fallback>
        </mc:AlternateContent>
      </w:r>
    </w:p>
    <w:p w14:paraId="588B24EC" w14:textId="3D704C00" w:rsidR="00010F2D" w:rsidRPr="00010F2D" w:rsidRDefault="00F57369"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820734B" wp14:editId="0D4CE6F7">
                <wp:extent cx="5731510" cy="891540"/>
                <wp:effectExtent l="0" t="0" r="2540" b="22860"/>
                <wp:docPr id="16380473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160680" name="مجموعة 47"/>
                        <wpg:cNvGrpSpPr/>
                        <wpg:grpSpPr>
                          <a:xfrm>
                            <a:off x="0" y="0"/>
                            <a:ext cx="5731510" cy="895351"/>
                            <a:chOff x="0" y="0"/>
                            <a:chExt cx="5878196" cy="918845"/>
                          </a:xfrm>
                        </wpg:grpSpPr>
                        <wpg:grpSp>
                          <wpg:cNvPr id="221558640" name="مجموعة 48"/>
                          <wpg:cNvGrpSpPr/>
                          <wpg:grpSpPr>
                            <a:xfrm>
                              <a:off x="0" y="0"/>
                              <a:ext cx="5878196" cy="918845"/>
                              <a:chOff x="0" y="0"/>
                              <a:chExt cx="6240348" cy="919070"/>
                            </a:xfrm>
                          </wpg:grpSpPr>
                          <wpg:grpSp>
                            <wpg:cNvPr id="506499769" name="مجموعة 49"/>
                            <wpg:cNvGrpSpPr/>
                            <wpg:grpSpPr>
                              <a:xfrm>
                                <a:off x="0" y="169208"/>
                                <a:ext cx="5433072" cy="580613"/>
                                <a:chOff x="0" y="169208"/>
                                <a:chExt cx="5433072" cy="580613"/>
                              </a:xfrm>
                            </wpg:grpSpPr>
                            <wps:wsp>
                              <wps:cNvPr id="15063725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93590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79203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7271834" name="مربع نص 41"/>
                          <wps:cNvSpPr txBox="1"/>
                          <wps:spPr>
                            <a:xfrm>
                              <a:off x="204466" y="257055"/>
                              <a:ext cx="4615440" cy="389397"/>
                            </a:xfrm>
                            <a:prstGeom prst="rect">
                              <a:avLst/>
                            </a:prstGeom>
                            <a:noFill/>
                          </wps:spPr>
                          <wps:txbx>
                            <w:txbxContent>
                              <w:p w14:paraId="5D1CB302" w14:textId="0FD80F38"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بالمشاركة الفعّالة</w:t>
                                </w:r>
                              </w:p>
                            </w:txbxContent>
                          </wps:txbx>
                          <wps:bodyPr wrap="square" rtlCol="1">
                            <a:spAutoFit/>
                          </wps:bodyPr>
                        </wps:wsp>
                      </wpg:grpSp>
                      <pic:pic xmlns:pic="http://schemas.openxmlformats.org/drawingml/2006/picture">
                        <pic:nvPicPr>
                          <pic:cNvPr id="1843468839"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20734B" id="_x0000_s24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axglAcAAPo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XXaxglAcAAPo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24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">
                  <v:group id="مجموعة 48" o:spid="_x0000_s24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">
                    <v:group id="مجموعة 49" o:spid="_x0000_s24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">
                      <v:shape id="شكل حر 50" o:spid="_x0000_s24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" fillcolor="#a5a5a5 [2092]" stroked="f" strokeweight="1pt">
                        <v:stroke joinstyle="miter"/>
                      </v:roundrect>
                    </v:group>
                    <v:oval id="شكل بيضاوي 52" o:spid="_x0000_s24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" filled="f" strokecolor="#168489" strokeweight="1pt">
                      <v:stroke joinstyle="miter"/>
                    </v:oval>
                  </v:group>
                  <v:shape id="مربع نص 41" o:spid="_x0000_s24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" filled="f" stroked="f">
                    <v:textbox style="mso-fit-shape-to-text:t">
                      <w:txbxContent>
                        <w:p w14:paraId="5D1CB302" w14:textId="0FD80F38"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بالمشاركة الفعّالة</w:t>
                          </w:r>
                        </w:p>
                      </w:txbxContent>
                    </v:textbox>
                  </v:shape>
                </v:group>
                <v:shape id="صورة 54" o:spid="_x0000_s24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">
                  <v:imagedata r:id="rId99" o:title=""/>
                </v:shape>
                <w10:anchorlock/>
              </v:group>
            </w:pict>
          </mc:Fallback>
        </mc:AlternateContent>
      </w:r>
      <w:r w:rsidR="00010F2D" w:rsidRPr="00010F2D">
        <w:rPr>
          <w:rFonts w:ascii="Sakkal Majalla" w:hAnsi="Sakkal Majalla"/>
          <w:sz w:val="34"/>
          <w:rtl/>
        </w:rPr>
        <w:t>- استخدام قوة السؤال: "من منكم يرغب في مضاعفة إنتاجيته خلال الشهر القادم؟"</w:t>
      </w:r>
    </w:p>
    <w:p w14:paraId="6D1446A0"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توضيح المنفعة الشخصية: "ستكتسبون مهارة يمكن تطبيقها فوراً في عملكم."</w:t>
      </w:r>
    </w:p>
    <w:p w14:paraId="3DE6609C"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خلق بيئة آمنة: "لا توجد إجابات خاطئة، كل مشاركة قيمة."</w:t>
      </w:r>
    </w:p>
    <w:p w14:paraId="3586E5E3" w14:textId="518A40B6" w:rsidR="00F57369" w:rsidRPr="00010F2D" w:rsidRDefault="00F57369" w:rsidP="00010F2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3FE15C96" wp14:editId="310BD924">
                <wp:extent cx="5731510" cy="891540"/>
                <wp:effectExtent l="0" t="0" r="2540" b="22860"/>
                <wp:docPr id="11159472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08017743" name="مجموعة 47"/>
                        <wpg:cNvGrpSpPr/>
                        <wpg:grpSpPr>
                          <a:xfrm>
                            <a:off x="0" y="0"/>
                            <a:ext cx="5731510" cy="895351"/>
                            <a:chOff x="0" y="0"/>
                            <a:chExt cx="5878196" cy="918845"/>
                          </a:xfrm>
                        </wpg:grpSpPr>
                        <wpg:grpSp>
                          <wpg:cNvPr id="555531045" name="مجموعة 48"/>
                          <wpg:cNvGrpSpPr/>
                          <wpg:grpSpPr>
                            <a:xfrm>
                              <a:off x="0" y="0"/>
                              <a:ext cx="5878196" cy="918845"/>
                              <a:chOff x="0" y="0"/>
                              <a:chExt cx="6240348" cy="919070"/>
                            </a:xfrm>
                          </wpg:grpSpPr>
                          <wpg:grpSp>
                            <wpg:cNvPr id="1840318334" name="مجموعة 49"/>
                            <wpg:cNvGrpSpPr/>
                            <wpg:grpSpPr>
                              <a:xfrm>
                                <a:off x="0" y="169208"/>
                                <a:ext cx="5433072" cy="580613"/>
                                <a:chOff x="0" y="169208"/>
                                <a:chExt cx="5433072" cy="580613"/>
                              </a:xfrm>
                            </wpg:grpSpPr>
                            <wps:wsp>
                              <wps:cNvPr id="13084566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8997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50021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8297644" name="مربع نص 41"/>
                          <wps:cNvSpPr txBox="1"/>
                          <wps:spPr>
                            <a:xfrm>
                              <a:off x="204466" y="257055"/>
                              <a:ext cx="4615440" cy="389397"/>
                            </a:xfrm>
                            <a:prstGeom prst="rect">
                              <a:avLst/>
                            </a:prstGeom>
                            <a:noFill/>
                          </wps:spPr>
                          <wps:txbx>
                            <w:txbxContent>
                              <w:p w14:paraId="132E10F5" w14:textId="4F157ED7"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بتجربة أساليب جديدة</w:t>
                                </w:r>
                              </w:p>
                            </w:txbxContent>
                          </wps:txbx>
                          <wps:bodyPr wrap="square" rtlCol="1">
                            <a:spAutoFit/>
                          </wps:bodyPr>
                        </wps:wsp>
                      </wpg:grpSp>
                      <pic:pic xmlns:pic="http://schemas.openxmlformats.org/drawingml/2006/picture">
                        <pic:nvPicPr>
                          <pic:cNvPr id="983335586"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E15C96" id="_x0000_s24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VPNaolwcAAPc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4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">
                  <v:group id="مجموعة 48" o:spid="_x0000_s24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">
                    <v:group id="مجموعة 49" o:spid="_x0000_s24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">
                      <v:shape id="شكل حر 50" o:spid="_x0000_s24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" fillcolor="#a5a5a5 [2092]" stroked="f" strokeweight="1pt">
                        <v:stroke joinstyle="miter"/>
                      </v:roundrect>
                    </v:group>
                    <v:oval id="شكل بيضاوي 52" o:spid="_x0000_s24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" filled="f" strokecolor="#168489" strokeweight="1pt">
                      <v:stroke joinstyle="miter"/>
                    </v:oval>
                  </v:group>
                  <v:shape id="مربع نص 41" o:spid="_x0000_s247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" filled="f" stroked="f">
                    <v:textbox style="mso-fit-shape-to-text:t">
                      <w:txbxContent>
                        <w:p w14:paraId="132E10F5" w14:textId="4F157ED7"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بتجربة أساليب جديدة</w:t>
                          </w:r>
                        </w:p>
                      </w:txbxContent>
                    </v:textbox>
                  </v:shape>
                </v:group>
                <v:shape id="صورة 54" o:spid="_x0000_s24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">
                  <v:imagedata r:id="rId99" o:title=""/>
                </v:shape>
                <w10:anchorlock/>
              </v:group>
            </w:pict>
          </mc:Fallback>
        </mc:AlternateContent>
      </w:r>
    </w:p>
    <w:p w14:paraId="2719E017"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عرض الأدلة: "أظهرت الدراسات أن هذه الطريقة تزيد الإنتاجية بنسبة 30%."</w:t>
      </w:r>
    </w:p>
    <w:p w14:paraId="26B6A05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التجربة المصغرة: "دعونا نجرب هذا الأسلوب لمدة 5 دقائق فقط ونرى النتائج."</w:t>
      </w:r>
    </w:p>
    <w:p w14:paraId="4732A045" w14:textId="77777777" w:rsidR="00010F2D" w:rsidRDefault="00010F2D" w:rsidP="00010F2D">
      <w:pPr>
        <w:spacing w:line="259" w:lineRule="auto"/>
        <w:rPr>
          <w:rFonts w:ascii="Sakkal Majalla" w:hAnsi="Sakkal Majalla"/>
          <w:sz w:val="34"/>
          <w:rtl/>
        </w:rPr>
      </w:pPr>
      <w:r w:rsidRPr="00010F2D">
        <w:rPr>
          <w:rFonts w:ascii="Sakkal Majalla" w:hAnsi="Sakkal Majalla"/>
          <w:sz w:val="34"/>
          <w:rtl/>
        </w:rPr>
        <w:t>- المقارنة المباشرة: إجراء مقارنة عملية بين الأسلوب القديم والجديد.</w:t>
      </w:r>
    </w:p>
    <w:p w14:paraId="4DDA77CD" w14:textId="780BA469" w:rsidR="00F57369" w:rsidRPr="00010F2D" w:rsidRDefault="00F57369" w:rsidP="00010F2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1AF4B2D" wp14:editId="5639928C">
                <wp:extent cx="5731510" cy="891540"/>
                <wp:effectExtent l="0" t="0" r="2540" b="22860"/>
                <wp:docPr id="8622488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03600857" name="مجموعة 47"/>
                        <wpg:cNvGrpSpPr/>
                        <wpg:grpSpPr>
                          <a:xfrm>
                            <a:off x="0" y="0"/>
                            <a:ext cx="5731510" cy="895351"/>
                            <a:chOff x="0" y="0"/>
                            <a:chExt cx="5878196" cy="918845"/>
                          </a:xfrm>
                        </wpg:grpSpPr>
                        <wpg:grpSp>
                          <wpg:cNvPr id="2067478139" name="مجموعة 48"/>
                          <wpg:cNvGrpSpPr/>
                          <wpg:grpSpPr>
                            <a:xfrm>
                              <a:off x="0" y="0"/>
                              <a:ext cx="5878196" cy="918845"/>
                              <a:chOff x="0" y="0"/>
                              <a:chExt cx="6240348" cy="919070"/>
                            </a:xfrm>
                          </wpg:grpSpPr>
                          <wpg:grpSp>
                            <wpg:cNvPr id="920462497" name="مجموعة 49"/>
                            <wpg:cNvGrpSpPr/>
                            <wpg:grpSpPr>
                              <a:xfrm>
                                <a:off x="0" y="169208"/>
                                <a:ext cx="5433072" cy="580613"/>
                                <a:chOff x="0" y="169208"/>
                                <a:chExt cx="5433072" cy="580613"/>
                              </a:xfrm>
                            </wpg:grpSpPr>
                            <wps:wsp>
                              <wps:cNvPr id="2822369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211699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17735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0944235" name="مربع نص 41"/>
                          <wps:cNvSpPr txBox="1"/>
                          <wps:spPr>
                            <a:xfrm>
                              <a:off x="204466" y="257055"/>
                              <a:ext cx="4615440" cy="389397"/>
                            </a:xfrm>
                            <a:prstGeom prst="rect">
                              <a:avLst/>
                            </a:prstGeom>
                            <a:noFill/>
                          </wps:spPr>
                          <wps:txbx>
                            <w:txbxContent>
                              <w:p w14:paraId="5132DDF2" w14:textId="3B7A6824"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بالتطبيق بعد التدريب</w:t>
                                </w:r>
                              </w:p>
                            </w:txbxContent>
                          </wps:txbx>
                          <wps:bodyPr wrap="square" rtlCol="1">
                            <a:spAutoFit/>
                          </wps:bodyPr>
                        </wps:wsp>
                      </wpg:grpSp>
                      <pic:pic xmlns:pic="http://schemas.openxmlformats.org/drawingml/2006/picture">
                        <pic:nvPicPr>
                          <pic:cNvPr id="1452132441"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1AF4B2D" id="_x0000_s24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">
                <v:group id="مجموعة 47" o:spid="_x0000_s24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">
                  <v:group id="مجموعة 48" o:spid="_x0000_s24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">
                    <v:group id="مجموعة 49" o:spid="_x0000_s24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">
                      <v:shape id="شكل حر 50" o:spid="_x0000_s24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" fillcolor="#a5a5a5 [2092]" stroked="f" strokeweight="1pt">
                        <v:stroke joinstyle="miter"/>
                      </v:roundrect>
                    </v:group>
                    <v:oval id="شكل بيضاوي 52" o:spid="_x0000_s24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" filled="f" strokecolor="#168489" strokeweight="1pt">
                      <v:stroke joinstyle="miter"/>
                    </v:oval>
                  </v:group>
                  <v:shape id="مربع نص 41" o:spid="_x0000_s248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" filled="f" stroked="f">
                    <v:textbox style="mso-fit-shape-to-text:t">
                      <w:txbxContent>
                        <w:p w14:paraId="5132DDF2" w14:textId="3B7A6824" w:rsidR="00F57369" w:rsidRDefault="00F57369" w:rsidP="00F57369">
                          <w:pPr>
                            <w:rPr>
                              <w:rFonts w:eastAsia="Calibri" w:hAnsi="Adobe Arabic" w:cs="Adobe Arabic"/>
                              <w:b/>
                              <w:bCs/>
                              <w:color w:val="FFFFFF"/>
                              <w:kern w:val="24"/>
                              <w:sz w:val="36"/>
                              <w:szCs w:val="36"/>
                              <w:lang w:bidi="ar-EG"/>
                            </w:rPr>
                          </w:pPr>
                          <w:r w:rsidRPr="00F57369">
                            <w:rPr>
                              <w:rFonts w:eastAsia="Calibri" w:hAnsi="Adobe Arabic" w:cs="Adobe Arabic"/>
                              <w:b/>
                              <w:bCs/>
                              <w:color w:val="FFFFFF"/>
                              <w:kern w:val="24"/>
                              <w:sz w:val="36"/>
                              <w:szCs w:val="36"/>
                              <w:rtl/>
                              <w:lang w:bidi="ar-EG"/>
                            </w:rPr>
                            <w:t>إقناع المتدربين بالتطبيق بعد التدريب</w:t>
                          </w:r>
                        </w:p>
                      </w:txbxContent>
                    </v:textbox>
                  </v:shape>
                </v:group>
                <v:shape id="صورة 54" o:spid="_x0000_s24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">
                  <v:imagedata r:id="rId99" o:title=""/>
                </v:shape>
                <w10:anchorlock/>
              </v:group>
            </w:pict>
          </mc:Fallback>
        </mc:AlternateContent>
      </w:r>
    </w:p>
    <w:p w14:paraId="0A62288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وفقاً</w:t>
      </w:r>
      <w:r w:rsidRPr="00010F2D">
        <w:rPr>
          <w:rFonts w:ascii="Sakkal Majalla" w:hAnsi="Sakkal Majalla"/>
          <w:sz w:val="34"/>
          <w:rtl/>
        </w:rPr>
        <w:t xml:space="preserve"> للدراسات، فإن 70% من التعلم يحدث من خلال الممارسة العملية، و20% من خلال التفاعل مع الآخرين، و10% فقط من التعليم الرسمي.</w:t>
      </w:r>
    </w:p>
    <w:p w14:paraId="72BA155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خطة العمل الشخصية: مساعدة كل متدرب على وضع خطة تطبيقية محددة.</w:t>
      </w:r>
    </w:p>
    <w:p w14:paraId="67D28BD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المتابعة المنظمة: وضع آلية للمتابعة بعد التدريب.</w:t>
      </w:r>
    </w:p>
    <w:p w14:paraId="134AB4A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التعهد العلني: دعوة المتدربين للتعهد أمام المجموعة بتطبيق مهارة محددة.</w:t>
      </w:r>
    </w:p>
    <w:p w14:paraId="340161C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التذكير بالتكلفة: "تخيل تكلفة عدم تطبيق هذه المهارات على مستقبلك المهني."</w:t>
      </w:r>
    </w:p>
    <w:p w14:paraId="3411EE55" w14:textId="77777777" w:rsidR="00010F2D" w:rsidRPr="009151AC" w:rsidRDefault="00010F2D" w:rsidP="00010F2D">
      <w:pPr>
        <w:spacing w:line="259" w:lineRule="auto"/>
        <w:rPr>
          <w:rFonts w:ascii="Sakkal Majalla" w:hAnsi="Sakkal Majalla"/>
          <w:b/>
          <w:bCs/>
          <w:color w:val="008080"/>
          <w:sz w:val="34"/>
          <w:rtl/>
        </w:rPr>
      </w:pPr>
      <w:r w:rsidRPr="009151AC">
        <w:rPr>
          <w:rFonts w:ascii="Sakkal Majalla" w:hAnsi="Sakkal Majalla"/>
          <w:b/>
          <w:bCs/>
          <w:color w:val="008080"/>
          <w:sz w:val="34"/>
          <w:rtl/>
        </w:rPr>
        <w:t xml:space="preserve"> لغة الجسد المقنعة</w:t>
      </w:r>
    </w:p>
    <w:p w14:paraId="2EF10C3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الدراسات</w:t>
      </w:r>
      <w:r w:rsidRPr="00010F2D">
        <w:rPr>
          <w:rFonts w:ascii="Sakkal Majalla" w:hAnsi="Sakkal Majalla"/>
          <w:sz w:val="34"/>
          <w:rtl/>
        </w:rPr>
        <w:t xml:space="preserve"> تشير إلى أن 55% من التأثير في الاتصال يأتي من لغة الجسد، 38% من نبرة الصوت، و7% فقط من الكلمات.</w:t>
      </w:r>
    </w:p>
    <w:p w14:paraId="706DA16B"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الوقفة المستقيمة والمنفتحة: تعكس الثقة والصدق.</w:t>
      </w:r>
    </w:p>
    <w:p w14:paraId="38D67C1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التواصل البصري المتوازن: ينقل الاهتمام والتركيز دون إحراج.</w:t>
      </w:r>
    </w:p>
    <w:p w14:paraId="176409ED"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الحركة المدروسة: التنقل بهدف وتوجه وليس بشكل عشوائي.</w:t>
      </w:r>
    </w:p>
    <w:p w14:paraId="73DD9512"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الإيماءات المفتوحة: استخدام حركات اليد المفتوحة التي تعكس الصدق والانفتاح.</w:t>
      </w:r>
    </w:p>
    <w:p w14:paraId="16ACDACA" w14:textId="77777777" w:rsidR="00010F2D" w:rsidRDefault="00010F2D" w:rsidP="00010F2D">
      <w:pPr>
        <w:spacing w:line="259" w:lineRule="auto"/>
        <w:rPr>
          <w:rFonts w:ascii="Sakkal Majalla" w:hAnsi="Sakkal Majalla"/>
          <w:sz w:val="34"/>
        </w:rPr>
      </w:pPr>
      <w:r w:rsidRPr="00010F2D">
        <w:rPr>
          <w:rFonts w:ascii="Sakkal Majalla" w:hAnsi="Sakkal Majalla"/>
          <w:sz w:val="34"/>
          <w:rtl/>
        </w:rPr>
        <w:t>- تناغم الصوت مع المحتوى: تغيير نبرة الصوت ووتيرته بما يتناسب مع المحتوى العاطفي للرسالة.</w:t>
      </w:r>
    </w:p>
    <w:p w14:paraId="38F490D8" w14:textId="3E4175DB" w:rsidR="00DC414A" w:rsidRDefault="005639EC" w:rsidP="00DC414A">
      <w:pPr>
        <w:spacing w:line="259" w:lineRule="auto"/>
        <w:jc w:val="center"/>
        <w:rPr>
          <w:rFonts w:ascii="Sakkal Majalla" w:hAnsi="Sakkal Majalla"/>
          <w:sz w:val="34"/>
        </w:rPr>
      </w:pPr>
      <w:r>
        <w:rPr>
          <w:rFonts w:ascii="Sakkal Majalla" w:hAnsi="Sakkal Majalla"/>
          <w:noProof/>
          <w:sz w:val="34"/>
          <w:rtl/>
          <w:lang w:val="ar-SA"/>
        </w:rPr>
        <w:drawing>
          <wp:inline distT="0" distB="0" distL="0" distR="0" wp14:anchorId="70532414" wp14:editId="409C0515">
            <wp:extent cx="1264284" cy="1264284"/>
            <wp:effectExtent l="0" t="0" r="0" b="0"/>
            <wp:docPr id="1867476100" name="صورة 908" descr="صورة تحتوي على الرسومات, قصاصة فنية, التصميم, توضيح&#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476100" name="صورة 908" descr="صورة تحتوي على الرسومات, قصاصة فنية, التصميم, توضيح&#10;&#10;قد يكون المحتوى الذي تم إنشاؤه بواسطة الذكاء الاصطناعي غير صحيح."/>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276256" cy="1276256"/>
                    </a:xfrm>
                    <a:prstGeom prst="rect">
                      <a:avLst/>
                    </a:prstGeom>
                  </pic:spPr>
                </pic:pic>
              </a:graphicData>
            </a:graphic>
          </wp:inline>
        </w:drawing>
      </w:r>
    </w:p>
    <w:tbl>
      <w:tblPr>
        <w:tblStyle w:val="a6"/>
        <w:bidiVisual/>
        <w:tblW w:w="9628" w:type="dxa"/>
        <w:tblInd w:w="-5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57369" w:rsidRPr="00AB5D47" w14:paraId="6244C2AC" w14:textId="77777777" w:rsidTr="005639EC">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70BB278" w14:textId="77777777" w:rsidR="00F57369" w:rsidRPr="00B45CE2" w:rsidRDefault="00F57369" w:rsidP="005A091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3FFB84D8" wp14:editId="24CEF1E4">
                  <wp:extent cx="485140" cy="485140"/>
                  <wp:effectExtent l="0" t="0" r="0" b="0"/>
                  <wp:docPr id="1119670636"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6CA95A6" w14:textId="77777777" w:rsidR="00F57369" w:rsidRPr="00B45CE2" w:rsidRDefault="00F57369" w:rsidP="005A0916">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64DBE09D" w14:textId="1215E532" w:rsidR="00F57369" w:rsidRPr="00AB5D47" w:rsidRDefault="00F57369" w:rsidP="005A0916">
            <w:pPr>
              <w:jc w:val="center"/>
              <w:rPr>
                <w:rFonts w:ascii="Adobe Arabic" w:hAnsi="Adobe Arabic" w:cs="Adobe Arabic"/>
                <w:bCs/>
                <w:color w:val="168489"/>
                <w:sz w:val="52"/>
                <w:szCs w:val="52"/>
                <w:rtl/>
                <w:lang w:bidi="ar-EG"/>
              </w:rPr>
            </w:pPr>
            <w:r w:rsidRPr="00F57369">
              <w:rPr>
                <w:rFonts w:ascii="Adobe Arabic" w:hAnsi="Adobe Arabic" w:cs="Adobe Arabic"/>
                <w:bCs/>
                <w:color w:val="168489"/>
                <w:sz w:val="52"/>
                <w:szCs w:val="52"/>
                <w:rtl/>
                <w:lang w:bidi="ar-EG"/>
              </w:rPr>
              <w:t>تحويل السلبي إلى إيجابي"</w:t>
            </w:r>
          </w:p>
        </w:tc>
      </w:tr>
    </w:tbl>
    <w:p w14:paraId="74363710" w14:textId="662BA37A" w:rsidR="00010F2D" w:rsidRDefault="00010F2D" w:rsidP="00010F2D">
      <w:pPr>
        <w:spacing w:line="259" w:lineRule="auto"/>
        <w:rPr>
          <w:rFonts w:ascii="Sakkal Majalla" w:hAnsi="Sakkal Majalla"/>
          <w:color w:val="008080"/>
          <w:sz w:val="34"/>
          <w:rtl/>
        </w:rPr>
      </w:pPr>
    </w:p>
    <w:p w14:paraId="217E2644" w14:textId="275E0606" w:rsidR="00DB245E" w:rsidRPr="00010F2D" w:rsidRDefault="00DB245E" w:rsidP="00DB245E">
      <w:pPr>
        <w:spacing w:line="259" w:lineRule="auto"/>
        <w:ind w:left="-897"/>
        <w:rPr>
          <w:rFonts w:ascii="Sakkal Majalla" w:hAnsi="Sakkal Majalla"/>
          <w:sz w:val="34"/>
          <w:rtl/>
        </w:rPr>
      </w:pPr>
      <w:r>
        <w:rPr>
          <w:noProof/>
        </w:rPr>
        <mc:AlternateContent>
          <mc:Choice Requires="wps">
            <w:drawing>
              <wp:inline distT="0" distB="0" distL="0" distR="0" wp14:anchorId="5D19E3E7" wp14:editId="681436D9">
                <wp:extent cx="6791960" cy="6832600"/>
                <wp:effectExtent l="0" t="0" r="27940" b="25400"/>
                <wp:docPr id="13175787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6832600"/>
                        </a:xfrm>
                        <a:prstGeom prst="roundRect">
                          <a:avLst>
                            <a:gd name="adj" fmla="val 16667"/>
                          </a:avLst>
                        </a:prstGeom>
                        <a:solidFill>
                          <a:srgbClr val="EAF4E4"/>
                        </a:solidFill>
                        <a:ln w="12700">
                          <a:solidFill>
                            <a:schemeClr val="accent6"/>
                          </a:solidFill>
                          <a:miter lim="800000"/>
                          <a:headEnd/>
                          <a:tailEnd/>
                        </a:ln>
                      </wps:spPr>
                      <wps:txbx>
                        <w:txbxContent>
                          <w:p w14:paraId="7F8EC89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3B1D9B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8FA165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D3932F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6663D7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B5126D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34B144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256381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B2C91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5D8243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FF1E45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DD1AFC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522F4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BEC8E8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D24EC2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C84212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F7D91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650029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681819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155C3B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2431ED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40347F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CECC67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286A71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2C5BBE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6C5975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54C5834"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D19E3E7" id="_x0000_s2488" style="width:534.8pt;height:53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" fillcolor="#eaf4e4" strokecolor="#70ad47 [3209]" strokeweight="1pt">
                <v:stroke joinstyle="miter"/>
                <v:textbox inset="0,3mm,0">
                  <w:txbxContent>
                    <w:p w14:paraId="7F8EC89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3B1D9B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8FA165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D3932F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6663D7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B5126D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34B144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256381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B2C91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5D8243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FF1E45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DD1AFC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522F4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BEC8E8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D24EC2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C84212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F7D91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650029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681819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155C3B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2431ED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40347F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CECC67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286A71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2C5BBE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6C5975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54C5834" w14:textId="77777777" w:rsidR="00DB245E" w:rsidRDefault="00DB245E" w:rsidP="00DB245E">
                      <w:pPr>
                        <w:jc w:val="center"/>
                        <w:rPr>
                          <w:sz w:val="22"/>
                          <w:szCs w:val="28"/>
                          <w:rtl/>
                          <w:lang w:bidi="ar-SY"/>
                        </w:rPr>
                      </w:pPr>
                    </w:p>
                  </w:txbxContent>
                </v:textbox>
                <w10:anchorlock/>
              </v:roundrect>
            </w:pict>
          </mc:Fallback>
        </mc:AlternateContent>
      </w:r>
    </w:p>
    <w:p w14:paraId="0551FB16" w14:textId="2859204E" w:rsidR="00010F2D" w:rsidRPr="00010F2D" w:rsidRDefault="00F57369" w:rsidP="00F57369">
      <w:pPr>
        <w:keepNext/>
        <w:pageBreakBefore/>
        <w:spacing w:line="257" w:lineRule="auto"/>
        <w:rPr>
          <w:rFonts w:ascii="Sakkal Majalla" w:hAnsi="Sakkal Majalla"/>
          <w:b/>
          <w:bCs/>
          <w:color w:val="FF0000"/>
          <w:sz w:val="34"/>
          <w:rtl/>
        </w:rPr>
      </w:pPr>
      <w:r w:rsidRPr="00B9790F">
        <w:rPr>
          <w:noProof/>
        </w:rPr>
        <w:lastRenderedPageBreak/>
        <mc:AlternateContent>
          <mc:Choice Requires="wpg">
            <w:drawing>
              <wp:inline distT="0" distB="0" distL="0" distR="0" wp14:anchorId="0C2AC4AE" wp14:editId="5FC7FCDC">
                <wp:extent cx="5711825" cy="737619"/>
                <wp:effectExtent l="0" t="0" r="22225" b="24765"/>
                <wp:docPr id="81996586"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321312163" name="مجموعة 881967268"/>
                        <wpg:cNvGrpSpPr/>
                        <wpg:grpSpPr>
                          <a:xfrm>
                            <a:off x="0" y="165473"/>
                            <a:ext cx="5711825" cy="572146"/>
                            <a:chOff x="0" y="165446"/>
                            <a:chExt cx="6312597" cy="633543"/>
                          </a:xfrm>
                        </wpg:grpSpPr>
                        <wps:wsp>
                          <wps:cNvPr id="635545986"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3787263" name="مربع نص 2043426344"/>
                          <wps:cNvSpPr txBox="1"/>
                          <wps:spPr>
                            <a:xfrm>
                              <a:off x="3184368" y="165446"/>
                              <a:ext cx="2073788" cy="453527"/>
                            </a:xfrm>
                            <a:prstGeom prst="rect">
                              <a:avLst/>
                            </a:prstGeom>
                            <a:noFill/>
                          </wps:spPr>
                          <wps:txbx>
                            <w:txbxContent>
                              <w:p w14:paraId="379108E0" w14:textId="77777777" w:rsidR="00F57369" w:rsidRDefault="00F57369" w:rsidP="00F57369">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305745728"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83585754" name="Picture 1717196180" descr="Submission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C2AC4AE" id="_x0000_s2489"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">
                <v:group id="مجموعة 881967268" o:spid="_x0000_s2490"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">
                  <v:roundrect id="مستطيل مستدير الزوايا 769901" o:spid="_x0000_s2491"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" fillcolor="#168489" strokecolor="#168489" strokeweight="1pt">
                    <v:stroke joinstyle="miter"/>
                  </v:roundrect>
                  <v:shape id="مربع نص 2043426344" o:spid="_x0000_s2492"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" filled="f" stroked="f">
                    <v:textbox style="mso-fit-shape-to-text:t">
                      <w:txbxContent>
                        <w:p w14:paraId="379108E0" w14:textId="77777777" w:rsidR="00F57369" w:rsidRDefault="00F57369" w:rsidP="00F57369">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493"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" fillcolor="#168489" strokecolor="#168489" strokeweight="1pt">
                    <v:stroke joinstyle="miter"/>
                  </v:roundrect>
                </v:group>
                <v:shape id="Picture 1717196180" o:spid="_x0000_s2494"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">
                  <v:imagedata r:id="rId86" o:title="Submission "/>
                </v:shape>
                <w10:anchorlock/>
              </v:group>
            </w:pict>
          </mc:Fallback>
        </mc:AlternateContent>
      </w:r>
    </w:p>
    <w:p w14:paraId="351A28D9" w14:textId="77777777" w:rsidR="00010F2D" w:rsidRPr="00F57369" w:rsidRDefault="00010F2D" w:rsidP="00010F2D">
      <w:pPr>
        <w:spacing w:line="256" w:lineRule="auto"/>
        <w:rPr>
          <w:rFonts w:ascii="Sakkal Majalla" w:hAnsi="Sakkal Majalla"/>
          <w:b/>
          <w:bCs/>
          <w:color w:val="008080"/>
          <w:sz w:val="34"/>
          <w:rtl/>
        </w:rPr>
      </w:pPr>
      <w:r w:rsidRPr="00F57369">
        <w:rPr>
          <w:rFonts w:ascii="Sakkal Majalla" w:hAnsi="Sakkal Majalla" w:hint="cs"/>
          <w:b/>
          <w:bCs/>
          <w:color w:val="008080"/>
          <w:sz w:val="34"/>
          <w:rtl/>
        </w:rPr>
        <w:t>اقرأ الحالة الآتية بتمعّن، ثم أجب عن الأسئلة التي تليها.</w:t>
      </w:r>
    </w:p>
    <w:p w14:paraId="479DECF7" w14:textId="77777777" w:rsidR="00010F2D" w:rsidRPr="00010F2D" w:rsidRDefault="00010F2D" w:rsidP="00010F2D">
      <w:pPr>
        <w:spacing w:line="259" w:lineRule="auto"/>
        <w:rPr>
          <w:rFonts w:ascii="Sakkal Majalla" w:hAnsi="Sakkal Majalla"/>
          <w:b/>
          <w:bCs/>
          <w:sz w:val="34"/>
          <w:rtl/>
        </w:rPr>
      </w:pPr>
      <w:r w:rsidRPr="00010F2D">
        <w:rPr>
          <w:rFonts w:ascii="Sakkal Majalla" w:hAnsi="Sakkal Majalla"/>
          <w:b/>
          <w:bCs/>
          <w:sz w:val="34"/>
          <w:rtl/>
        </w:rPr>
        <w:t>"ورشة عمل التغيير المؤسسي"</w:t>
      </w:r>
    </w:p>
    <w:p w14:paraId="10989B4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أنت</w:t>
      </w:r>
      <w:r w:rsidRPr="00010F2D">
        <w:rPr>
          <w:rFonts w:ascii="Sakkal Majalla" w:hAnsi="Sakkal Majalla"/>
          <w:sz w:val="34"/>
          <w:rtl/>
        </w:rPr>
        <w:t xml:space="preserve"> مدرب مكلف بتقديم ورشة عمل حول "قيادة التغيير المؤسسي" لمدة يومين لفريق إداري مكون من 15 مديراً في شركة تمر بمرحلة تحول استراتيجي. في اليوم الأول من الورشة، ظهرت التحديات التالية:</w:t>
      </w:r>
    </w:p>
    <w:p w14:paraId="498A64BC"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المدير التنفيذي (محمد) يظهر مقاومة واضحة لأفكار التغيير ويكرر عبارات مثل "نحن ناجحون بالفعل، لماذا نغير؟"</w:t>
      </w:r>
    </w:p>
    <w:p w14:paraId="5D476DF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مديرة الموارد البشرية (سارة) تستحوذ على النقاش وتقاطع زملاءها باستمرار.</w:t>
      </w:r>
    </w:p>
    <w:p w14:paraId="1853801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مدير التسويق (أحمد) منشغل بهاتفه معظم الوقت ويبدو غير مهتم.</w:t>
      </w:r>
    </w:p>
    <w:p w14:paraId="5666C661"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مدير العمليات (خالد) يشكك في كل إحصائية ونظرية تطرحها ويطلب أدلة على كل معلومة.</w:t>
      </w:r>
    </w:p>
    <w:p w14:paraId="3FD55C0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sz w:val="34"/>
          <w:rtl/>
        </w:rPr>
        <w:t>- بقية الفريق انقسم إلى مجموعات صغيرة بين مؤيد ومعارض للتغيير، مما خلق توتراً في القاعة.</w:t>
      </w:r>
    </w:p>
    <w:p w14:paraId="7737EB0E"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في</w:t>
      </w:r>
      <w:r w:rsidRPr="00010F2D">
        <w:rPr>
          <w:rFonts w:ascii="Sakkal Majalla" w:hAnsi="Sakkal Majalla"/>
          <w:sz w:val="34"/>
          <w:rtl/>
        </w:rPr>
        <w:t xml:space="preserve"> نهاية اليوم الأول، لاحظت انخفاضاً في المشاركة والحماس، وتخشى أن يؤثر ذلك على نجاح اليوم الثاني من الورشة.</w:t>
      </w:r>
    </w:p>
    <w:p w14:paraId="37415D9D" w14:textId="77777777" w:rsidR="00010F2D" w:rsidRPr="00F57369" w:rsidRDefault="00010F2D" w:rsidP="00010F2D">
      <w:pPr>
        <w:spacing w:line="259" w:lineRule="auto"/>
        <w:rPr>
          <w:rFonts w:ascii="Sakkal Majalla" w:hAnsi="Sakkal Majalla"/>
          <w:b/>
          <w:bCs/>
          <w:color w:val="C00000"/>
          <w:sz w:val="34"/>
          <w:rtl/>
        </w:rPr>
      </w:pPr>
      <w:r w:rsidRPr="00F57369">
        <w:rPr>
          <w:rFonts w:ascii="Sakkal Majalla" w:hAnsi="Sakkal Majalla"/>
          <w:b/>
          <w:bCs/>
          <w:color w:val="C00000"/>
          <w:sz w:val="34"/>
          <w:rtl/>
        </w:rPr>
        <w:t>الأسئلة:</w:t>
      </w:r>
    </w:p>
    <w:p w14:paraId="61B12EAB"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1. كيف تتعامل مع مقاومة المدير التنفيذي للتغيير وتحولها إلى قوة دافعة للورشة؟</w:t>
      </w:r>
    </w:p>
    <w:p w14:paraId="65583FC5"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2. ما الاستراتيجية المناسبة للتعامل مع مديرة الموارد البشرية التي تستحوذ على النقاش؟</w:t>
      </w:r>
    </w:p>
    <w:p w14:paraId="059346C1"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3. كيف تستعيد اهتمام مدير التسويق وتحوله من منشغل بهاتفه إلى مشارك فعال؟</w:t>
      </w:r>
    </w:p>
    <w:p w14:paraId="7E0E19F3"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4. ما تقنيات الإقناع التي ستستخدمها مع مدير العمليات المشكك؟</w:t>
      </w:r>
    </w:p>
    <w:p w14:paraId="7E06762F" w14:textId="77777777" w:rsidR="00010F2D" w:rsidRPr="00F57369" w:rsidRDefault="00010F2D" w:rsidP="00010F2D">
      <w:pPr>
        <w:spacing w:line="259" w:lineRule="auto"/>
        <w:rPr>
          <w:rFonts w:ascii="Adobe Arabic" w:hAnsi="Adobe Arabic" w:cs="Adobe Arabic"/>
          <w:color w:val="008080"/>
          <w:sz w:val="36"/>
          <w:szCs w:val="36"/>
          <w:rtl/>
        </w:rPr>
      </w:pPr>
      <w:r w:rsidRPr="00F57369">
        <w:rPr>
          <w:rFonts w:ascii="Adobe Arabic" w:hAnsi="Adobe Arabic" w:cs="Adobe Arabic"/>
          <w:color w:val="008080"/>
          <w:sz w:val="36"/>
          <w:szCs w:val="36"/>
          <w:rtl/>
        </w:rPr>
        <w:t>5. كيف ستبدأ اليوم الثاني لتحويل الطاقة السلبية إلى إيجابية وتوحيد المجموعة؟</w:t>
      </w:r>
    </w:p>
    <w:p w14:paraId="27C49C74" w14:textId="1E3579EF" w:rsidR="00DB245E" w:rsidRDefault="00DB245E" w:rsidP="00DB245E">
      <w:pPr>
        <w:spacing w:line="259" w:lineRule="auto"/>
        <w:ind w:left="-755"/>
        <w:rPr>
          <w:rFonts w:ascii="Sakkal Majalla" w:hAnsi="Sakkal Majalla"/>
          <w:sz w:val="34"/>
        </w:rPr>
      </w:pPr>
      <w:r>
        <w:rPr>
          <w:noProof/>
        </w:rPr>
        <mc:AlternateContent>
          <mc:Choice Requires="wps">
            <w:drawing>
              <wp:inline distT="0" distB="0" distL="0" distR="0" wp14:anchorId="04939926" wp14:editId="4E6C2A76">
                <wp:extent cx="6557010" cy="2050709"/>
                <wp:effectExtent l="0" t="0" r="15240" b="26035"/>
                <wp:docPr id="27911707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7010" cy="2050709"/>
                        </a:xfrm>
                        <a:prstGeom prst="roundRect">
                          <a:avLst>
                            <a:gd name="adj" fmla="val 16667"/>
                          </a:avLst>
                        </a:prstGeom>
                        <a:solidFill>
                          <a:srgbClr val="EAF4E4"/>
                        </a:solidFill>
                        <a:ln w="12700">
                          <a:solidFill>
                            <a:schemeClr val="accent6"/>
                          </a:solidFill>
                          <a:miter lim="800000"/>
                          <a:headEnd/>
                          <a:tailEnd/>
                        </a:ln>
                      </wps:spPr>
                      <wps:txbx>
                        <w:txbxContent>
                          <w:p w14:paraId="3CB2E85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688B93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636116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466C8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FBDE47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2F25AE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696608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2020A9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35DEE4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58AA09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2406ED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CE8223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0756D1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3E7562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CE23DE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E6D0E1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8C3A13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40D832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56DD29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13435F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B06C8B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E4E6CE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1B550C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3E9DC1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DACE50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CDAF76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751737F"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4939926" id="_x0000_s2495" style="width:516.3pt;height:161.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" fillcolor="#eaf4e4" strokecolor="#70ad47 [3209]" strokeweight="1pt">
                <v:stroke joinstyle="miter"/>
                <v:textbox inset="0,3mm,0">
                  <w:txbxContent>
                    <w:p w14:paraId="3CB2E85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688B93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636116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466C8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FBDE47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2F25AE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696608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2020A9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35DEE4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58AA09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2406ED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CE8223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0756D1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3E7562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CE23DE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E6D0E1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8C3A13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40D832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56DD29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13435F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B06C8B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E4E6CE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1B550C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3E9DC1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DACE50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CDAF76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751737F" w14:textId="77777777" w:rsidR="00DB245E" w:rsidRDefault="00DB245E" w:rsidP="00DB245E">
                      <w:pPr>
                        <w:jc w:val="center"/>
                        <w:rPr>
                          <w:sz w:val="22"/>
                          <w:szCs w:val="28"/>
                          <w:rtl/>
                          <w:lang w:bidi="ar-SY"/>
                        </w:rPr>
                      </w:pPr>
                    </w:p>
                  </w:txbxContent>
                </v:textbox>
                <w10:anchorlock/>
              </v:roundrect>
            </w:pict>
          </mc:Fallback>
        </mc:AlternateContent>
      </w:r>
    </w:p>
    <w:p w14:paraId="29AA1302" w14:textId="6F8C9E4B" w:rsidR="00DC414A" w:rsidRDefault="00DB245E" w:rsidP="00DB245E">
      <w:pPr>
        <w:spacing w:line="259" w:lineRule="auto"/>
        <w:ind w:left="-897"/>
        <w:rPr>
          <w:rFonts w:ascii="Sakkal Majalla" w:hAnsi="Sakkal Majalla"/>
          <w:sz w:val="34"/>
        </w:rPr>
      </w:pPr>
      <w:r>
        <w:rPr>
          <w:noProof/>
        </w:rPr>
        <w:lastRenderedPageBreak/>
        <mc:AlternateContent>
          <mc:Choice Requires="wps">
            <w:drawing>
              <wp:inline distT="0" distB="0" distL="0" distR="0" wp14:anchorId="00A19298" wp14:editId="32AA87A5">
                <wp:extent cx="6830060" cy="7607300"/>
                <wp:effectExtent l="0" t="0" r="27940" b="12700"/>
                <wp:docPr id="103720718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0060" cy="7607300"/>
                        </a:xfrm>
                        <a:prstGeom prst="roundRect">
                          <a:avLst>
                            <a:gd name="adj" fmla="val 16667"/>
                          </a:avLst>
                        </a:prstGeom>
                        <a:solidFill>
                          <a:srgbClr val="EAF4E4"/>
                        </a:solidFill>
                        <a:ln w="12700">
                          <a:solidFill>
                            <a:schemeClr val="accent6"/>
                          </a:solidFill>
                          <a:miter lim="800000"/>
                          <a:headEnd/>
                          <a:tailEnd/>
                        </a:ln>
                      </wps:spPr>
                      <wps:txbx>
                        <w:txbxContent>
                          <w:p w14:paraId="26BCFD3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B4BC2A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4779B6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B914EE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08CCC4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484DFB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8880E8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6A24C1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4D587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1484FF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E304BB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DD5599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CD9B81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77713F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E4659A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EB255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704CFE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EA995F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AEAB03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8763FF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818DD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42C905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CAAE5E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3437A0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EAD62F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CB98FD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5CF1DB7"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0A19298" id="_x0000_s2496" style="width:537.8pt;height:59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" fillcolor="#eaf4e4" strokecolor="#70ad47 [3209]" strokeweight="1pt">
                <v:stroke joinstyle="miter"/>
                <v:textbox inset="0,3mm,0">
                  <w:txbxContent>
                    <w:p w14:paraId="26BCFD3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B4BC2A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4779B6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B914EE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08CCC4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484DFB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8880E8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6A24C1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4D587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1484FF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E304BB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DD5599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CD9B81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77713F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E4659A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EB255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704CFE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EA995F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AEAB03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8763FF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818DD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42C905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CAAE5E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3437A0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EAD62F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CB98FD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5CF1DB7" w14:textId="77777777" w:rsidR="00DB245E" w:rsidRDefault="00DB245E" w:rsidP="00DB245E">
                      <w:pPr>
                        <w:jc w:val="center"/>
                        <w:rPr>
                          <w:sz w:val="22"/>
                          <w:szCs w:val="28"/>
                          <w:rtl/>
                          <w:lang w:bidi="ar-SY"/>
                        </w:rPr>
                      </w:pPr>
                    </w:p>
                  </w:txbxContent>
                </v:textbox>
                <w10:anchorlock/>
              </v:roundrect>
            </w:pict>
          </mc:Fallback>
        </mc:AlternateContent>
      </w:r>
    </w:p>
    <w:p w14:paraId="399F817C" w14:textId="5F0B1946" w:rsidR="00DC414A" w:rsidRPr="00010F2D" w:rsidRDefault="00DC414A" w:rsidP="00DC414A">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7D57C9A" wp14:editId="0814E62D">
            <wp:extent cx="1028698" cy="1028700"/>
            <wp:effectExtent l="0" t="0" r="635" b="0"/>
            <wp:docPr id="229991791" name="صورة 909" descr="صورة تحتوي على لقطة شاشة, مستطيل, التصميم&#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991791" name="صورة 909" descr="صورة تحتوي على لقطة شاشة, مستطيل, التصميم&#10;&#10;قد يكون المحتوى الذي تم إنشاؤه بواسطة الذكاء الاصطناعي غير صحيح."/>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048170" cy="1048172"/>
                    </a:xfrm>
                    <a:prstGeom prst="rect">
                      <a:avLst/>
                    </a:prstGeom>
                  </pic:spPr>
                </pic:pic>
              </a:graphicData>
            </a:graphic>
          </wp:inline>
        </w:drawing>
      </w:r>
    </w:p>
    <w:p w14:paraId="2784E12D" w14:textId="2150EB08" w:rsidR="00010F2D" w:rsidRPr="00010F2D" w:rsidRDefault="00F57369" w:rsidP="00F57369">
      <w:pPr>
        <w:keepNext/>
        <w:pageBreakBefore/>
        <w:spacing w:line="257" w:lineRule="auto"/>
        <w:rPr>
          <w:rFonts w:ascii="Sakkal Majalla" w:hAnsi="Sakkal Majalla"/>
          <w:b/>
          <w:bCs/>
          <w:color w:val="FF0000"/>
          <w:sz w:val="34"/>
          <w:rtl/>
        </w:rPr>
      </w:pPr>
      <w:r w:rsidRPr="0090459D">
        <w:rPr>
          <w:noProof/>
          <w:lang w:bidi="ar-SY"/>
        </w:rPr>
        <w:lastRenderedPageBreak/>
        <mc:AlternateContent>
          <mc:Choice Requires="wpg">
            <w:drawing>
              <wp:inline distT="0" distB="0" distL="0" distR="0" wp14:anchorId="25E874FF" wp14:editId="61DD3154">
                <wp:extent cx="5633504" cy="593062"/>
                <wp:effectExtent l="0" t="0" r="5715" b="0"/>
                <wp:docPr id="143127768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84296773"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0701679"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47628662" name="TextBox 7"/>
                        <wps:cNvSpPr txBox="1"/>
                        <wps:spPr>
                          <a:xfrm>
                            <a:off x="1796583" y="0"/>
                            <a:ext cx="4386580" cy="536575"/>
                          </a:xfrm>
                          <a:prstGeom prst="rect">
                            <a:avLst/>
                          </a:prstGeom>
                          <a:noFill/>
                        </wps:spPr>
                        <wps:txbx>
                          <w:txbxContent>
                            <w:p w14:paraId="61520AFF" w14:textId="77777777" w:rsidR="00F57369" w:rsidRDefault="00F57369" w:rsidP="00F57369">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25E874FF" id="_x0000_s249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">
                <v:rect id="Rectangle 388507700" o:spid="_x0000_s249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" fillcolor="#f2f2f2 [3052]" stroked="f" strokeweight="1pt"/>
                <v:rect id="Rectangle 388507701" o:spid="_x0000_s249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" fillcolor="#168489" stroked="f" strokeweight="1pt"/>
                <v:shape id="TextBox 7" o:spid="_x0000_s250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" filled="f" stroked="f">
                  <v:textbox>
                    <w:txbxContent>
                      <w:p w14:paraId="61520AFF" w14:textId="77777777" w:rsidR="00F57369" w:rsidRDefault="00F57369" w:rsidP="00F57369">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2FBF31F9"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التعامل</w:t>
      </w:r>
      <w:r w:rsidRPr="00010F2D">
        <w:rPr>
          <w:rFonts w:ascii="Sakkal Majalla" w:hAnsi="Sakkal Majalla"/>
          <w:sz w:val="34"/>
          <w:rtl/>
        </w:rPr>
        <w:t xml:space="preserve"> مع أنماط المتدربين المختلفة وتحويل الطاقة السلبية إلى إيجابية ليس مجرد مهارة تدريبية، بل هو فن يجمع بين فهم النفس البشرية وتطبيق مبادئ التأثير والإقناع وامتلاك الحساسية للمواقف المختلفة. وال</w:t>
      </w:r>
      <w:r w:rsidRPr="00010F2D">
        <w:rPr>
          <w:rFonts w:ascii="Sakkal Majalla" w:hAnsi="Sakkal Majalla" w:hint="eastAsia"/>
          <w:sz w:val="34"/>
          <w:rtl/>
        </w:rPr>
        <w:t>مدرب</w:t>
      </w:r>
      <w:r w:rsidRPr="00010F2D">
        <w:rPr>
          <w:rFonts w:ascii="Sakkal Majalla" w:hAnsi="Sakkal Majalla"/>
          <w:sz w:val="34"/>
          <w:rtl/>
        </w:rPr>
        <w:t xml:space="preserve"> المحترف هو من يحسن قراءة المواقف واستثمارها لتحقيق أهداف التعلم.</w:t>
      </w:r>
    </w:p>
    <w:p w14:paraId="54ECE0E4" w14:textId="77777777" w:rsidR="00010F2D" w:rsidRPr="00010F2D" w:rsidRDefault="00010F2D" w:rsidP="00010F2D">
      <w:pPr>
        <w:spacing w:line="259" w:lineRule="auto"/>
        <w:rPr>
          <w:rFonts w:ascii="Sakkal Majalla" w:hAnsi="Sakkal Majalla"/>
          <w:sz w:val="34"/>
          <w:rtl/>
        </w:rPr>
      </w:pPr>
      <w:r w:rsidRPr="00010F2D">
        <w:rPr>
          <w:rFonts w:ascii="Sakkal Majalla" w:hAnsi="Sakkal Majalla" w:hint="eastAsia"/>
          <w:sz w:val="34"/>
          <w:rtl/>
        </w:rPr>
        <w:t>لنتذكر</w:t>
      </w:r>
      <w:r w:rsidRPr="00010F2D">
        <w:rPr>
          <w:rFonts w:ascii="Sakkal Majalla" w:hAnsi="Sakkal Majalla"/>
          <w:sz w:val="34"/>
          <w:rtl/>
        </w:rPr>
        <w:t xml:space="preserve"> أن كل متدرب "صعب" يحمل في طياته فرصة ثمينة للنمو والتطور - لنا كمدربين وللمجموعة بأكملها. فالمشكك يساعدنا على تعميق فهمنا، والمتحدث الدائم يمكن أن يكون حليفاً قوياً عند توجيهه بشكل صحيح، وغير المهتم قد يتحول إلى أكثر المشاركين حماساً عندما نجد ما يث</w:t>
      </w:r>
      <w:r w:rsidRPr="00010F2D">
        <w:rPr>
          <w:rFonts w:ascii="Sakkal Majalla" w:hAnsi="Sakkal Majalla" w:hint="eastAsia"/>
          <w:sz w:val="34"/>
          <w:rtl/>
        </w:rPr>
        <w:t>ير</w:t>
      </w:r>
      <w:r w:rsidRPr="00010F2D">
        <w:rPr>
          <w:rFonts w:ascii="Sakkal Majalla" w:hAnsi="Sakkal Majalla"/>
          <w:sz w:val="34"/>
          <w:rtl/>
        </w:rPr>
        <w:t xml:space="preserve"> شغفه.</w:t>
      </w:r>
    </w:p>
    <w:p w14:paraId="3DB67AAC" w14:textId="3855545E" w:rsidR="003F41BB" w:rsidRPr="00F57369" w:rsidRDefault="00010F2D" w:rsidP="00F57369">
      <w:pPr>
        <w:spacing w:line="259" w:lineRule="auto"/>
        <w:rPr>
          <w:rFonts w:ascii="Sakkal Majalla" w:hAnsi="Sakkal Majalla"/>
          <w:sz w:val="34"/>
          <w:rtl/>
        </w:rPr>
      </w:pPr>
      <w:r w:rsidRPr="00010F2D">
        <w:rPr>
          <w:rFonts w:ascii="Sakkal Majalla" w:hAnsi="Sakkal Majalla" w:hint="eastAsia"/>
          <w:sz w:val="34"/>
          <w:rtl/>
        </w:rPr>
        <w:t>وختاماً،</w:t>
      </w:r>
      <w:r w:rsidRPr="00010F2D">
        <w:rPr>
          <w:rFonts w:ascii="Sakkal Majalla" w:hAnsi="Sakkal Majalla"/>
          <w:sz w:val="34"/>
          <w:rtl/>
        </w:rPr>
        <w:t xml:space="preserve"> دعونا نستحضر </w:t>
      </w:r>
      <w:r w:rsidRPr="00F57369">
        <w:rPr>
          <w:rFonts w:ascii="Sakkal Majalla" w:hAnsi="Sakkal Majalla"/>
          <w:sz w:val="34"/>
          <w:highlight w:val="lightGray"/>
          <w:rtl/>
        </w:rPr>
        <w:t>قول الله تعالى: "ادْعُ إِلَى سَبِيلِ رَبِّكَ بِالْحِكْمَةِ وَالْمَوْعِظَةِ الْحَسَنَةِ وَجَادِلْهُمْ بِالَّتِي هِيَ أَحْسَنُ" (النحل: 125).</w:t>
      </w:r>
      <w:r w:rsidRPr="00010F2D">
        <w:rPr>
          <w:rFonts w:ascii="Sakkal Majalla" w:hAnsi="Sakkal Majalla"/>
          <w:sz w:val="34"/>
          <w:rtl/>
        </w:rPr>
        <w:t xml:space="preserve"> فالتدريب في جوهره دعوة للتغيير والتطوير، والمدرب الناجح هو من يتقن فن الدعوة بالحكمة والموعظة </w:t>
      </w:r>
      <w:r w:rsidRPr="00010F2D">
        <w:rPr>
          <w:rFonts w:ascii="Sakkal Majalla" w:hAnsi="Sakkal Majalla" w:hint="eastAsia"/>
          <w:sz w:val="34"/>
          <w:rtl/>
        </w:rPr>
        <w:t>الحسنة،</w:t>
      </w:r>
      <w:r w:rsidRPr="00010F2D">
        <w:rPr>
          <w:rFonts w:ascii="Sakkal Majalla" w:hAnsi="Sakkal Majalla"/>
          <w:sz w:val="34"/>
          <w:rtl/>
        </w:rPr>
        <w:t xml:space="preserve"> ويجادل بالتي هي أحسن لتحقيق أقصى تأثير وإقناع.</w:t>
      </w:r>
    </w:p>
    <w:p w14:paraId="1C8CE584" w14:textId="77777777" w:rsidR="003F41BB" w:rsidRDefault="003F41BB">
      <w:pPr>
        <w:bidi w:val="0"/>
        <w:spacing w:after="160" w:line="259" w:lineRule="auto"/>
        <w:jc w:val="left"/>
        <w:rPr>
          <w:rFonts w:ascii="Adobe Arabic" w:hAnsi="Adobe Arabic" w:cs="Adobe Arabic"/>
          <w:b/>
          <w:bCs/>
          <w:color w:val="002060"/>
          <w:sz w:val="36"/>
          <w:szCs w:val="36"/>
          <w:rtl/>
        </w:rPr>
      </w:pPr>
      <w:r>
        <w:rPr>
          <w:rFonts w:ascii="Adobe Arabic" w:hAnsi="Adobe Arabic" w:cs="Adobe Arabic"/>
          <w:b/>
          <w:bCs/>
          <w:color w:val="002060"/>
          <w:sz w:val="36"/>
          <w:szCs w:val="36"/>
          <w:rtl/>
        </w:rPr>
        <w:br w:type="page"/>
      </w:r>
    </w:p>
    <w:p w14:paraId="644DB8F1" w14:textId="77777777" w:rsidR="0041133E" w:rsidRPr="00B0358B" w:rsidRDefault="0041133E" w:rsidP="0041133E">
      <w:pPr>
        <w:jc w:val="left"/>
        <w:rPr>
          <w:rtl/>
          <w:lang w:bidi="ar-SY"/>
        </w:rPr>
        <w:sectPr w:rsidR="0041133E" w:rsidRPr="00B0358B"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2B1F38F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14BCD40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538EDD8" w14:textId="77777777" w:rsidTr="00E220AB">
        <w:tc>
          <w:tcPr>
            <w:tcW w:w="2612" w:type="pct"/>
            <w:tcBorders>
              <w:left w:val="single" w:sz="4" w:space="0" w:color="168489"/>
              <w:right w:val="single" w:sz="4" w:space="0" w:color="168489"/>
            </w:tcBorders>
            <w:shd w:val="clear" w:color="auto" w:fill="auto"/>
          </w:tcPr>
          <w:p w14:paraId="67D9DB9C" w14:textId="77777777" w:rsidR="00F01FA2" w:rsidRDefault="00F01FA2" w:rsidP="00E220AB">
            <w:pPr>
              <w:pStyle w:val="bold"/>
              <w:jc w:val="center"/>
              <w:rPr>
                <w:color w:val="168489"/>
                <w:sz w:val="40"/>
                <w:szCs w:val="40"/>
                <w:rtl/>
                <w:lang w:bidi="ar-EG"/>
              </w:rPr>
            </w:pPr>
            <w:r>
              <w:rPr>
                <w:noProof/>
              </w:rPr>
              <w:drawing>
                <wp:inline distT="0" distB="0" distL="0" distR="0" wp14:anchorId="5A6A5230" wp14:editId="3BDFD8E0">
                  <wp:extent cx="417155" cy="417165"/>
                  <wp:effectExtent l="0" t="0" r="2540" b="2540"/>
                  <wp:docPr id="1465698225" name="Picture 146569822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2BCAD520"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1F5F0438" w14:textId="77777777" w:rsidR="00F01FA2" w:rsidRDefault="00F01FA2" w:rsidP="00E220AB">
            <w:pPr>
              <w:pStyle w:val="bold"/>
              <w:jc w:val="center"/>
              <w:rPr>
                <w:color w:val="168489"/>
                <w:sz w:val="40"/>
                <w:szCs w:val="40"/>
                <w:rtl/>
                <w:lang w:bidi="ar-EG"/>
              </w:rPr>
            </w:pPr>
            <w:r>
              <w:rPr>
                <w:noProof/>
              </w:rPr>
              <w:drawing>
                <wp:inline distT="0" distB="0" distL="0" distR="0" wp14:anchorId="158FD043" wp14:editId="4935475F">
                  <wp:extent cx="371475" cy="400050"/>
                  <wp:effectExtent l="0" t="0" r="9525" b="0"/>
                  <wp:docPr id="1465698226" name="Picture 146569822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B3198C9"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8BF129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BFFE7B9" wp14:editId="43696060">
                  <wp:extent cx="286893" cy="286893"/>
                  <wp:effectExtent l="0" t="0" r="0" b="0"/>
                  <wp:docPr id="1465698227" name="Picture 146569822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1A9CE69" w14:textId="77777777" w:rsidTr="00E220AB">
        <w:tc>
          <w:tcPr>
            <w:tcW w:w="2612" w:type="pct"/>
            <w:tcBorders>
              <w:left w:val="single" w:sz="4" w:space="0" w:color="168489"/>
              <w:right w:val="single" w:sz="4" w:space="0" w:color="168489"/>
            </w:tcBorders>
            <w:vAlign w:val="center"/>
          </w:tcPr>
          <w:p w14:paraId="6A57F3A3" w14:textId="77777777" w:rsidR="009E4F29" w:rsidRPr="009E4F29" w:rsidRDefault="009E4F29" w:rsidP="009E4F29">
            <w:pPr>
              <w:pStyle w:val="a5"/>
              <w:numPr>
                <w:ilvl w:val="0"/>
                <w:numId w:val="8"/>
              </w:numPr>
              <w:rPr>
                <w:rFonts w:ascii="Adobe Arabic" w:eastAsia="GE Dinar One" w:hAnsi="Adobe Arabic" w:cs="Adobe Arabic"/>
                <w:color w:val="000000"/>
                <w:kern w:val="24"/>
                <w:sz w:val="32"/>
                <w:szCs w:val="32"/>
                <w:rtl/>
                <w:lang w:bidi="ar-SY"/>
              </w:rPr>
            </w:pPr>
            <w:r w:rsidRPr="009E4F29">
              <w:rPr>
                <w:rFonts w:ascii="Adobe Arabic" w:eastAsia="GE Dinar One" w:hAnsi="Adobe Arabic" w:cs="Adobe Arabic"/>
                <w:color w:val="000000"/>
                <w:kern w:val="24"/>
                <w:sz w:val="32"/>
                <w:szCs w:val="32"/>
                <w:rtl/>
                <w:lang w:bidi="ar-SY"/>
              </w:rPr>
              <w:t>التخطيط الاستراتيجي للمدرب.</w:t>
            </w:r>
          </w:p>
          <w:p w14:paraId="796F1EB1" w14:textId="77777777" w:rsidR="009E4F29" w:rsidRPr="009E4F29" w:rsidRDefault="009E4F29" w:rsidP="009E4F29">
            <w:pPr>
              <w:pStyle w:val="a5"/>
              <w:numPr>
                <w:ilvl w:val="0"/>
                <w:numId w:val="8"/>
              </w:numPr>
              <w:rPr>
                <w:rFonts w:ascii="Adobe Arabic" w:eastAsia="GE Dinar One" w:hAnsi="Adobe Arabic" w:cs="Adobe Arabic"/>
                <w:color w:val="000000"/>
                <w:kern w:val="24"/>
                <w:sz w:val="32"/>
                <w:szCs w:val="32"/>
                <w:rtl/>
                <w:lang w:bidi="ar-SY"/>
              </w:rPr>
            </w:pPr>
            <w:r w:rsidRPr="009E4F29">
              <w:rPr>
                <w:rFonts w:ascii="Adobe Arabic" w:eastAsia="GE Dinar One" w:hAnsi="Adobe Arabic" w:cs="Adobe Arabic"/>
                <w:color w:val="000000"/>
                <w:kern w:val="24"/>
                <w:sz w:val="32"/>
                <w:szCs w:val="32"/>
                <w:rtl/>
                <w:lang w:bidi="ar-SY"/>
              </w:rPr>
              <w:t>ما هي أهم خمس خطوات يجب أن أتبعها لأصل لأعلى إنتاجية؟</w:t>
            </w:r>
          </w:p>
          <w:p w14:paraId="23BE4F55" w14:textId="64D86147" w:rsidR="00F01FA2" w:rsidRPr="009E4F29" w:rsidRDefault="009E4F29" w:rsidP="009E4F29">
            <w:pPr>
              <w:pStyle w:val="a5"/>
              <w:numPr>
                <w:ilvl w:val="0"/>
                <w:numId w:val="8"/>
              </w:numPr>
              <w:rPr>
                <w:rFonts w:ascii="Adobe Arabic" w:eastAsia="GE Dinar One" w:hAnsi="Adobe Arabic" w:cs="Adobe Arabic"/>
                <w:color w:val="000000"/>
                <w:kern w:val="24"/>
                <w:sz w:val="32"/>
                <w:szCs w:val="32"/>
                <w:rtl/>
                <w:lang w:bidi="ar-SY"/>
              </w:rPr>
            </w:pPr>
            <w:r w:rsidRPr="009E4F29">
              <w:rPr>
                <w:rFonts w:ascii="Adobe Arabic" w:eastAsia="GE Dinar One" w:hAnsi="Adobe Arabic" w:cs="Adobe Arabic"/>
                <w:color w:val="000000"/>
                <w:kern w:val="24"/>
                <w:sz w:val="32"/>
                <w:szCs w:val="32"/>
                <w:rtl/>
                <w:lang w:bidi="ar-SY"/>
              </w:rPr>
              <w:t>كيف استطيع معرفة موقعي الحالي وأي اتجاه سأسلك في البداية؟</w:t>
            </w:r>
          </w:p>
        </w:tc>
        <w:tc>
          <w:tcPr>
            <w:tcW w:w="1809" w:type="pct"/>
            <w:tcBorders>
              <w:left w:val="single" w:sz="4" w:space="0" w:color="168489"/>
              <w:right w:val="single" w:sz="4" w:space="0" w:color="168489"/>
            </w:tcBorders>
            <w:vAlign w:val="center"/>
          </w:tcPr>
          <w:p w14:paraId="7E1C52F7" w14:textId="77777777" w:rsidR="00F57369" w:rsidRPr="00162D45" w:rsidRDefault="00F57369" w:rsidP="00F5736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7A1AD2" w14:textId="77777777" w:rsidR="00F57369" w:rsidRPr="00162D45" w:rsidRDefault="00F57369" w:rsidP="00F5736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EB881E5" w14:textId="77777777" w:rsidR="00F57369" w:rsidRPr="00162D45" w:rsidRDefault="00F57369" w:rsidP="00F5736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5040F871" w14:textId="77777777" w:rsidR="00F57369" w:rsidRPr="00162D45" w:rsidRDefault="00F57369" w:rsidP="00F5736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2F6B2E84" w14:textId="77777777" w:rsidR="009E4F29" w:rsidRPr="009E4F29" w:rsidRDefault="009E4F2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6790754F" w14:textId="23813B98" w:rsidR="00F01FA2" w:rsidRPr="00781A2F" w:rsidRDefault="009E4F2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BF14326"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A60888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3616" behindDoc="0" locked="0" layoutInCell="1" allowOverlap="1" wp14:anchorId="3CA3173F" wp14:editId="2381724A">
                <wp:simplePos x="0" y="0"/>
                <wp:positionH relativeFrom="column">
                  <wp:posOffset>6350</wp:posOffset>
                </wp:positionH>
                <wp:positionV relativeFrom="paragraph">
                  <wp:posOffset>-463550</wp:posOffset>
                </wp:positionV>
                <wp:extent cx="6473210" cy="7271091"/>
                <wp:effectExtent l="0" t="0" r="0" b="6350"/>
                <wp:wrapNone/>
                <wp:docPr id="1462637139" name="Group 1462637139"/>
                <wp:cNvGraphicFramePr/>
                <a:graphic xmlns:a="http://schemas.openxmlformats.org/drawingml/2006/main">
                  <a:graphicData uri="http://schemas.microsoft.com/office/word/2010/wordprocessingGroup">
                    <wpg:wgp>
                      <wpg:cNvGrpSpPr/>
                      <wpg:grpSpPr>
                        <a:xfrm>
                          <a:off x="0" y="0"/>
                          <a:ext cx="6473210" cy="7271091"/>
                          <a:chOff x="-120650" y="0"/>
                          <a:chExt cx="6473210" cy="7271091"/>
                        </a:xfrm>
                      </wpg:grpSpPr>
                      <wpg:grpSp>
                        <wpg:cNvPr id="1462637140" name="Group 1462637140"/>
                        <wpg:cNvGrpSpPr/>
                        <wpg:grpSpPr>
                          <a:xfrm>
                            <a:off x="-120650" y="2571750"/>
                            <a:ext cx="5708397" cy="4699341"/>
                            <a:chOff x="-282581" y="0"/>
                            <a:chExt cx="5708473" cy="4699674"/>
                          </a:xfrm>
                        </wpg:grpSpPr>
                        <wpg:grpSp>
                          <wpg:cNvPr id="1462637141" name="Group 25"/>
                          <wpg:cNvGrpSpPr/>
                          <wpg:grpSpPr>
                            <a:xfrm>
                              <a:off x="3130302" y="0"/>
                              <a:ext cx="2262067" cy="515506"/>
                              <a:chOff x="3849928" y="0"/>
                              <a:chExt cx="2262067" cy="515506"/>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28" y="69934"/>
                                <a:ext cx="1755152" cy="441349"/>
                              </a:xfrm>
                              <a:prstGeom prst="rect">
                                <a:avLst/>
                              </a:prstGeom>
                              <a:noFill/>
                            </wps:spPr>
                            <wps:txbx>
                              <w:txbxContent>
                                <w:p w14:paraId="767ADEB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2" y="9939"/>
                              <a:ext cx="2261237" cy="514985"/>
                              <a:chOff x="-2" y="0"/>
                              <a:chExt cx="2261545" cy="515506"/>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2" y="69936"/>
                                <a:ext cx="1756026" cy="441796"/>
                              </a:xfrm>
                              <a:prstGeom prst="rect">
                                <a:avLst/>
                              </a:prstGeom>
                              <a:noFill/>
                            </wps:spPr>
                            <wps:txbx>
                              <w:txbxContent>
                                <w:p w14:paraId="65E98C5D" w14:textId="21AA47CC" w:rsidR="00F01FA2" w:rsidRPr="00BC6FB1" w:rsidRDefault="00F57369" w:rsidP="00F01FA2">
                                  <w:pPr>
                                    <w:bidi w:val="0"/>
                                    <w:jc w:val="center"/>
                                    <w:rPr>
                                      <w:rFonts w:ascii="Adobe Arabic" w:eastAsia="GE Dinar One" w:hAnsi="Adobe Arabic" w:cs="Adobe Arabic"/>
                                      <w:b/>
                                      <w:bCs/>
                                      <w:color w:val="000000"/>
                                      <w:kern w:val="24"/>
                                      <w:sz w:val="44"/>
                                      <w:szCs w:val="44"/>
                                      <w:lang w:bidi="ar-SY"/>
                                    </w:rPr>
                                  </w:pPr>
                                  <w:r w:rsidRPr="00F57369">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2261228" y="604610"/>
                              <a:ext cx="3164664" cy="4095064"/>
                            </a:xfrm>
                            <a:prstGeom prst="rect">
                              <a:avLst/>
                            </a:prstGeom>
                            <a:noFill/>
                            <a:ln w="6350">
                              <a:noFill/>
                            </a:ln>
                          </wps:spPr>
                          <wps:txbx>
                            <w:txbxContent>
                              <w:p w14:paraId="69EF3F83" w14:textId="77777777" w:rsidR="00F57369" w:rsidRP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Sakkal Majalla" w:hAnsi="Sakkal Majalla" w:cs="Sakkal Majalla"/>
                                    <w:b/>
                                    <w:color w:val="auto"/>
                                    <w:sz w:val="34"/>
                                    <w:szCs w:val="34"/>
                                    <w:rtl/>
                                  </w:rPr>
                                  <w:t>بعد الانتهاء من هذه الجلسة، سيكون المتدرّب قادراً على:</w:t>
                                </w:r>
                              </w:p>
                              <w:p w14:paraId="78C693D1" w14:textId="77777777" w:rsid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تطبيق مبادئ التخطيط الاستراتيجي في المسيرة المهنية كمدربين.</w:t>
                                </w:r>
                              </w:p>
                              <w:p w14:paraId="56F37BD2" w14:textId="77777777" w:rsid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تحديد وتجاوز العوائق التي تحول دون تنفيذ الخطط بفعالية.</w:t>
                                </w:r>
                              </w:p>
                              <w:p w14:paraId="2C529B06" w14:textId="15808FCC" w:rsidR="00F01FA2"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تطوير خطة عمل شخصية لتحقيق أقصى إنتاجية.</w:t>
                                </w:r>
                              </w:p>
                              <w:p w14:paraId="0C8BEB40" w14:textId="3A72324A" w:rsidR="00F57369"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تصميم آلية لقياس التقدّم وتعديل المسار عند الحاجة.</w:t>
                                </w:r>
                              </w:p>
                              <w:p w14:paraId="799A3225" w14:textId="68A32BDD" w:rsidR="00F57369" w:rsidRPr="000F32C7"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تحقيق التوازن بين مختلف جوانب العمل التدريبي.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282581" y="874300"/>
                              <a:ext cx="2538624" cy="3373989"/>
                            </a:xfrm>
                            <a:prstGeom prst="rect">
                              <a:avLst/>
                            </a:prstGeom>
                            <a:noFill/>
                            <a:ln w="6350">
                              <a:noFill/>
                            </a:ln>
                          </wps:spPr>
                          <wps:txbx>
                            <w:txbxContent>
                              <w:p w14:paraId="14708A93"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العصف الذهني.</w:t>
                                </w:r>
                              </w:p>
                              <w:p w14:paraId="3C80F335"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التخطيط الاستراتيجي للمدرب.</w:t>
                                </w:r>
                              </w:p>
                              <w:p w14:paraId="39FF0EDF"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08EA59F5"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كيف استطيع معرفة موقعي الحالي وأي اتجاه سأسلك في البداية؟</w:t>
                                </w:r>
                              </w:p>
                              <w:p w14:paraId="2189B06C"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تدريبي.</w:t>
                                </w:r>
                              </w:p>
                              <w:p w14:paraId="37904408" w14:textId="3A41DD5A" w:rsidR="00F01FA2" w:rsidRPr="000F32C7"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60" cy="2053908"/>
                            <a:chOff x="0" y="0"/>
                            <a:chExt cx="6352560" cy="2053908"/>
                          </a:xfrm>
                        </wpg:grpSpPr>
                        <pic:pic xmlns:pic="http://schemas.openxmlformats.org/drawingml/2006/picture">
                          <pic:nvPicPr>
                            <pic:cNvPr id="1462637153" name="Picture 1462637153"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55" y="1072198"/>
                              <a:ext cx="1132205" cy="981710"/>
                            </a:xfrm>
                            <a:prstGeom prst="rect">
                              <a:avLst/>
                            </a:prstGeom>
                            <a:noFill/>
                          </wps:spPr>
                          <wps:txbx>
                            <w:txbxContent>
                              <w:p w14:paraId="650C1F7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20" y="19867"/>
                              <a:ext cx="2430145" cy="536575"/>
                            </a:xfrm>
                            <a:prstGeom prst="rect">
                              <a:avLst/>
                            </a:prstGeom>
                            <a:noFill/>
                          </wps:spPr>
                          <wps:txbx>
                            <w:txbxContent>
                              <w:p w14:paraId="7583D2E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1077"/>
                              <a:ext cx="4567555" cy="536575"/>
                            </a:xfrm>
                            <a:prstGeom prst="rect">
                              <a:avLst/>
                            </a:prstGeom>
                            <a:noFill/>
                          </wps:spPr>
                          <wps:txbx>
                            <w:txbxContent>
                              <w:p w14:paraId="5236352E" w14:textId="6176CAB6" w:rsidR="00F01FA2" w:rsidRPr="00F01FA2" w:rsidRDefault="00F57369" w:rsidP="00F01FA2">
                                <w:pPr>
                                  <w:bidi w:val="0"/>
                                  <w:jc w:val="center"/>
                                  <w:rPr>
                                    <w:rFonts w:ascii="Adobe Arabic" w:eastAsia="GE Dinar One" w:hAnsi="Adobe Arabic" w:cs="Adobe Arabic"/>
                                    <w:b/>
                                    <w:bCs/>
                                    <w:kern w:val="24"/>
                                    <w:sz w:val="56"/>
                                    <w:szCs w:val="56"/>
                                    <w:lang w:bidi="ar-SY"/>
                                  </w:rPr>
                                </w:pPr>
                                <w:r w:rsidRPr="00F57369">
                                  <w:rPr>
                                    <w:rFonts w:ascii="Adobe Arabic" w:eastAsia="GE Dinar One" w:hAnsi="Adobe Arabic" w:cs="Adobe Arabic"/>
                                    <w:b/>
                                    <w:bCs/>
                                    <w:kern w:val="24"/>
                                    <w:sz w:val="56"/>
                                    <w:szCs w:val="56"/>
                                    <w:rtl/>
                                    <w:lang w:bidi="ar-SY"/>
                                  </w:rPr>
                                  <w:t>استراتيجيات النجاح - من التخطيط إلى التنفيذ</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CA3173F" id="Group 1462637139" o:spid="_x0000_s2501" style="position:absolute;left:0;text-align:left;margin-left:.5pt;margin-top:-36.5pt;width:509.7pt;height:572.55pt;z-index:252783616;mso-position-horizontal-relative:text;mso-position-vertical-relative:text;mso-width-relative:margin;mso-height-relative:margin" coordorigin="-1206" coordsize="64732,7271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s7O40FHS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">
                <v:group id="Group 1462637140" o:spid="_x0000_s2502" style="position:absolute;left:-1206;top:25717;width:57083;height:46993" coordorigin="-2825" coordsize="57084,46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250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250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250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250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90" o:title="Target " gain="19661f" blacklevel="22938f"/>
                      </v:shape>
                    </v:group>
                    <v:shape id="TextBox 34" o:spid="_x0000_s250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767ADEB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50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250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TextBox 34" o:spid="_x0000_s251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65E98C5D" w14:textId="21AA47CC" w:rsidR="00F01FA2" w:rsidRPr="00BC6FB1" w:rsidRDefault="00F57369" w:rsidP="00F01FA2">
                            <w:pPr>
                              <w:bidi w:val="0"/>
                              <w:jc w:val="center"/>
                              <w:rPr>
                                <w:rFonts w:ascii="Adobe Arabic" w:eastAsia="GE Dinar One" w:hAnsi="Adobe Arabic" w:cs="Adobe Arabic"/>
                                <w:b/>
                                <w:bCs/>
                                <w:color w:val="000000"/>
                                <w:kern w:val="24"/>
                                <w:sz w:val="44"/>
                                <w:szCs w:val="44"/>
                                <w:lang w:bidi="ar-SY"/>
                              </w:rPr>
                            </w:pPr>
                            <w:r w:rsidRPr="00F57369">
                              <w:rPr>
                                <w:rFonts w:ascii="Adobe Arabic" w:eastAsia="GE Dinar One" w:hAnsi="Adobe Arabic" w:cs="Adobe Arabic"/>
                                <w:b/>
                                <w:bCs/>
                                <w:color w:val="000000"/>
                                <w:kern w:val="24"/>
                                <w:sz w:val="44"/>
                                <w:szCs w:val="44"/>
                                <w:rtl/>
                                <w:lang w:bidi="ar-SY"/>
                              </w:rPr>
                              <w:t>الموضوعات</w:t>
                            </w:r>
                          </w:p>
                        </w:txbxContent>
                      </v:textbox>
                    </v:shape>
                    <v:shape id="Picture 1462637149" o:spid="_x0000_s251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">
                      <v:imagedata r:id="rId91" o:title="Note " gain="19661f" blacklevel="22938f"/>
                    </v:shape>
                  </v:group>
                  <v:shape id="Text Box 1462637150" o:spid="_x0000_s2512" type="#_x0000_t202" style="position:absolute;left:22612;top:6046;width:31646;height:40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69EF3F83" w14:textId="77777777" w:rsidR="00F57369" w:rsidRP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Sakkal Majalla" w:hAnsi="Sakkal Majalla" w:cs="Sakkal Majalla"/>
                              <w:b/>
                              <w:color w:val="auto"/>
                              <w:sz w:val="34"/>
                              <w:szCs w:val="34"/>
                              <w:rtl/>
                            </w:rPr>
                            <w:t>بعد الانتهاء من هذه الجلسة، سيكون المتدرّب قادراً على:</w:t>
                          </w:r>
                        </w:p>
                        <w:p w14:paraId="78C693D1" w14:textId="77777777" w:rsid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تطبيق مبادئ التخطيط الاستراتيجي في المسيرة المهنية كمدربين.</w:t>
                          </w:r>
                        </w:p>
                        <w:p w14:paraId="56F37BD2" w14:textId="77777777" w:rsidR="00F57369" w:rsidRDefault="00F5736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تحديد وتجاوز العوائق التي تحول دون تنفيذ الخطط بفعالية.</w:t>
                          </w:r>
                        </w:p>
                        <w:p w14:paraId="2C529B06" w14:textId="15808FCC" w:rsidR="00F01FA2"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تطوير خطة عمل شخصية لتحقيق أقصى إنتاجية.</w:t>
                          </w:r>
                        </w:p>
                        <w:p w14:paraId="0C8BEB40" w14:textId="3A72324A" w:rsidR="00F57369"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تصميم آلية لقياس التقدّم وتعديل المسار عند الحاجة.</w:t>
                          </w:r>
                        </w:p>
                        <w:p w14:paraId="799A3225" w14:textId="68A32BDD" w:rsidR="00F57369" w:rsidRPr="000F32C7"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تحقيق التوازن بين مختلف جوانب العمل التدريبي.</w:t>
                          </w:r>
                        </w:p>
                      </w:txbxContent>
                    </v:textbox>
                  </v:shape>
                  <v:shape id="Text Box 1462637151" o:spid="_x0000_s2513" type="#_x0000_t202" style="position:absolute;left:-2825;top:8743;width:25385;height:33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14708A93"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العصف الذهني.</w:t>
                          </w:r>
                        </w:p>
                        <w:p w14:paraId="3C80F335"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التخطيط الاستراتيجي للمدرب.</w:t>
                          </w:r>
                        </w:p>
                        <w:p w14:paraId="39FF0EDF"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ما هي أهم خمس خطوات يجب أن أتبعها لأصل لأعلى إنتاجية؟</w:t>
                          </w:r>
                        </w:p>
                        <w:p w14:paraId="08EA59F5"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كيف استطيع معرفة موقعي الحالي وأي اتجاه سأسلك في البداية؟</w:t>
                          </w:r>
                        </w:p>
                        <w:p w14:paraId="2189B06C" w14:textId="77777777" w:rsidR="00F57369" w:rsidRPr="00F57369" w:rsidRDefault="00F57369" w:rsidP="00F57369">
                          <w:pPr>
                            <w:pStyle w:val="a5"/>
                            <w:numPr>
                              <w:ilvl w:val="0"/>
                              <w:numId w:val="7"/>
                            </w:numPr>
                            <w:rPr>
                              <w:rFonts w:ascii="Adobe Arabic" w:eastAsia="GE Dinar One" w:hAnsi="Adobe Arabic" w:cs="Adobe Arabic"/>
                              <w:color w:val="000000"/>
                              <w:kern w:val="24"/>
                              <w:sz w:val="36"/>
                              <w:szCs w:val="36"/>
                              <w:rtl/>
                              <w:lang w:bidi="ar-SY"/>
                            </w:rPr>
                          </w:pPr>
                          <w:r w:rsidRPr="00F57369">
                            <w:rPr>
                              <w:rFonts w:ascii="Adobe Arabic" w:eastAsia="GE Dinar One" w:hAnsi="Adobe Arabic" w:cs="Adobe Arabic"/>
                              <w:color w:val="000000"/>
                              <w:kern w:val="24"/>
                              <w:sz w:val="36"/>
                              <w:szCs w:val="36"/>
                              <w:rtl/>
                              <w:lang w:bidi="ar-SY"/>
                            </w:rPr>
                            <w:t>نشاط تدريبي.</w:t>
                          </w:r>
                        </w:p>
                        <w:p w14:paraId="37904408" w14:textId="3A41DD5A" w:rsidR="00F01FA2" w:rsidRPr="000F32C7" w:rsidRDefault="00F57369" w:rsidP="00F57369">
                          <w:pPr>
                            <w:pStyle w:val="a5"/>
                            <w:numPr>
                              <w:ilvl w:val="0"/>
                              <w:numId w:val="7"/>
                            </w:numPr>
                            <w:spacing w:line="276" w:lineRule="auto"/>
                            <w:rPr>
                              <w:rFonts w:ascii="Adobe Arabic" w:eastAsia="GE Dinar One" w:hAnsi="Adobe Arabic" w:cs="Adobe Arabic"/>
                              <w:color w:val="000000"/>
                              <w:kern w:val="24"/>
                              <w:sz w:val="36"/>
                              <w:szCs w:val="36"/>
                              <w:lang w:bidi="ar-SY"/>
                            </w:rPr>
                          </w:pPr>
                          <w:r w:rsidRPr="00F57369">
                            <w:rPr>
                              <w:rFonts w:ascii="Adobe Arabic" w:eastAsia="GE Dinar One" w:hAnsi="Adobe Arabic" w:cs="Adobe Arabic"/>
                              <w:color w:val="000000"/>
                              <w:kern w:val="24"/>
                              <w:sz w:val="36"/>
                              <w:szCs w:val="36"/>
                              <w:rtl/>
                              <w:lang w:bidi="ar-SY"/>
                            </w:rPr>
                            <w:t>التقويم.</w:t>
                          </w:r>
                        </w:p>
                      </w:txbxContent>
                    </v:textbox>
                  </v:shape>
                </v:group>
                <v:group id="Group 1462637152" o:spid="_x0000_s2514"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251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gm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">
                    <v:imagedata r:id="rId92" o:title="Calendar " gain="19661f" blacklevel="22938f"/>
                  </v:shape>
                  <v:shape id="TextBox 34" o:spid="_x0000_s2516"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650C1F7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2517"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7583D2E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518"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p w14:paraId="5236352E" w14:textId="6176CAB6" w:rsidR="00F01FA2" w:rsidRPr="00F01FA2" w:rsidRDefault="00F57369" w:rsidP="00F01FA2">
                          <w:pPr>
                            <w:bidi w:val="0"/>
                            <w:jc w:val="center"/>
                            <w:rPr>
                              <w:rFonts w:ascii="Adobe Arabic" w:eastAsia="GE Dinar One" w:hAnsi="Adobe Arabic" w:cs="Adobe Arabic"/>
                              <w:b/>
                              <w:bCs/>
                              <w:kern w:val="24"/>
                              <w:sz w:val="56"/>
                              <w:szCs w:val="56"/>
                              <w:lang w:bidi="ar-SY"/>
                            </w:rPr>
                          </w:pPr>
                          <w:r w:rsidRPr="00F57369">
                            <w:rPr>
                              <w:rFonts w:ascii="Adobe Arabic" w:eastAsia="GE Dinar One" w:hAnsi="Adobe Arabic" w:cs="Adobe Arabic"/>
                              <w:b/>
                              <w:bCs/>
                              <w:kern w:val="24"/>
                              <w:sz w:val="56"/>
                              <w:szCs w:val="56"/>
                              <w:rtl/>
                              <w:lang w:bidi="ar-SY"/>
                            </w:rPr>
                            <w:t>استراتيجيات النجاح - من التخطيط إلى التنفيذ</w:t>
                          </w:r>
                        </w:p>
                      </w:txbxContent>
                    </v:textbox>
                  </v:shape>
                </v:group>
              </v:group>
            </w:pict>
          </mc:Fallback>
        </mc:AlternateContent>
      </w:r>
    </w:p>
    <w:p w14:paraId="7462A2F1" w14:textId="77777777" w:rsidR="00691535" w:rsidRDefault="00691535" w:rsidP="00691535">
      <w:pPr>
        <w:bidi w:val="0"/>
        <w:rPr>
          <w:rFonts w:asciiTheme="majorBidi" w:hAnsiTheme="majorBidi" w:cstheme="majorBidi"/>
          <w:szCs w:val="28"/>
          <w:lang w:bidi="ar-SY"/>
        </w:rPr>
      </w:pPr>
    </w:p>
    <w:p w14:paraId="0711FA14" w14:textId="77777777" w:rsidR="00691535" w:rsidRPr="000F1708" w:rsidRDefault="00691535" w:rsidP="000F1708">
      <w:pPr>
        <w:spacing w:line="256" w:lineRule="auto"/>
        <w:rPr>
          <w:rFonts w:ascii="Adobe Arabic" w:hAnsi="Adobe Arabic" w:cs="Adobe Arabic"/>
          <w:b/>
          <w:bCs/>
          <w:color w:val="002060"/>
          <w:sz w:val="48"/>
          <w:szCs w:val="36"/>
          <w:rtl/>
          <w:lang w:bidi="ar-SY"/>
        </w:rPr>
      </w:pPr>
    </w:p>
    <w:p w14:paraId="57B394ED" w14:textId="77777777" w:rsidR="00691535" w:rsidRDefault="00691535" w:rsidP="00691535">
      <w:pPr>
        <w:pStyle w:val="a5"/>
        <w:spacing w:line="256" w:lineRule="auto"/>
        <w:rPr>
          <w:rFonts w:ascii="Adobe Arabic" w:hAnsi="Adobe Arabic" w:cs="Adobe Arabic"/>
          <w:b/>
          <w:bCs/>
          <w:color w:val="002060"/>
          <w:sz w:val="48"/>
          <w:szCs w:val="36"/>
          <w:rtl/>
        </w:rPr>
      </w:pPr>
      <w:r>
        <w:rPr>
          <w:rFonts w:ascii="Adobe Arabic" w:hAnsi="Adobe Arabic" w:cs="Adobe Arabic"/>
          <w:b/>
          <w:bCs/>
          <w:color w:val="002060"/>
          <w:sz w:val="48"/>
          <w:szCs w:val="36"/>
          <w:rtl/>
        </w:rPr>
        <w:t xml:space="preserve"> </w:t>
      </w:r>
    </w:p>
    <w:p w14:paraId="1F6522C3" w14:textId="77777777" w:rsidR="00691535" w:rsidRDefault="00691535" w:rsidP="00691535">
      <w:pPr>
        <w:pStyle w:val="a5"/>
        <w:spacing w:after="0" w:line="276" w:lineRule="auto"/>
        <w:rPr>
          <w:rFonts w:ascii="Adobe Arabic" w:hAnsi="Adobe Arabic" w:cs="Adobe Arabic"/>
          <w:b/>
          <w:bCs/>
          <w:color w:val="002060"/>
          <w:sz w:val="48"/>
          <w:szCs w:val="36"/>
          <w:rtl/>
        </w:rPr>
      </w:pPr>
    </w:p>
    <w:p w14:paraId="05F36471" w14:textId="77777777" w:rsidR="00691535" w:rsidRDefault="00691535" w:rsidP="00691535">
      <w:pPr>
        <w:pStyle w:val="a5"/>
        <w:spacing w:line="360" w:lineRule="auto"/>
        <w:rPr>
          <w:rFonts w:ascii="Adobe Arabic" w:hAnsi="Adobe Arabic" w:cs="Adobe Arabic"/>
          <w:b/>
          <w:bCs/>
          <w:color w:val="002060"/>
          <w:sz w:val="48"/>
          <w:szCs w:val="36"/>
          <w:rtl/>
        </w:rPr>
      </w:pPr>
    </w:p>
    <w:p w14:paraId="6560EF1B" w14:textId="77777777" w:rsidR="00691535" w:rsidRDefault="00F9007F" w:rsidP="000F1708">
      <w:pPr>
        <w:bidi w:val="0"/>
        <w:spacing w:after="160" w:line="254" w:lineRule="auto"/>
        <w:jc w:val="left"/>
        <w:rPr>
          <w:rFonts w:cs="PT Bold Heading"/>
          <w:sz w:val="52"/>
          <w:szCs w:val="56"/>
        </w:rPr>
      </w:pPr>
      <w:r>
        <w:rPr>
          <w:rFonts w:cs="PT Bold Heading"/>
          <w:noProof/>
          <w:sz w:val="52"/>
          <w:szCs w:val="56"/>
          <w:rtl/>
        </w:rPr>
        <w:t xml:space="preserve"> </w:t>
      </w:r>
      <w:r w:rsidR="00691535">
        <w:rPr>
          <w:rFonts w:cs="PT Bold Heading" w:hint="cs"/>
          <w:sz w:val="52"/>
          <w:szCs w:val="56"/>
          <w:rtl/>
        </w:rPr>
        <w:br w:type="page"/>
      </w:r>
    </w:p>
    <w:p w14:paraId="3E98A38F" w14:textId="78EEFCA1" w:rsidR="009E4F29" w:rsidRDefault="009E4F29" w:rsidP="009E4F29">
      <w:pPr>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35EB652" wp14:editId="7A46C588">
                <wp:extent cx="5578240" cy="870789"/>
                <wp:effectExtent l="0" t="0" r="22860" b="24765"/>
                <wp:docPr id="775912123"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85216888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79922803" name="مجموعة 39"/>
                        <wpg:cNvGrpSpPr/>
                        <wpg:grpSpPr>
                          <a:xfrm>
                            <a:off x="1" y="0"/>
                            <a:ext cx="5731509" cy="895349"/>
                            <a:chOff x="0" y="0"/>
                            <a:chExt cx="5878196" cy="918845"/>
                          </a:xfrm>
                        </wpg:grpSpPr>
                        <wpg:grpSp>
                          <wpg:cNvPr id="1556305763" name="مجموعة 40"/>
                          <wpg:cNvGrpSpPr/>
                          <wpg:grpSpPr>
                            <a:xfrm>
                              <a:off x="0" y="0"/>
                              <a:ext cx="5878196" cy="918845"/>
                              <a:chOff x="0" y="0"/>
                              <a:chExt cx="6240348" cy="919070"/>
                            </a:xfrm>
                          </wpg:grpSpPr>
                          <wpg:grpSp>
                            <wpg:cNvPr id="1285518824" name="مجموعة 41"/>
                            <wpg:cNvGrpSpPr/>
                            <wpg:grpSpPr>
                              <a:xfrm>
                                <a:off x="0" y="169208"/>
                                <a:ext cx="5433072" cy="580613"/>
                                <a:chOff x="0" y="169208"/>
                                <a:chExt cx="5433072" cy="580613"/>
                              </a:xfrm>
                            </wpg:grpSpPr>
                            <wps:wsp>
                              <wps:cNvPr id="3299737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44687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27258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2357835" name="مربع نص 41"/>
                          <wps:cNvSpPr txBox="1"/>
                          <wps:spPr>
                            <a:xfrm>
                              <a:off x="159679" y="256611"/>
                              <a:ext cx="4851305" cy="398676"/>
                            </a:xfrm>
                            <a:prstGeom prst="rect">
                              <a:avLst/>
                            </a:prstGeom>
                            <a:noFill/>
                          </wps:spPr>
                          <wps:txbx>
                            <w:txbxContent>
                              <w:p w14:paraId="00C780BE" w14:textId="065190D1"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035EB652" id="_x0000_s2519"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BbwSgE3AAAAAUBAAAPAAAA&#10;ZHJzL2Rvd25yZXYueG1sTI9BS8NAEIXvgv9hGcGb3cRSG2I2pRT1VARbQbxNk2kSmp0N2W2S/ntH&#10;L/XyYHiP977JVpNt1UC9bxwbiGcRKOLClQ1XBj73rw8JKB+QS2wdk4ELeVjltzcZpqUb+YOGXaiU&#10;lLBP0UAdQpdq7YuaLPqZ64jFO7reYpCzr3TZ4yjlttWPUfSkLTYsCzV2tKmpOO3O1sDbiON6Hr8M&#10;29Nxc/neL96/tjEZc383rZ9BBZrCNQy/+IIOuTAd3JlLr1oD8kj4U/GSZbIAdZDQfBmDzjP9nz7/&#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">
                <v:shape id="صورة 38" o:spid="_x0000_s25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">
                  <v:imagedata r:id="rId60" o:title=""/>
                </v:shape>
                <v:group id="مجموعة 39" o:spid="_x0000_s25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">
                  <v:group id="_x0000_s25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">
                    <v:group id="مجموعة 41" o:spid="_x0000_s25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">
                      <v:shape id="شكل حر 42" o:spid="_x0000_s25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" fillcolor="#168489" stroked="f" strokeweight="1pt">
                        <v:stroke joinstyle="miter"/>
                      </v:roundrect>
                    </v:group>
                    <v:oval id="شكل بيضاوي 44" o:spid="_x0000_s25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" filled="f" strokecolor="#a5a5a5 [2092]" strokeweight="1pt">
                      <v:stroke joinstyle="miter"/>
                    </v:oval>
                  </v:group>
                  <v:shape id="مربع نص 41" o:spid="_x0000_s2527"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" filled="f" stroked="f">
                    <v:textbox style="mso-fit-shape-to-text:t">
                      <w:txbxContent>
                        <w:p w14:paraId="00C780BE" w14:textId="065190D1"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795F04F4"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نرحب بكم في اليوم الرابع من برنامجنا التدريبي، جلسة "استراتيجيات النجاح - من التخطيط إلى التنفيذ". ت</w:t>
      </w:r>
      <w:r w:rsidRPr="009E4F29">
        <w:rPr>
          <w:rFonts w:ascii="Sakkal Majalla" w:hAnsi="Sakkal Majalla" w:hint="cs"/>
          <w:sz w:val="34"/>
          <w:rtl/>
        </w:rPr>
        <w:t>ُ</w:t>
      </w:r>
      <w:r w:rsidRPr="009E4F29">
        <w:rPr>
          <w:rFonts w:ascii="Sakkal Majalla" w:hAnsi="Sakkal Majalla"/>
          <w:sz w:val="34"/>
          <w:rtl/>
        </w:rPr>
        <w:t>عد</w:t>
      </w:r>
      <w:r w:rsidRPr="009E4F29">
        <w:rPr>
          <w:rFonts w:ascii="Sakkal Majalla" w:hAnsi="Sakkal Majalla" w:hint="cs"/>
          <w:sz w:val="34"/>
          <w:rtl/>
        </w:rPr>
        <w:t>ّ</w:t>
      </w:r>
      <w:r w:rsidRPr="009E4F29">
        <w:rPr>
          <w:rFonts w:ascii="Sakkal Majalla" w:hAnsi="Sakkal Majalla"/>
          <w:sz w:val="34"/>
          <w:rtl/>
        </w:rPr>
        <w:t xml:space="preserve"> هذه الجلسة نقطة تحول مهمة في مسيرتكم التدريبية، حيث سننتقل من المفاهيم النظرية إلى الخطوات العملية التي تمكنكم من تحقيق أهدافكم كمدربين محترفين.</w:t>
      </w:r>
      <w:r w:rsidRPr="009E4F29">
        <w:rPr>
          <w:rFonts w:ascii="Sakkal Majalla" w:hAnsi="Sakkal Majalla" w:hint="cs"/>
          <w:sz w:val="34"/>
          <w:rtl/>
        </w:rPr>
        <w:t xml:space="preserve"> </w:t>
      </w:r>
      <w:r w:rsidRPr="009E4F29">
        <w:rPr>
          <w:rFonts w:ascii="Sakkal Majalla" w:hAnsi="Sakkal Majalla"/>
          <w:sz w:val="34"/>
          <w:rtl/>
        </w:rPr>
        <w:t>وهذا ما سنسعى إليه اليوم - إتقان فن التخطيط والتنفيذ لتحقيق أقصى إنتاجية في مسيرتكم المهنية.</w:t>
      </w:r>
    </w:p>
    <w:p w14:paraId="3696E0FB" w14:textId="67920D8D" w:rsidR="00F067B0" w:rsidRDefault="00F067B0" w:rsidP="00F067B0">
      <w:pPr>
        <w:bidi w:val="0"/>
        <w:spacing w:line="259" w:lineRule="auto"/>
        <w:jc w:val="center"/>
        <w:rPr>
          <w:rFonts w:ascii="Sakkal Majalla" w:hAnsi="Sakkal Majalla"/>
          <w:sz w:val="34"/>
        </w:rPr>
      </w:pPr>
    </w:p>
    <w:p w14:paraId="2BF5737D" w14:textId="77777777" w:rsidR="00F067B0" w:rsidRDefault="00F067B0" w:rsidP="00F067B0">
      <w:pPr>
        <w:bidi w:val="0"/>
        <w:spacing w:line="259" w:lineRule="auto"/>
        <w:jc w:val="center"/>
        <w:rPr>
          <w:rFonts w:ascii="Sakkal Majalla" w:hAnsi="Sakkal Majalla"/>
          <w:sz w:val="34"/>
        </w:rPr>
      </w:pPr>
    </w:p>
    <w:p w14:paraId="281025AE" w14:textId="77777777" w:rsidR="00F067B0" w:rsidRDefault="00F067B0" w:rsidP="00F067B0">
      <w:pPr>
        <w:bidi w:val="0"/>
        <w:spacing w:line="259" w:lineRule="auto"/>
        <w:jc w:val="center"/>
        <w:rPr>
          <w:rFonts w:ascii="Sakkal Majalla" w:hAnsi="Sakkal Majalla"/>
          <w:sz w:val="34"/>
        </w:rPr>
      </w:pPr>
    </w:p>
    <w:p w14:paraId="376B0369" w14:textId="3A50E9CD" w:rsidR="00F067B0" w:rsidRPr="009E4F29" w:rsidRDefault="00F067B0" w:rsidP="00F067B0">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4D2638E2" wp14:editId="4F642A4C">
            <wp:extent cx="2419292" cy="1610360"/>
            <wp:effectExtent l="95250" t="38100" r="38735" b="104140"/>
            <wp:docPr id="607718589" name="صورة 910" descr="صورة تحتوي على نص, شخص, تلبيس, الوجه الإنساني&#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718589" name="صورة 910" descr="صورة تحتوي على نص, شخص, تلبيس, الوجه الإنساني&#10;&#10;قد يكون المحتوى الذي تم إنشاؤه بواسطة الذكاء الاصطناعي غير صحيح."/>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2426944" cy="1615453"/>
                    </a:xfrm>
                    <a:prstGeom prst="rect">
                      <a:avLst/>
                    </a:prstGeom>
                    <a:effectLst>
                      <a:outerShdw blurRad="50800" dist="38100" dir="8100000" algn="tr" rotWithShape="0">
                        <a:prstClr val="black">
                          <a:alpha val="40000"/>
                        </a:prstClr>
                      </a:outerShdw>
                    </a:effectLst>
                  </pic:spPr>
                </pic:pic>
              </a:graphicData>
            </a:graphic>
          </wp:inline>
        </w:drawing>
      </w:r>
    </w:p>
    <w:p w14:paraId="23CA006F" w14:textId="77777777" w:rsidR="009E4F29" w:rsidRDefault="009E4F29" w:rsidP="009E4F29">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626D24D" wp14:editId="7A5EBEE4">
                <wp:extent cx="5537836" cy="992761"/>
                <wp:effectExtent l="0" t="0" r="0" b="0"/>
                <wp:docPr id="172692236"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433710724" name="Group 1608695462"/>
                        <wpg:cNvGrpSpPr/>
                        <wpg:grpSpPr>
                          <a:xfrm>
                            <a:off x="1" y="0"/>
                            <a:ext cx="5537836" cy="992761"/>
                            <a:chOff x="0" y="0"/>
                            <a:chExt cx="5538027" cy="992804"/>
                          </a:xfrm>
                        </wpg:grpSpPr>
                        <wps:wsp>
                          <wps:cNvPr id="1589471665" name="TextBox 4"/>
                          <wps:cNvSpPr txBox="1"/>
                          <wps:spPr>
                            <a:xfrm>
                              <a:off x="4688958" y="456229"/>
                              <a:ext cx="849069" cy="536575"/>
                            </a:xfrm>
                            <a:prstGeom prst="rect">
                              <a:avLst/>
                            </a:prstGeom>
                            <a:noFill/>
                          </wps:spPr>
                          <wps:txbx>
                            <w:txbxContent>
                              <w:p w14:paraId="2560B659" w14:textId="77777777" w:rsidR="009E4F29" w:rsidRDefault="009E4F29" w:rsidP="009E4F2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298177199"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29190748" name="TextBox 7"/>
                          <wps:cNvSpPr txBox="1"/>
                          <wps:spPr>
                            <a:xfrm>
                              <a:off x="0" y="203938"/>
                              <a:ext cx="4493415" cy="536598"/>
                            </a:xfrm>
                            <a:prstGeom prst="rect">
                              <a:avLst/>
                            </a:prstGeom>
                            <a:noFill/>
                          </wps:spPr>
                          <wps:txbx>
                            <w:txbxContent>
                              <w:p w14:paraId="5FE700F3" w14:textId="77777777" w:rsidR="009E4F29" w:rsidRDefault="009E4F29" w:rsidP="009E4F2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537020289"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626D24D" id="_x0000_s2528"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">
                <v:group id="Group 1608695462" o:spid="_x0000_s2529"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">
                  <v:shape id="TextBox 4" o:spid="_x0000_s2530"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" filled="f" stroked="f">
                    <v:textbox style="mso-fit-shape-to-text:t">
                      <w:txbxContent>
                        <w:p w14:paraId="2560B659" w14:textId="77777777" w:rsidR="009E4F29" w:rsidRDefault="009E4F29" w:rsidP="009E4F2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531"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" fillcolor="#168489" stroked="f" strokeweight="1pt">
                    <v:stroke joinstyle="miter"/>
                  </v:roundrect>
                  <v:shape id="TextBox 7" o:spid="_x0000_s2532"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" filled="f" stroked="f">
                    <v:textbox style="mso-fit-shape-to-text:t">
                      <w:txbxContent>
                        <w:p w14:paraId="5FE700F3" w14:textId="77777777" w:rsidR="009E4F29" w:rsidRDefault="009E4F29" w:rsidP="009E4F2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533"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">
                  <v:imagedata r:id="rId63" o:title="Brainstorming "/>
                </v:shape>
                <w10:anchorlock/>
              </v:group>
            </w:pict>
          </mc:Fallback>
        </mc:AlternateContent>
      </w:r>
    </w:p>
    <w:p w14:paraId="6916F39C" w14:textId="77777777" w:rsidR="009E4F29" w:rsidRDefault="009E4F29" w:rsidP="009E4F29">
      <w:pPr>
        <w:rPr>
          <w:rFonts w:ascii="Sakkal Majalla" w:hAnsi="Sakkal Majalla"/>
          <w:sz w:val="34"/>
          <w:rtl/>
        </w:rPr>
      </w:pPr>
      <w:r w:rsidRPr="00E67690">
        <w:rPr>
          <w:noProof/>
          <w:sz w:val="34"/>
        </w:rPr>
        <w:drawing>
          <wp:anchor distT="0" distB="0" distL="114300" distR="114300" simplePos="0" relativeHeight="252889088" behindDoc="0" locked="0" layoutInCell="1" allowOverlap="1" wp14:anchorId="1FCE38C0" wp14:editId="4563E468">
            <wp:simplePos x="0" y="0"/>
            <wp:positionH relativeFrom="margin">
              <wp:align>right</wp:align>
            </wp:positionH>
            <wp:positionV relativeFrom="paragraph">
              <wp:posOffset>11801</wp:posOffset>
            </wp:positionV>
            <wp:extent cx="457200" cy="457200"/>
            <wp:effectExtent l="0" t="0" r="0" b="0"/>
            <wp:wrapSquare wrapText="bothSides"/>
            <wp:docPr id="1121000206"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9E4F29">
        <w:rPr>
          <w:rFonts w:ascii="Sakkal Majalla" w:hAnsi="Sakkal Majalla"/>
          <w:sz w:val="34"/>
          <w:rtl/>
        </w:rPr>
        <w:t>ما هي العوائق التي تمنعك من تنفيذ خططك كمدرب وكيف يمكن تجاوزها؟</w:t>
      </w:r>
    </w:p>
    <w:p w14:paraId="0E3606AE" w14:textId="0B0BC6E7" w:rsidR="009E4F29" w:rsidRPr="006B1C71" w:rsidRDefault="00DB245E" w:rsidP="00DB245E">
      <w:pPr>
        <w:ind w:left="-897"/>
        <w:rPr>
          <w:rtl/>
        </w:rPr>
      </w:pPr>
      <w:r>
        <w:rPr>
          <w:noProof/>
        </w:rPr>
        <mc:AlternateContent>
          <mc:Choice Requires="wps">
            <w:drawing>
              <wp:inline distT="0" distB="0" distL="0" distR="0" wp14:anchorId="5DDA3234" wp14:editId="0934147F">
                <wp:extent cx="6772910" cy="7213600"/>
                <wp:effectExtent l="0" t="0" r="27940" b="25400"/>
                <wp:docPr id="35681664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7213600"/>
                        </a:xfrm>
                        <a:prstGeom prst="roundRect">
                          <a:avLst>
                            <a:gd name="adj" fmla="val 16667"/>
                          </a:avLst>
                        </a:prstGeom>
                        <a:solidFill>
                          <a:srgbClr val="EAF4E4"/>
                        </a:solidFill>
                        <a:ln w="12700">
                          <a:solidFill>
                            <a:schemeClr val="accent6"/>
                          </a:solidFill>
                          <a:miter lim="800000"/>
                          <a:headEnd/>
                          <a:tailEnd/>
                        </a:ln>
                      </wps:spPr>
                      <wps:txbx>
                        <w:txbxContent>
                          <w:p w14:paraId="1F04E9B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A880F2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0BAB9B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6746EB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BC7267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21C470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DCB0D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A78891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D2FE32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2B8C5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EB2DE3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F038ED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68BA40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621474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5B9919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1248C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77F0A1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FB290E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6E06D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809825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FD9C60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8DF28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9D5B2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FBF305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4AEBB3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E51467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F095A23"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DDA3234" id="_x0000_s2534" style="width:533.3pt;height:5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" fillcolor="#eaf4e4" strokecolor="#70ad47 [3209]" strokeweight="1pt">
                <v:stroke joinstyle="miter"/>
                <v:textbox inset="0,3mm,0">
                  <w:txbxContent>
                    <w:p w14:paraId="1F04E9B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A880F2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0BAB9B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6746EB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BC7267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21C470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DCB0D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A78891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D2FE32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2B8C5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EB2DE3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F038ED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68BA40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621474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5B9919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1248C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77F0A1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FB290E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6E06D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809825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FD9C60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8DF28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9D5B2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FBF305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4AEBB3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E51467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F095A23" w14:textId="77777777" w:rsidR="00DB245E" w:rsidRDefault="00DB245E" w:rsidP="00DB245E">
                      <w:pPr>
                        <w:jc w:val="center"/>
                        <w:rPr>
                          <w:sz w:val="22"/>
                          <w:szCs w:val="28"/>
                          <w:rtl/>
                          <w:lang w:bidi="ar-SY"/>
                        </w:rPr>
                      </w:pPr>
                    </w:p>
                  </w:txbxContent>
                </v:textbox>
                <w10:anchorlock/>
              </v:roundrect>
            </w:pict>
          </mc:Fallback>
        </mc:AlternateContent>
      </w:r>
    </w:p>
    <w:p w14:paraId="3C54D20D" w14:textId="2F62A463" w:rsidR="009E4F29" w:rsidRPr="009E4F29" w:rsidRDefault="009E4F29" w:rsidP="009E4F29">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34D133D5" wp14:editId="2C029625">
                <wp:extent cx="5578240" cy="870789"/>
                <wp:effectExtent l="0" t="0" r="22860" b="24765"/>
                <wp:docPr id="731723568"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334339432"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41370907" name="مجموعة 39"/>
                        <wpg:cNvGrpSpPr/>
                        <wpg:grpSpPr>
                          <a:xfrm>
                            <a:off x="1" y="0"/>
                            <a:ext cx="5731509" cy="895349"/>
                            <a:chOff x="0" y="0"/>
                            <a:chExt cx="5878196" cy="918845"/>
                          </a:xfrm>
                        </wpg:grpSpPr>
                        <wpg:grpSp>
                          <wpg:cNvPr id="298762054" name="مجموعة 40"/>
                          <wpg:cNvGrpSpPr/>
                          <wpg:grpSpPr>
                            <a:xfrm>
                              <a:off x="0" y="0"/>
                              <a:ext cx="5878196" cy="918845"/>
                              <a:chOff x="0" y="0"/>
                              <a:chExt cx="6240348" cy="919070"/>
                            </a:xfrm>
                          </wpg:grpSpPr>
                          <wpg:grpSp>
                            <wpg:cNvPr id="2130862167" name="مجموعة 41"/>
                            <wpg:cNvGrpSpPr/>
                            <wpg:grpSpPr>
                              <a:xfrm>
                                <a:off x="0" y="169208"/>
                                <a:ext cx="5433072" cy="580613"/>
                                <a:chOff x="0" y="169208"/>
                                <a:chExt cx="5433072" cy="580613"/>
                              </a:xfrm>
                            </wpg:grpSpPr>
                            <wps:wsp>
                              <wps:cNvPr id="15703550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144613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594616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075060" name="مربع نص 41"/>
                          <wps:cNvSpPr txBox="1"/>
                          <wps:spPr>
                            <a:xfrm>
                              <a:off x="159679" y="256611"/>
                              <a:ext cx="4851305" cy="398676"/>
                            </a:xfrm>
                            <a:prstGeom prst="rect">
                              <a:avLst/>
                            </a:prstGeom>
                            <a:noFill/>
                          </wps:spPr>
                          <wps:txbx>
                            <w:txbxContent>
                              <w:p w14:paraId="6AFCB7EE" w14:textId="762971D0"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التخطيط الاستراتيجي للمدرب</w:t>
                                </w:r>
                              </w:p>
                            </w:txbxContent>
                          </wps:txbx>
                          <wps:bodyPr wrap="square" rtlCol="1">
                            <a:spAutoFit/>
                          </wps:bodyPr>
                        </wps:wsp>
                      </wpg:grpSp>
                    </wpg:wgp>
                  </a:graphicData>
                </a:graphic>
              </wp:inline>
            </w:drawing>
          </mc:Choice>
          <mc:Fallback>
            <w:pict>
              <v:group w14:anchorId="34D133D5" id="_x0000_s2535"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">
                <v:shape id="صورة 38" o:spid="_x0000_s253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">
                  <v:imagedata r:id="rId60" o:title=""/>
                </v:shape>
                <v:group id="مجموعة 39" o:spid="_x0000_s25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">
                  <v:group id="_x0000_s25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">
                    <v:group id="مجموعة 41" o:spid="_x0000_s25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">
                      <v:shape id="شكل حر 42" o:spid="_x0000_s25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" fillcolor="#168489" stroked="f" strokeweight="1pt">
                        <v:stroke joinstyle="miter"/>
                      </v:roundrect>
                    </v:group>
                    <v:oval id="شكل بيضاوي 44" o:spid="_x0000_s25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" filled="f" strokecolor="#a5a5a5 [2092]" strokeweight="1pt">
                      <v:stroke joinstyle="miter"/>
                    </v:oval>
                  </v:group>
                  <v:shape id="مربع نص 41" o:spid="_x0000_s2543"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" filled="f" stroked="f">
                    <v:textbox style="mso-fit-shape-to-text:t">
                      <w:txbxContent>
                        <w:p w14:paraId="6AFCB7EE" w14:textId="762971D0"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التخطيط الاستراتيجي للمدرب</w:t>
                          </w:r>
                        </w:p>
                      </w:txbxContent>
                    </v:textbox>
                  </v:shape>
                </v:group>
                <w10:anchorlock/>
              </v:group>
            </w:pict>
          </mc:Fallback>
        </mc:AlternateContent>
      </w:r>
    </w:p>
    <w:p w14:paraId="4DCF1F96" w14:textId="7649248E" w:rsidR="009E4F29" w:rsidRPr="009E4F29" w:rsidRDefault="005639EC" w:rsidP="009E4F29">
      <w:pPr>
        <w:spacing w:line="259" w:lineRule="auto"/>
        <w:rPr>
          <w:rFonts w:ascii="Sakkal Majalla" w:hAnsi="Sakkal Majalla"/>
          <w:sz w:val="34"/>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91136" behindDoc="1" locked="0" layoutInCell="1" allowOverlap="1" wp14:anchorId="2EC8553D" wp14:editId="1CCF0A72">
                <wp:simplePos x="0" y="0"/>
                <wp:positionH relativeFrom="column">
                  <wp:posOffset>4997450</wp:posOffset>
                </wp:positionH>
                <wp:positionV relativeFrom="paragraph">
                  <wp:posOffset>3175</wp:posOffset>
                </wp:positionV>
                <wp:extent cx="784860" cy="638175"/>
                <wp:effectExtent l="0" t="0" r="0" b="28575"/>
                <wp:wrapTight wrapText="bothSides">
                  <wp:wrapPolygon edited="0">
                    <wp:start x="0" y="0"/>
                    <wp:lineTo x="0" y="21922"/>
                    <wp:lineTo x="2621" y="21922"/>
                    <wp:lineTo x="20971" y="21922"/>
                    <wp:lineTo x="20971" y="1934"/>
                    <wp:lineTo x="19922" y="645"/>
                    <wp:lineTo x="13631" y="0"/>
                    <wp:lineTo x="0" y="0"/>
                  </wp:wrapPolygon>
                </wp:wrapTight>
                <wp:docPr id="1207304330"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489688089" name="Picture 388507670" descr="Problem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61393632"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00F301A" id="Group 29" o:spid="_x0000_s1026" style="position:absolute;margin-left:393.5pt;margin-top:.25pt;width:61.8pt;height:50.25pt;z-index:-25042534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">
                  <v:imagedata r:id="rId107"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" fillcolor="#168489" strokecolor="#168489" strokeweight="1pt">
                  <v:stroke joinstyle="miter"/>
                </v:roundrect>
                <w10:wrap type="tight"/>
              </v:group>
            </w:pict>
          </mc:Fallback>
        </mc:AlternateContent>
      </w:r>
      <w:r w:rsidR="009E4F29" w:rsidRPr="009E4F29">
        <w:rPr>
          <w:rFonts w:ascii="Sakkal Majalla" w:hAnsi="Sakkal Majalla"/>
          <w:sz w:val="34"/>
          <w:rtl/>
        </w:rPr>
        <w:t>التخطيط الاستراتيجي هو خارطة الطريق التي توج</w:t>
      </w:r>
      <w:r w:rsidR="009E4F29" w:rsidRPr="009E4F29">
        <w:rPr>
          <w:rFonts w:ascii="Sakkal Majalla" w:hAnsi="Sakkal Majalla" w:hint="cs"/>
          <w:sz w:val="34"/>
          <w:rtl/>
        </w:rPr>
        <w:t>ّ</w:t>
      </w:r>
      <w:r w:rsidR="009E4F29" w:rsidRPr="009E4F29">
        <w:rPr>
          <w:rFonts w:ascii="Sakkal Majalla" w:hAnsi="Sakkal Majalla"/>
          <w:sz w:val="34"/>
          <w:rtl/>
        </w:rPr>
        <w:t>ه المدرب نحو تحقيق أهدافه المهنية والشخصية. يقول ستيفن كوفي: "ابدأ والنهاية في ذهنك"، وهذا جوهر التخطيط الاستراتيجي.</w:t>
      </w:r>
    </w:p>
    <w:p w14:paraId="7FC9877A" w14:textId="715F473B" w:rsidR="009E4F29" w:rsidRPr="009E4F29" w:rsidRDefault="009E4F29" w:rsidP="009E4F29">
      <w:pPr>
        <w:spacing w:line="259" w:lineRule="auto"/>
        <w:rPr>
          <w:rFonts w:ascii="Sakkal Majalla" w:hAnsi="Sakkal Majalla"/>
          <w:b/>
          <w:bCs/>
          <w:color w:val="008080"/>
          <w:sz w:val="34"/>
          <w:rtl/>
        </w:rPr>
      </w:pPr>
      <w:r w:rsidRPr="009E4F29">
        <w:rPr>
          <w:rFonts w:ascii="Sakkal Majalla" w:hAnsi="Sakkal Majalla"/>
          <w:b/>
          <w:bCs/>
          <w:color w:val="008080"/>
          <w:sz w:val="34"/>
          <w:rtl/>
        </w:rPr>
        <w:t>مكو</w:t>
      </w:r>
      <w:r w:rsidRPr="009E4F29">
        <w:rPr>
          <w:rFonts w:ascii="Sakkal Majalla" w:hAnsi="Sakkal Majalla" w:hint="cs"/>
          <w:b/>
          <w:bCs/>
          <w:color w:val="008080"/>
          <w:sz w:val="34"/>
          <w:rtl/>
        </w:rPr>
        <w:t>ّ</w:t>
      </w:r>
      <w:r w:rsidRPr="009E4F29">
        <w:rPr>
          <w:rFonts w:ascii="Sakkal Majalla" w:hAnsi="Sakkal Majalla"/>
          <w:b/>
          <w:bCs/>
          <w:color w:val="008080"/>
          <w:sz w:val="34"/>
          <w:rtl/>
        </w:rPr>
        <w:t>نات التخطيط الاستراتيجي للمدرب:</w:t>
      </w:r>
    </w:p>
    <w:p w14:paraId="59D7D34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color w:val="C00000"/>
          <w:sz w:val="34"/>
          <w:rtl/>
        </w:rPr>
        <w:t xml:space="preserve">1. تحديد الرؤية الشخصية: </w:t>
      </w:r>
      <w:r w:rsidRPr="009E4F29">
        <w:rPr>
          <w:rFonts w:ascii="Sakkal Majalla" w:hAnsi="Sakkal Majalla"/>
          <w:sz w:val="34"/>
          <w:rtl/>
        </w:rPr>
        <w:t>ما الذي تريد تحقيقه في مسيرتك كمدرب خلال 3-5 سنوات القادمة؟ ما هي بصمتك الفريدة في مجال التدريب؟</w:t>
      </w:r>
    </w:p>
    <w:p w14:paraId="47D244CE" w14:textId="77777777" w:rsidR="009E4F29" w:rsidRPr="009E4F29" w:rsidRDefault="009E4F29" w:rsidP="009E4F29">
      <w:pPr>
        <w:spacing w:line="259" w:lineRule="auto"/>
        <w:rPr>
          <w:rFonts w:ascii="Sakkal Majalla" w:hAnsi="Sakkal Majalla"/>
          <w:color w:val="C00000"/>
          <w:sz w:val="34"/>
          <w:rtl/>
        </w:rPr>
      </w:pPr>
      <w:r w:rsidRPr="009E4F29">
        <w:rPr>
          <w:rFonts w:ascii="Sakkal Majalla" w:hAnsi="Sakkal Majalla"/>
          <w:color w:val="C00000"/>
          <w:sz w:val="34"/>
          <w:rtl/>
        </w:rPr>
        <w:t xml:space="preserve">2. تحليل </w:t>
      </w:r>
      <w:r w:rsidRPr="009E4F29">
        <w:rPr>
          <w:rFonts w:ascii="Sakkal Majalla" w:hAnsi="Sakkal Majalla"/>
          <w:color w:val="C00000"/>
          <w:sz w:val="34"/>
        </w:rPr>
        <w:t>SWOT</w:t>
      </w:r>
      <w:r w:rsidRPr="009E4F29">
        <w:rPr>
          <w:rFonts w:ascii="Sakkal Majalla" w:hAnsi="Sakkal Majalla"/>
          <w:color w:val="C00000"/>
          <w:sz w:val="34"/>
          <w:rtl/>
        </w:rPr>
        <w:t xml:space="preserve"> الشخصي:</w:t>
      </w:r>
    </w:p>
    <w:p w14:paraId="68A67B2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نقاط القوة (</w:t>
      </w:r>
      <w:r w:rsidRPr="009E4F29">
        <w:rPr>
          <w:rFonts w:ascii="Sakkal Majalla" w:hAnsi="Sakkal Majalla"/>
          <w:sz w:val="34"/>
        </w:rPr>
        <w:t>Strengths</w:t>
      </w:r>
      <w:r w:rsidRPr="009E4F29">
        <w:rPr>
          <w:rFonts w:ascii="Sakkal Majalla" w:hAnsi="Sakkal Majalla"/>
          <w:sz w:val="34"/>
          <w:rtl/>
        </w:rPr>
        <w:t>): ما هي مهاراتك ومعارفك المميزة؟</w:t>
      </w:r>
    </w:p>
    <w:p w14:paraId="55CEC18F"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نقاط الضعف (</w:t>
      </w:r>
      <w:r w:rsidRPr="009E4F29">
        <w:rPr>
          <w:rFonts w:ascii="Sakkal Majalla" w:hAnsi="Sakkal Majalla"/>
          <w:sz w:val="34"/>
        </w:rPr>
        <w:t>Weaknesses</w:t>
      </w:r>
      <w:r w:rsidRPr="009E4F29">
        <w:rPr>
          <w:rFonts w:ascii="Sakkal Majalla" w:hAnsi="Sakkal Majalla"/>
          <w:sz w:val="34"/>
          <w:rtl/>
        </w:rPr>
        <w:t>): ما هي المجالات التي تحتاج إلى تطوير؟</w:t>
      </w:r>
    </w:p>
    <w:p w14:paraId="77E46E9A"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الفرص (</w:t>
      </w:r>
      <w:r w:rsidRPr="009E4F29">
        <w:rPr>
          <w:rFonts w:ascii="Sakkal Majalla" w:hAnsi="Sakkal Majalla"/>
          <w:sz w:val="34"/>
        </w:rPr>
        <w:t>Opportunities</w:t>
      </w:r>
      <w:r w:rsidRPr="009E4F29">
        <w:rPr>
          <w:rFonts w:ascii="Sakkal Majalla" w:hAnsi="Sakkal Majalla"/>
          <w:sz w:val="34"/>
          <w:rtl/>
        </w:rPr>
        <w:t>): ما هي الفرص المتاحة في سوق التدريب؟</w:t>
      </w:r>
    </w:p>
    <w:p w14:paraId="1173FA1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التهديدات (</w:t>
      </w:r>
      <w:r w:rsidRPr="009E4F29">
        <w:rPr>
          <w:rFonts w:ascii="Sakkal Majalla" w:hAnsi="Sakkal Majalla"/>
          <w:sz w:val="34"/>
        </w:rPr>
        <w:t>Threats</w:t>
      </w:r>
      <w:r w:rsidRPr="009E4F29">
        <w:rPr>
          <w:rFonts w:ascii="Sakkal Majalla" w:hAnsi="Sakkal Majalla"/>
          <w:sz w:val="34"/>
          <w:rtl/>
        </w:rPr>
        <w:t>): ما هي التحديات التي قد تواجهك؟</w:t>
      </w:r>
    </w:p>
    <w:p w14:paraId="294F013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color w:val="C00000"/>
          <w:sz w:val="34"/>
          <w:rtl/>
        </w:rPr>
        <w:t xml:space="preserve">3. تحديد القيم الشخصية والمهنية: </w:t>
      </w:r>
      <w:r w:rsidRPr="009E4F29">
        <w:rPr>
          <w:rFonts w:ascii="Sakkal Majalla" w:hAnsi="Sakkal Majalla"/>
          <w:sz w:val="34"/>
          <w:rtl/>
        </w:rPr>
        <w:t>حدد 5-7 قيم أساسية تحكم قراراتك وسلوكياتك.</w:t>
      </w:r>
    </w:p>
    <w:p w14:paraId="56EEEDFA" w14:textId="77777777" w:rsidR="009E4F29" w:rsidRPr="009E4F29" w:rsidRDefault="009E4F29" w:rsidP="009E4F29">
      <w:pPr>
        <w:spacing w:line="259" w:lineRule="auto"/>
        <w:rPr>
          <w:rFonts w:ascii="Sakkal Majalla" w:hAnsi="Sakkal Majalla"/>
          <w:color w:val="C00000"/>
          <w:sz w:val="34"/>
          <w:rtl/>
        </w:rPr>
      </w:pPr>
      <w:r w:rsidRPr="009E4F29">
        <w:rPr>
          <w:rFonts w:ascii="Sakkal Majalla" w:hAnsi="Sakkal Majalla"/>
          <w:color w:val="C00000"/>
          <w:sz w:val="34"/>
          <w:rtl/>
        </w:rPr>
        <w:t xml:space="preserve">4. وضع أهداف </w:t>
      </w:r>
      <w:r w:rsidRPr="009E4F29">
        <w:rPr>
          <w:rFonts w:ascii="Sakkal Majalla" w:hAnsi="Sakkal Majalla"/>
          <w:color w:val="C00000"/>
          <w:sz w:val="34"/>
        </w:rPr>
        <w:t>SMART</w:t>
      </w:r>
      <w:r w:rsidRPr="009E4F29">
        <w:rPr>
          <w:rFonts w:ascii="Sakkal Majalla" w:hAnsi="Sakkal Majalla"/>
          <w:color w:val="C00000"/>
          <w:sz w:val="34"/>
          <w:rtl/>
        </w:rPr>
        <w:t>:</w:t>
      </w:r>
    </w:p>
    <w:p w14:paraId="272C7CD8"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محددة (</w:t>
      </w:r>
      <w:r w:rsidRPr="009E4F29">
        <w:rPr>
          <w:rFonts w:ascii="Sakkal Majalla" w:hAnsi="Sakkal Majalla"/>
          <w:sz w:val="34"/>
        </w:rPr>
        <w:t>Specific</w:t>
      </w:r>
      <w:r w:rsidRPr="009E4F29">
        <w:rPr>
          <w:rFonts w:ascii="Sakkal Majalla" w:hAnsi="Sakkal Majalla"/>
          <w:sz w:val="34"/>
          <w:rtl/>
        </w:rPr>
        <w:t>)</w:t>
      </w:r>
    </w:p>
    <w:p w14:paraId="70BE28F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قابلة للقياس (</w:t>
      </w:r>
      <w:r w:rsidRPr="009E4F29">
        <w:rPr>
          <w:rFonts w:ascii="Sakkal Majalla" w:hAnsi="Sakkal Majalla"/>
          <w:sz w:val="34"/>
        </w:rPr>
        <w:t>Measurable</w:t>
      </w:r>
      <w:r w:rsidRPr="009E4F29">
        <w:rPr>
          <w:rFonts w:ascii="Sakkal Majalla" w:hAnsi="Sakkal Majalla"/>
          <w:sz w:val="34"/>
          <w:rtl/>
        </w:rPr>
        <w:t>)</w:t>
      </w:r>
    </w:p>
    <w:p w14:paraId="4A362B9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قابلة للتحقيق (</w:t>
      </w:r>
      <w:r w:rsidRPr="009E4F29">
        <w:rPr>
          <w:rFonts w:ascii="Sakkal Majalla" w:hAnsi="Sakkal Majalla"/>
          <w:sz w:val="34"/>
        </w:rPr>
        <w:t>Achievable</w:t>
      </w:r>
      <w:r w:rsidRPr="009E4F29">
        <w:rPr>
          <w:rFonts w:ascii="Sakkal Majalla" w:hAnsi="Sakkal Majalla"/>
          <w:sz w:val="34"/>
          <w:rtl/>
        </w:rPr>
        <w:t>)</w:t>
      </w:r>
    </w:p>
    <w:p w14:paraId="1B3287E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واقعية (</w:t>
      </w:r>
      <w:r w:rsidRPr="009E4F29">
        <w:rPr>
          <w:rFonts w:ascii="Sakkal Majalla" w:hAnsi="Sakkal Majalla"/>
          <w:sz w:val="34"/>
        </w:rPr>
        <w:t>Realistic</w:t>
      </w:r>
      <w:r w:rsidRPr="009E4F29">
        <w:rPr>
          <w:rFonts w:ascii="Sakkal Majalla" w:hAnsi="Sakkal Majalla"/>
          <w:sz w:val="34"/>
          <w:rtl/>
        </w:rPr>
        <w:t>)</w:t>
      </w:r>
    </w:p>
    <w:p w14:paraId="7C93CF0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محددة زمنياً (</w:t>
      </w:r>
      <w:r w:rsidRPr="009E4F29">
        <w:rPr>
          <w:rFonts w:ascii="Sakkal Majalla" w:hAnsi="Sakkal Majalla"/>
          <w:sz w:val="34"/>
        </w:rPr>
        <w:t>Time-bound</w:t>
      </w:r>
      <w:r w:rsidRPr="009E4F29">
        <w:rPr>
          <w:rFonts w:ascii="Sakkal Majalla" w:hAnsi="Sakkal Majalla"/>
          <w:sz w:val="34"/>
          <w:rtl/>
        </w:rPr>
        <w:t>)</w:t>
      </w:r>
    </w:p>
    <w:p w14:paraId="4D793467"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color w:val="C00000"/>
          <w:sz w:val="34"/>
          <w:rtl/>
        </w:rPr>
        <w:t>5.</w:t>
      </w:r>
      <w:r w:rsidRPr="009E4F29">
        <w:rPr>
          <w:rFonts w:ascii="Sakkal Majalla" w:hAnsi="Sakkal Majalla"/>
          <w:sz w:val="34"/>
          <w:rtl/>
        </w:rPr>
        <w:t xml:space="preserve"> </w:t>
      </w:r>
      <w:r w:rsidRPr="009E4F29">
        <w:rPr>
          <w:rFonts w:ascii="Sakkal Majalla" w:hAnsi="Sakkal Majalla"/>
          <w:color w:val="C00000"/>
          <w:sz w:val="34"/>
          <w:rtl/>
        </w:rPr>
        <w:t>خطة العمل التفصيلية:</w:t>
      </w:r>
      <w:r w:rsidRPr="009E4F29">
        <w:rPr>
          <w:rFonts w:ascii="Sakkal Majalla" w:hAnsi="Sakkal Majalla"/>
          <w:sz w:val="34"/>
          <w:rtl/>
        </w:rPr>
        <w:t xml:space="preserve"> تقسيم الأهداف إلى خطوات عملية مع جدول زمني.</w:t>
      </w:r>
    </w:p>
    <w:p w14:paraId="3DDC219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مثال</w:t>
      </w:r>
      <w:r w:rsidRPr="009E4F29">
        <w:rPr>
          <w:rFonts w:ascii="Sakkal Majalla" w:hAnsi="Sakkal Majalla" w:hint="cs"/>
          <w:sz w:val="34"/>
          <w:rtl/>
        </w:rPr>
        <w:t>:</w:t>
      </w:r>
      <w:r w:rsidRPr="009E4F29">
        <w:rPr>
          <w:rFonts w:ascii="Sakkal Majalla" w:hAnsi="Sakkal Majalla"/>
          <w:sz w:val="34"/>
          <w:rtl/>
        </w:rPr>
        <w:t xml:space="preserve"> المدرب أحمد يريد أن يصبح خبيراً في تدريب مهارات القيادة. وضع هدفاً </w:t>
      </w:r>
      <w:r w:rsidRPr="009E4F29">
        <w:rPr>
          <w:rFonts w:ascii="Sakkal Majalla" w:hAnsi="Sakkal Majalla"/>
          <w:sz w:val="34"/>
        </w:rPr>
        <w:t>SMART</w:t>
      </w:r>
      <w:r w:rsidRPr="009E4F29">
        <w:rPr>
          <w:rFonts w:ascii="Sakkal Majalla" w:hAnsi="Sakkal Majalla"/>
          <w:sz w:val="34"/>
          <w:rtl/>
        </w:rPr>
        <w:t>: "تطوير وتقديم برنامج تدريبي متكامل في القيادة التحويلية لـ 100 مدير تنفيذي خلال العام القادم، بتقييم لا يقل عن 4.5 من 5". ثم قسم هذا الهدف إلى خطوات شهرية تتضمن البحث، التطوير، التسويق، والتنفيذ.</w:t>
      </w:r>
    </w:p>
    <w:p w14:paraId="4100A2D3" w14:textId="77777777" w:rsidR="009E4F29" w:rsidRPr="009E4F29" w:rsidRDefault="009E4F29" w:rsidP="009E4F29">
      <w:pPr>
        <w:spacing w:line="259" w:lineRule="auto"/>
        <w:rPr>
          <w:rFonts w:ascii="Sakkal Majalla" w:hAnsi="Sakkal Majalla"/>
          <w:sz w:val="34"/>
          <w:rtl/>
        </w:rPr>
      </w:pPr>
    </w:p>
    <w:p w14:paraId="507348C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highlight w:val="lightGray"/>
          <w:rtl/>
        </w:rPr>
        <w:lastRenderedPageBreak/>
        <w:t>قال تعالى: "وَقُلِ اعْمَلُوا فَسَيَرَى اللَّهُ عَمَلَكُمْ وَرَسُولُهُ وَالْمُؤْمِنُونَ" (التوبة: 105).</w:t>
      </w:r>
      <w:r w:rsidRPr="009E4F29">
        <w:rPr>
          <w:rFonts w:ascii="Sakkal Majalla" w:hAnsi="Sakkal Majalla"/>
          <w:sz w:val="34"/>
          <w:rtl/>
        </w:rPr>
        <w:t xml:space="preserve"> هذه الآية تذكرنا بأهمية العمل المخطط والهادف.</w:t>
      </w:r>
    </w:p>
    <w:p w14:paraId="71BACE41" w14:textId="4195FA11" w:rsidR="009E4F29" w:rsidRPr="009E4F29" w:rsidRDefault="009E4F29" w:rsidP="009E4F29">
      <w:pPr>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31A73984" wp14:editId="1A1B7FCD">
                <wp:extent cx="5578240" cy="870789"/>
                <wp:effectExtent l="0" t="0" r="22860" b="24765"/>
                <wp:docPr id="29968168"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841176314"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7292358" name="مجموعة 39"/>
                        <wpg:cNvGrpSpPr/>
                        <wpg:grpSpPr>
                          <a:xfrm>
                            <a:off x="1" y="0"/>
                            <a:ext cx="5731509" cy="895349"/>
                            <a:chOff x="0" y="0"/>
                            <a:chExt cx="5878196" cy="918845"/>
                          </a:xfrm>
                        </wpg:grpSpPr>
                        <wpg:grpSp>
                          <wpg:cNvPr id="955500632" name="مجموعة 40"/>
                          <wpg:cNvGrpSpPr/>
                          <wpg:grpSpPr>
                            <a:xfrm>
                              <a:off x="0" y="0"/>
                              <a:ext cx="5878196" cy="918845"/>
                              <a:chOff x="0" y="0"/>
                              <a:chExt cx="6240348" cy="919070"/>
                            </a:xfrm>
                          </wpg:grpSpPr>
                          <wpg:grpSp>
                            <wpg:cNvPr id="1540864648" name="مجموعة 41"/>
                            <wpg:cNvGrpSpPr/>
                            <wpg:grpSpPr>
                              <a:xfrm>
                                <a:off x="0" y="169208"/>
                                <a:ext cx="5433072" cy="580613"/>
                                <a:chOff x="0" y="169208"/>
                                <a:chExt cx="5433072" cy="580613"/>
                              </a:xfrm>
                            </wpg:grpSpPr>
                            <wps:wsp>
                              <wps:cNvPr id="78948817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076973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194674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350968" name="مربع نص 41"/>
                          <wps:cNvSpPr txBox="1"/>
                          <wps:spPr>
                            <a:xfrm>
                              <a:off x="159679" y="256611"/>
                              <a:ext cx="4851305" cy="398676"/>
                            </a:xfrm>
                            <a:prstGeom prst="rect">
                              <a:avLst/>
                            </a:prstGeom>
                            <a:noFill/>
                          </wps:spPr>
                          <wps:txbx>
                            <w:txbxContent>
                              <w:p w14:paraId="191D7BFD" w14:textId="03AF053B"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ما هي أهم خمس خطوات يجب أن أتبعها لأصل لأعلى إنتاجية؟</w:t>
                                </w:r>
                              </w:p>
                            </w:txbxContent>
                          </wps:txbx>
                          <wps:bodyPr wrap="square" rtlCol="1">
                            <a:spAutoFit/>
                          </wps:bodyPr>
                        </wps:wsp>
                      </wpg:grpSp>
                    </wpg:wgp>
                  </a:graphicData>
                </a:graphic>
              </wp:inline>
            </w:drawing>
          </mc:Choice>
          <mc:Fallback>
            <w:pict>
              <v:group w14:anchorId="31A73984" id="_x0000_s2544"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">
                <v:shape id="صورة 38" o:spid="_x0000_s254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">
                  <v:imagedata r:id="rId60" o:title=""/>
                </v:shape>
                <v:group id="مجموعة 39" o:spid="_x0000_s25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">
                  <v:group id="_x0000_s25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">
                    <v:group id="مجموعة 41" o:spid="_x0000_s25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">
                      <v:shape id="شكل حر 42" o:spid="_x0000_s25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" fillcolor="#168489" stroked="f" strokeweight="1pt">
                        <v:stroke joinstyle="miter"/>
                      </v:roundrect>
                    </v:group>
                    <v:oval id="شكل بيضاوي 44" o:spid="_x0000_s25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" filled="f" strokecolor="#a5a5a5 [2092]" strokeweight="1pt">
                      <v:stroke joinstyle="miter"/>
                    </v:oval>
                  </v:group>
                  <v:shape id="مربع نص 41" o:spid="_x0000_s2552"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" filled="f" stroked="f">
                    <v:textbox style="mso-fit-shape-to-text:t">
                      <w:txbxContent>
                        <w:p w14:paraId="191D7BFD" w14:textId="03AF053B" w:rsidR="009E4F29" w:rsidRDefault="009E4F29" w:rsidP="009E4F29">
                          <w:pPr>
                            <w:rPr>
                              <w:rFonts w:eastAsia="Calibri" w:hAnsi="Adobe Arabic" w:cs="Adobe Arabic"/>
                              <w:b/>
                              <w:bCs/>
                              <w:color w:val="FFFFFF"/>
                              <w:kern w:val="24"/>
                              <w:sz w:val="36"/>
                              <w:szCs w:val="36"/>
                              <w:lang w:bidi="ar-EG"/>
                            </w:rPr>
                          </w:pPr>
                          <w:r w:rsidRPr="009E4F29">
                            <w:rPr>
                              <w:rFonts w:eastAsia="Calibri" w:hAnsi="Adobe Arabic" w:cs="Adobe Arabic"/>
                              <w:b/>
                              <w:bCs/>
                              <w:color w:val="FFFFFF"/>
                              <w:kern w:val="24"/>
                              <w:sz w:val="36"/>
                              <w:szCs w:val="36"/>
                              <w:rtl/>
                              <w:lang w:bidi="ar-EG"/>
                            </w:rPr>
                            <w:t>ما هي أهم خمس خطوات يجب أن أتبعها لأصل لأعلى إنتاجية؟</w:t>
                          </w:r>
                        </w:p>
                      </w:txbxContent>
                    </v:textbox>
                  </v:shape>
                </v:group>
                <w10:anchorlock/>
              </v:group>
            </w:pict>
          </mc:Fallback>
        </mc:AlternateContent>
      </w:r>
    </w:p>
    <w:p w14:paraId="39F98DC7"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 xml:space="preserve">وفقاً لدراسة أجرتها جامعة هارفارد في عام 2023، فإن المدربين الذين يطبقون استراتيجيات الإنتاجية المنظمة يحققون دخلاً أعلى بنسبة 40% من نظرائهم. </w:t>
      </w:r>
      <w:r w:rsidRPr="009E4F29">
        <w:rPr>
          <w:rFonts w:ascii="Sakkal Majalla" w:hAnsi="Sakkal Majalla" w:hint="cs"/>
          <w:sz w:val="34"/>
          <w:rtl/>
        </w:rPr>
        <w:t>فيما يلي</w:t>
      </w:r>
      <w:r w:rsidRPr="009E4F29">
        <w:rPr>
          <w:rFonts w:ascii="Sakkal Majalla" w:hAnsi="Sakkal Majalla"/>
          <w:sz w:val="34"/>
          <w:rtl/>
        </w:rPr>
        <w:t xml:space="preserve"> الخطوات الخمس الأساسية:</w:t>
      </w:r>
    </w:p>
    <w:p w14:paraId="5AE1BA71" w14:textId="42CA85A3" w:rsidR="0032452D" w:rsidRPr="009E4F29" w:rsidRDefault="00F9655F" w:rsidP="00F9655F">
      <w:pPr>
        <w:spacing w:line="259" w:lineRule="auto"/>
        <w:rPr>
          <w:rFonts w:ascii="Sakkal Majalla" w:hAnsi="Sakkal Majalla"/>
          <w:sz w:val="34"/>
          <w:rtl/>
        </w:rPr>
      </w:pPr>
      <w:r w:rsidRPr="00F9655F">
        <w:rPr>
          <w:rFonts w:ascii="Sakkal Majalla" w:hAnsi="Sakkal Majalla"/>
          <w:noProof/>
          <w:sz w:val="34"/>
        </w:rPr>
        <mc:AlternateContent>
          <mc:Choice Requires="wpg">
            <w:drawing>
              <wp:inline distT="0" distB="0" distL="0" distR="0" wp14:anchorId="6E758ADD" wp14:editId="606C2034">
                <wp:extent cx="5865614" cy="2251454"/>
                <wp:effectExtent l="38100" t="19050" r="40005" b="34925"/>
                <wp:docPr id="41" name="مجموعة 40">
                  <a:extLst xmlns:a="http://schemas.openxmlformats.org/drawingml/2006/main">
                    <a:ext uri="{FF2B5EF4-FFF2-40B4-BE49-F238E27FC236}">
                      <a16:creationId xmlns:a16="http://schemas.microsoft.com/office/drawing/2014/main" id="{75BB622C-27BD-F8A4-4B8D-3788D3B77BF6}"/>
                    </a:ext>
                  </a:extLst>
                </wp:docPr>
                <wp:cNvGraphicFramePr/>
                <a:graphic xmlns:a="http://schemas.openxmlformats.org/drawingml/2006/main">
                  <a:graphicData uri="http://schemas.microsoft.com/office/word/2010/wordprocessingGroup">
                    <wpg:wgp>
                      <wpg:cNvGrpSpPr/>
                      <wpg:grpSpPr>
                        <a:xfrm>
                          <a:off x="0" y="0"/>
                          <a:ext cx="5865614" cy="2251454"/>
                          <a:chOff x="0" y="0"/>
                          <a:chExt cx="7253379" cy="2784132"/>
                        </a:xfrm>
                      </wpg:grpSpPr>
                      <wpg:grpSp>
                        <wpg:cNvPr id="584037543" name="مجموعة 584037543">
                          <a:extLst>
                            <a:ext uri="{FF2B5EF4-FFF2-40B4-BE49-F238E27FC236}">
                              <a16:creationId xmlns:a16="http://schemas.microsoft.com/office/drawing/2014/main" id="{663E6FB0-C2D9-AABC-C35C-D61F3AECBF97}"/>
                            </a:ext>
                          </a:extLst>
                        </wpg:cNvPr>
                        <wpg:cNvGrpSpPr/>
                        <wpg:grpSpPr>
                          <a:xfrm>
                            <a:off x="105984" y="0"/>
                            <a:ext cx="3843025" cy="797109"/>
                            <a:chOff x="105984" y="0"/>
                            <a:chExt cx="4896265" cy="1015569"/>
                          </a:xfrm>
                        </wpg:grpSpPr>
                        <wpg:grpSp>
                          <wpg:cNvPr id="1863319947" name="Group 13">
                            <a:extLst>
                              <a:ext uri="{FF2B5EF4-FFF2-40B4-BE49-F238E27FC236}">
                                <a16:creationId xmlns:a16="http://schemas.microsoft.com/office/drawing/2014/main" id="{AB66305E-D531-FFD2-C35E-BC1D144BB455}"/>
                              </a:ext>
                            </a:extLst>
                          </wpg:cNvPr>
                          <wpg:cNvGrpSpPr/>
                          <wpg:grpSpPr>
                            <a:xfrm>
                              <a:off x="105984" y="39532"/>
                              <a:ext cx="4384026" cy="976037"/>
                              <a:chOff x="105984" y="19005"/>
                              <a:chExt cx="9504788" cy="2116099"/>
                            </a:xfrm>
                          </wpg:grpSpPr>
                          <wps:wsp>
                            <wps:cNvPr id="1013627757" name="Freeform 14">
                              <a:extLst>
                                <a:ext uri="{FF2B5EF4-FFF2-40B4-BE49-F238E27FC236}">
                                  <a16:creationId xmlns:a16="http://schemas.microsoft.com/office/drawing/2014/main" id="{3B096940-F3D1-CB10-03F8-8EDC3F0CABE2}"/>
                                </a:ext>
                              </a:extLst>
                            </wps:cNvPr>
                            <wps:cNvSpPr/>
                            <wps:spPr>
                              <a:xfrm>
                                <a:off x="105984" y="57105"/>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91DFB1"/>
                                </a:solidFill>
                                <a:prstDash val="solid"/>
                                <a:round/>
                              </a:ln>
                            </wps:spPr>
                            <wps:bodyPr/>
                          </wps:wsp>
                          <wps:wsp>
                            <wps:cNvPr id="27802954" name="TextBox 15">
                              <a:extLst>
                                <a:ext uri="{FF2B5EF4-FFF2-40B4-BE49-F238E27FC236}">
                                  <a16:creationId xmlns:a16="http://schemas.microsoft.com/office/drawing/2014/main" id="{5E0F7F63-7514-3F4B-1FD4-BAF1AFAF611C}"/>
                                </a:ext>
                              </a:extLst>
                            </wps:cNvPr>
                            <wps:cNvSpPr txBox="1"/>
                            <wps:spPr>
                              <a:xfrm>
                                <a:off x="105984" y="19005"/>
                                <a:ext cx="9504788" cy="2116099"/>
                              </a:xfrm>
                              <a:prstGeom prst="rect">
                                <a:avLst/>
                              </a:prstGeom>
                            </wps:spPr>
                            <wps:bodyPr lIns="50800" tIns="50800" rIns="50800" bIns="50800" rtlCol="0" anchor="ctr"/>
                          </wps:wsp>
                        </wpg:grpSp>
                        <wps:wsp>
                          <wps:cNvPr id="1566211727" name="Freeform 16">
                            <a:extLst>
                              <a:ext uri="{FF2B5EF4-FFF2-40B4-BE49-F238E27FC236}">
                                <a16:creationId xmlns:a16="http://schemas.microsoft.com/office/drawing/2014/main" id="{C8684B0F-B8D1-BAD9-063C-6917E9FB8F4B}"/>
                              </a:ext>
                            </a:extLst>
                          </wps:cNvPr>
                          <wps:cNvSpPr/>
                          <wps:spPr>
                            <a:xfrm>
                              <a:off x="234912" y="0"/>
                              <a:ext cx="607106" cy="564608"/>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2">
                                <a:extLst>
                                  <a:ext uri="{96DAC541-7B7A-43D3-8B79-37D633B846F1}">
                                    <asvg:svgBlip xmlns:asvg="http://schemas.microsoft.com/office/drawing/2016/SVG/main" r:embed="rId173"/>
                                  </a:ext>
                                </a:extLst>
                              </a:blip>
                              <a:stretch>
                                <a:fillRect/>
                              </a:stretch>
                            </a:blipFill>
                            <a:ln cap="sq">
                              <a:noFill/>
                              <a:prstDash val="solid"/>
                              <a:miter/>
                            </a:ln>
                          </wps:spPr>
                          <wps:txbx>
                            <w:txbxContent>
                              <w:p w14:paraId="302CD6BF"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1</w:t>
                                </w:r>
                              </w:p>
                            </w:txbxContent>
                          </wps:txbx>
                          <wps:bodyPr/>
                        </wps:wsp>
                        <wps:wsp>
                          <wps:cNvPr id="617239854" name="TextBox 38">
                            <a:extLst>
                              <a:ext uri="{FF2B5EF4-FFF2-40B4-BE49-F238E27FC236}">
                                <a16:creationId xmlns:a16="http://schemas.microsoft.com/office/drawing/2014/main" id="{E46CF17E-BAFB-D668-62D5-93A068863B8D}"/>
                              </a:ext>
                            </a:extLst>
                          </wps:cNvPr>
                          <wps:cNvSpPr txBox="1"/>
                          <wps:spPr>
                            <a:xfrm>
                              <a:off x="290162" y="495500"/>
                              <a:ext cx="4712087" cy="428189"/>
                            </a:xfrm>
                            <a:prstGeom prst="rect">
                              <a:avLst/>
                            </a:prstGeom>
                          </wps:spPr>
                          <wps:txbx>
                            <w:txbxContent>
                              <w:p w14:paraId="43372C23" w14:textId="77777777" w:rsidR="00F9655F" w:rsidRDefault="00F9655F" w:rsidP="00F9655F">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تحديد الأولويات باستخدام مصفوفة آيزنهاور</w:t>
                                </w:r>
                              </w:p>
                            </w:txbxContent>
                          </wps:txbx>
                          <wps:bodyPr wrap="square" lIns="0" tIns="0" rIns="0" bIns="0" rtlCol="0" anchor="t">
                            <a:spAutoFit/>
                          </wps:bodyPr>
                        </wps:wsp>
                      </wpg:grpSp>
                      <wpg:grpSp>
                        <wpg:cNvPr id="786702114" name="مجموعة 786702114">
                          <a:extLst>
                            <a:ext uri="{FF2B5EF4-FFF2-40B4-BE49-F238E27FC236}">
                              <a16:creationId xmlns:a16="http://schemas.microsoft.com/office/drawing/2014/main" id="{2656BEBF-299E-A9F3-DDD2-75F9D6AE0F0D}"/>
                            </a:ext>
                          </a:extLst>
                        </wpg:cNvPr>
                        <wpg:cNvGrpSpPr/>
                        <wpg:grpSpPr>
                          <a:xfrm>
                            <a:off x="3697635" y="7616"/>
                            <a:ext cx="3471082" cy="772784"/>
                            <a:chOff x="3697635" y="7616"/>
                            <a:chExt cx="4422386" cy="984579"/>
                          </a:xfrm>
                        </wpg:grpSpPr>
                        <wpg:grpSp>
                          <wpg:cNvPr id="1270852088" name="Group 18">
                            <a:extLst>
                              <a:ext uri="{FF2B5EF4-FFF2-40B4-BE49-F238E27FC236}">
                                <a16:creationId xmlns:a16="http://schemas.microsoft.com/office/drawing/2014/main" id="{6DA34212-33C2-8420-9880-AF0AE2B3AF31}"/>
                              </a:ext>
                            </a:extLst>
                          </wpg:cNvPr>
                          <wpg:cNvGrpSpPr/>
                          <wpg:grpSpPr>
                            <a:xfrm>
                              <a:off x="3697635" y="7616"/>
                              <a:ext cx="4422386" cy="984579"/>
                              <a:chOff x="3697635" y="-12757"/>
                              <a:chExt cx="9504788" cy="2116099"/>
                            </a:xfrm>
                          </wpg:grpSpPr>
                          <wps:wsp>
                            <wps:cNvPr id="1535615421" name="Freeform 19">
                              <a:extLst>
                                <a:ext uri="{FF2B5EF4-FFF2-40B4-BE49-F238E27FC236}">
                                  <a16:creationId xmlns:a16="http://schemas.microsoft.com/office/drawing/2014/main" id="{68BB0D2A-FD53-4C41-4794-E07CDA084A5E}"/>
                                </a:ext>
                              </a:extLst>
                            </wps:cNvPr>
                            <wps:cNvSpPr/>
                            <wps:spPr>
                              <a:xfrm>
                                <a:off x="3697635" y="25343"/>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8D389"/>
                                </a:solidFill>
                                <a:prstDash val="solid"/>
                                <a:round/>
                              </a:ln>
                            </wps:spPr>
                            <wps:bodyPr/>
                          </wps:wsp>
                          <wps:wsp>
                            <wps:cNvPr id="1458786444" name="TextBox 20">
                              <a:extLst>
                                <a:ext uri="{FF2B5EF4-FFF2-40B4-BE49-F238E27FC236}">
                                  <a16:creationId xmlns:a16="http://schemas.microsoft.com/office/drawing/2014/main" id="{2936B218-A482-D8D0-97FD-3D3F6756B5E6}"/>
                                </a:ext>
                              </a:extLst>
                            </wps:cNvPr>
                            <wps:cNvSpPr txBox="1"/>
                            <wps:spPr>
                              <a:xfrm>
                                <a:off x="3697635" y="-12757"/>
                                <a:ext cx="9504788" cy="2116099"/>
                              </a:xfrm>
                              <a:prstGeom prst="rect">
                                <a:avLst/>
                              </a:prstGeom>
                            </wps:spPr>
                            <wps:bodyPr lIns="50800" tIns="50800" rIns="50800" bIns="50800" rtlCol="0" anchor="ctr"/>
                          </wps:wsp>
                        </wpg:grpSp>
                        <wps:wsp>
                          <wps:cNvPr id="1744721285" name="Freeform 21">
                            <a:extLst>
                              <a:ext uri="{FF2B5EF4-FFF2-40B4-BE49-F238E27FC236}">
                                <a16:creationId xmlns:a16="http://schemas.microsoft.com/office/drawing/2014/main" id="{79C6E928-4A60-21CF-9DBE-432973704112}"/>
                              </a:ext>
                            </a:extLst>
                          </wps:cNvPr>
                          <wps:cNvSpPr/>
                          <wps:spPr>
                            <a:xfrm>
                              <a:off x="3871520" y="7616"/>
                              <a:ext cx="569604" cy="529732"/>
                            </a:xfrm>
                            <a:custGeom>
                              <a:avLst/>
                              <a:gdLst/>
                              <a:ahLst/>
                              <a:cxnLst/>
                              <a:rect l="l" t="t" r="r" b="b"/>
                              <a:pathLst>
                                <a:path w="1107226" h="1029720">
                                  <a:moveTo>
                                    <a:pt x="0" y="0"/>
                                  </a:moveTo>
                                  <a:lnTo>
                                    <a:pt x="1107225" y="0"/>
                                  </a:lnTo>
                                  <a:lnTo>
                                    <a:pt x="1107225" y="1029720"/>
                                  </a:lnTo>
                                  <a:lnTo>
                                    <a:pt x="0" y="1029720"/>
                                  </a:lnTo>
                                  <a:lnTo>
                                    <a:pt x="0" y="0"/>
                                  </a:lnTo>
                                  <a:close/>
                                </a:path>
                              </a:pathLst>
                            </a:custGeom>
                            <a:blipFill>
                              <a:blip r:embed="rId174">
                                <a:extLst>
                                  <a:ext uri="{96DAC541-7B7A-43D3-8B79-37D633B846F1}">
                                    <asvg:svgBlip xmlns:asvg="http://schemas.microsoft.com/office/drawing/2016/SVG/main" r:embed="rId175"/>
                                  </a:ext>
                                </a:extLst>
                              </a:blip>
                              <a:stretch>
                                <a:fillRect/>
                              </a:stretch>
                            </a:blipFill>
                            <a:ln cap="sq">
                              <a:noFill/>
                              <a:prstDash val="solid"/>
                              <a:miter/>
                            </a:ln>
                          </wps:spPr>
                          <wps:txbx>
                            <w:txbxContent>
                              <w:p w14:paraId="36A510E2"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2</w:t>
                                </w:r>
                              </w:p>
                            </w:txbxContent>
                          </wps:txbx>
                          <wps:bodyPr/>
                        </wps:wsp>
                        <wps:wsp>
                          <wps:cNvPr id="2129183446" name="TextBox 40">
                            <a:extLst>
                              <a:ext uri="{FF2B5EF4-FFF2-40B4-BE49-F238E27FC236}">
                                <a16:creationId xmlns:a16="http://schemas.microsoft.com/office/drawing/2014/main" id="{6B74ABB1-40A8-F438-714D-F8F73A58B40A}"/>
                              </a:ext>
                            </a:extLst>
                          </wps:cNvPr>
                          <wps:cNvSpPr txBox="1"/>
                          <wps:spPr>
                            <a:xfrm>
                              <a:off x="4228521" y="330583"/>
                              <a:ext cx="3628608" cy="428190"/>
                            </a:xfrm>
                            <a:prstGeom prst="rect">
                              <a:avLst/>
                            </a:prstGeom>
                          </wps:spPr>
                          <wps:txbx>
                            <w:txbxContent>
                              <w:p w14:paraId="75858398" w14:textId="77777777" w:rsidR="00F9655F" w:rsidRDefault="00F9655F" w:rsidP="00F9655F">
                                <w:pPr>
                                  <w:bidi w:val="0"/>
                                  <w:spacing w:line="428" w:lineRule="exact"/>
                                  <w:jc w:val="right"/>
                                  <w:rPr>
                                    <w:rFonts w:ascii="Adobe Arabic" w:eastAsia="Montserrat Bold" w:hAnsi="Adobe Arabic" w:cs="Adobe Arabic"/>
                                    <w:b/>
                                    <w:bCs/>
                                    <w:color w:val="343432"/>
                                    <w:kern w:val="24"/>
                                    <w:sz w:val="36"/>
                                    <w:szCs w:val="36"/>
                                  </w:rPr>
                                </w:pPr>
                                <w:r>
                                  <w:rPr>
                                    <w:rFonts w:ascii="Adobe Arabic" w:eastAsia="Montserrat Bold" w:hAnsi="Adobe Arabic" w:cs="Adobe Arabic"/>
                                    <w:b/>
                                    <w:bCs/>
                                    <w:color w:val="343432"/>
                                    <w:kern w:val="24"/>
                                    <w:sz w:val="36"/>
                                    <w:szCs w:val="36"/>
                                  </w:rPr>
                                  <w:t>80</w:t>
                                </w:r>
                                <w:r>
                                  <w:rPr>
                                    <w:rFonts w:ascii="Adobe Arabic" w:eastAsia="Montserrat Bold" w:hAnsi="Adobe Arabic" w:cs="Adobe Arabic"/>
                                    <w:b/>
                                    <w:bCs/>
                                    <w:color w:val="343432"/>
                                    <w:kern w:val="24"/>
                                    <w:sz w:val="36"/>
                                    <w:szCs w:val="36"/>
                                    <w:rtl/>
                                    <w:lang w:bidi="ar-AE"/>
                                  </w:rPr>
                                  <w:t>/</w:t>
                                </w:r>
                                <w:r>
                                  <w:rPr>
                                    <w:rFonts w:ascii="Adobe Arabic" w:eastAsia="Montserrat Bold" w:hAnsi="Adobe Arabic" w:cs="Adobe Arabic"/>
                                    <w:b/>
                                    <w:bCs/>
                                    <w:color w:val="343432"/>
                                    <w:kern w:val="24"/>
                                    <w:sz w:val="36"/>
                                    <w:szCs w:val="36"/>
                                  </w:rPr>
                                  <w:t>20</w:t>
                                </w:r>
                                <w:r>
                                  <w:rPr>
                                    <w:rFonts w:ascii="Adobe Arabic" w:eastAsia="Montserrat Bold" w:hAnsi="Adobe Arabic" w:cs="Adobe Arabic"/>
                                    <w:b/>
                                    <w:bCs/>
                                    <w:color w:val="343432"/>
                                    <w:kern w:val="24"/>
                                    <w:sz w:val="36"/>
                                    <w:szCs w:val="36"/>
                                    <w:rtl/>
                                    <w:lang w:bidi="ar-AE"/>
                                  </w:rPr>
                                  <w:t xml:space="preserve"> تطبيق قاعدة (مبدأ باريتو)</w:t>
                                </w:r>
                              </w:p>
                            </w:txbxContent>
                          </wps:txbx>
                          <wps:bodyPr wrap="square" lIns="0" tIns="0" rIns="0" bIns="0" rtlCol="0" anchor="t">
                            <a:spAutoFit/>
                          </wps:bodyPr>
                        </wps:wsp>
                      </wpg:grpSp>
                      <wpg:grpSp>
                        <wpg:cNvPr id="441450054" name="مجموعة 441450054">
                          <a:extLst>
                            <a:ext uri="{FF2B5EF4-FFF2-40B4-BE49-F238E27FC236}">
                              <a16:creationId xmlns:a16="http://schemas.microsoft.com/office/drawing/2014/main" id="{D815EC9D-DCAA-B60D-285F-78F625E9AE8C}"/>
                            </a:ext>
                          </a:extLst>
                        </wpg:cNvPr>
                        <wpg:cNvGrpSpPr/>
                        <wpg:grpSpPr>
                          <a:xfrm>
                            <a:off x="0" y="1044822"/>
                            <a:ext cx="3520324" cy="783748"/>
                            <a:chOff x="0" y="1044311"/>
                            <a:chExt cx="4552994" cy="1013657"/>
                          </a:xfrm>
                        </wpg:grpSpPr>
                        <wpg:grpSp>
                          <wpg:cNvPr id="1913368234" name="Group 23">
                            <a:extLst>
                              <a:ext uri="{FF2B5EF4-FFF2-40B4-BE49-F238E27FC236}">
                                <a16:creationId xmlns:a16="http://schemas.microsoft.com/office/drawing/2014/main" id="{C09F812C-81C5-CEFC-99A2-FAA477535223}"/>
                              </a:ext>
                            </a:extLst>
                          </wpg:cNvPr>
                          <wpg:cNvGrpSpPr/>
                          <wpg:grpSpPr>
                            <a:xfrm>
                              <a:off x="0" y="1044311"/>
                              <a:ext cx="4552994" cy="1013657"/>
                              <a:chOff x="0" y="1024462"/>
                              <a:chExt cx="9504788" cy="2116099"/>
                            </a:xfrm>
                          </wpg:grpSpPr>
                          <wps:wsp>
                            <wps:cNvPr id="1759218719" name="Freeform 24">
                              <a:extLst>
                                <a:ext uri="{FF2B5EF4-FFF2-40B4-BE49-F238E27FC236}">
                                  <a16:creationId xmlns:a16="http://schemas.microsoft.com/office/drawing/2014/main" id="{72637748-B9C7-768A-D073-CC46A15B4EE4}"/>
                                </a:ext>
                              </a:extLst>
                            </wps:cNvPr>
                            <wps:cNvSpPr/>
                            <wps:spPr>
                              <a:xfrm>
                                <a:off x="0" y="1062562"/>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8B27C"/>
                                </a:solidFill>
                                <a:prstDash val="solid"/>
                                <a:round/>
                              </a:ln>
                            </wps:spPr>
                            <wps:bodyPr/>
                          </wps:wsp>
                          <wps:wsp>
                            <wps:cNvPr id="1945515568" name="TextBox 25">
                              <a:extLst>
                                <a:ext uri="{FF2B5EF4-FFF2-40B4-BE49-F238E27FC236}">
                                  <a16:creationId xmlns:a16="http://schemas.microsoft.com/office/drawing/2014/main" id="{ABE6132C-AE14-FDDC-F931-A26120FBFED5}"/>
                                </a:ext>
                              </a:extLst>
                            </wps:cNvPr>
                            <wps:cNvSpPr txBox="1"/>
                            <wps:spPr>
                              <a:xfrm>
                                <a:off x="0" y="1024462"/>
                                <a:ext cx="9504788" cy="2116099"/>
                              </a:xfrm>
                              <a:prstGeom prst="rect">
                                <a:avLst/>
                              </a:prstGeom>
                            </wps:spPr>
                            <wps:bodyPr lIns="50800" tIns="50800" rIns="50800" bIns="50800" rtlCol="0" anchor="ctr"/>
                          </wps:wsp>
                        </wpg:grpSp>
                        <wps:wsp>
                          <wps:cNvPr id="585280783" name="Freeform 26">
                            <a:extLst>
                              <a:ext uri="{FF2B5EF4-FFF2-40B4-BE49-F238E27FC236}">
                                <a16:creationId xmlns:a16="http://schemas.microsoft.com/office/drawing/2014/main" id="{748C1ABD-677F-60BC-7625-9A9E9993C90E}"/>
                              </a:ext>
                            </a:extLst>
                          </wps:cNvPr>
                          <wps:cNvSpPr/>
                          <wps:spPr>
                            <a:xfrm>
                              <a:off x="236430" y="1046563"/>
                              <a:ext cx="500666" cy="465620"/>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6">
                                <a:extLst>
                                  <a:ext uri="{96DAC541-7B7A-43D3-8B79-37D633B846F1}">
                                    <asvg:svgBlip xmlns:asvg="http://schemas.microsoft.com/office/drawing/2016/SVG/main" r:embed="rId177"/>
                                  </a:ext>
                                </a:extLst>
                              </a:blip>
                              <a:stretch>
                                <a:fillRect/>
                              </a:stretch>
                            </a:blipFill>
                            <a:ln cap="sq">
                              <a:noFill/>
                              <a:prstDash val="solid"/>
                              <a:miter/>
                            </a:ln>
                          </wps:spPr>
                          <wps:txbx>
                            <w:txbxContent>
                              <w:p w14:paraId="1E1641BA"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3</w:t>
                                </w:r>
                              </w:p>
                            </w:txbxContent>
                          </wps:txbx>
                          <wps:bodyPr/>
                        </wps:wsp>
                        <wps:wsp>
                          <wps:cNvPr id="1306752665" name="TextBox 42">
                            <a:extLst>
                              <a:ext uri="{FF2B5EF4-FFF2-40B4-BE49-F238E27FC236}">
                                <a16:creationId xmlns:a16="http://schemas.microsoft.com/office/drawing/2014/main" id="{7E6BCF0F-73D8-99DA-559F-86563AFED8A7}"/>
                              </a:ext>
                            </a:extLst>
                          </wps:cNvPr>
                          <wps:cNvSpPr txBox="1"/>
                          <wps:spPr>
                            <a:xfrm>
                              <a:off x="589073" y="1448108"/>
                              <a:ext cx="3605317" cy="434669"/>
                            </a:xfrm>
                            <a:prstGeom prst="rect">
                              <a:avLst/>
                            </a:prstGeom>
                          </wps:spPr>
                          <wps:txbx>
                            <w:txbxContent>
                              <w:p w14:paraId="56E43870" w14:textId="77777777" w:rsidR="00F9655F" w:rsidRDefault="00F9655F" w:rsidP="00F9655F">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 xml:space="preserve">إدارة الوقت بنظام "الكتل الزمنية" </w:t>
                                </w:r>
                              </w:p>
                            </w:txbxContent>
                          </wps:txbx>
                          <wps:bodyPr wrap="square" lIns="0" tIns="0" rIns="0" bIns="0" rtlCol="0" anchor="t">
                            <a:spAutoFit/>
                          </wps:bodyPr>
                        </wps:wsp>
                      </wpg:grpSp>
                      <wpg:grpSp>
                        <wpg:cNvPr id="332111596" name="مجموعة 332111596">
                          <a:extLst>
                            <a:ext uri="{FF2B5EF4-FFF2-40B4-BE49-F238E27FC236}">
                              <a16:creationId xmlns:a16="http://schemas.microsoft.com/office/drawing/2014/main" id="{8DF028AD-FCF4-E1AD-15D5-FA04A3C606CC}"/>
                            </a:ext>
                          </a:extLst>
                        </wpg:cNvPr>
                        <wpg:cNvGrpSpPr/>
                        <wpg:grpSpPr>
                          <a:xfrm>
                            <a:off x="3736465" y="1047042"/>
                            <a:ext cx="3516914" cy="771151"/>
                            <a:chOff x="3736465" y="1046887"/>
                            <a:chExt cx="3655534" cy="801544"/>
                          </a:xfrm>
                        </wpg:grpSpPr>
                        <wps:wsp>
                          <wps:cNvPr id="1206475294" name="Freeform 27">
                            <a:extLst>
                              <a:ext uri="{FF2B5EF4-FFF2-40B4-BE49-F238E27FC236}">
                                <a16:creationId xmlns:a16="http://schemas.microsoft.com/office/drawing/2014/main" id="{71067DAB-BB48-EE5F-DB36-83419F1C7860}"/>
                              </a:ext>
                            </a:extLst>
                          </wps:cNvPr>
                          <wps:cNvSpPr/>
                          <wps:spPr>
                            <a:xfrm rot="10800000">
                              <a:off x="3736465" y="1328825"/>
                              <a:ext cx="3105324" cy="357159"/>
                            </a:xfrm>
                            <a:custGeom>
                              <a:avLst/>
                              <a:gdLst/>
                              <a:ahLst/>
                              <a:cxnLst/>
                              <a:rect l="l" t="t" r="r" b="b"/>
                              <a:pathLst>
                                <a:path w="5414689" h="622773">
                                  <a:moveTo>
                                    <a:pt x="0" y="0"/>
                                  </a:moveTo>
                                  <a:lnTo>
                                    <a:pt x="5414689" y="0"/>
                                  </a:lnTo>
                                  <a:lnTo>
                                    <a:pt x="5414689" y="622773"/>
                                  </a:lnTo>
                                  <a:lnTo>
                                    <a:pt x="0" y="622773"/>
                                  </a:lnTo>
                                  <a:lnTo>
                                    <a:pt x="0" y="0"/>
                                  </a:lnTo>
                                  <a:close/>
                                </a:path>
                              </a:pathLst>
                            </a:custGeom>
                            <a:blipFill>
                              <a:blip r:embed="rId169">
                                <a:alphaModFix amt="72000"/>
                              </a:blip>
                              <a:stretch>
                                <a:fillRect b="-149966"/>
                              </a:stretch>
                            </a:blipFill>
                          </wps:spPr>
                          <wps:bodyPr/>
                        </wps:wsp>
                        <wpg:grpSp>
                          <wpg:cNvPr id="1059544147" name="Group 28">
                            <a:extLst>
                              <a:ext uri="{FF2B5EF4-FFF2-40B4-BE49-F238E27FC236}">
                                <a16:creationId xmlns:a16="http://schemas.microsoft.com/office/drawing/2014/main" id="{9042159F-FD37-726F-3B48-FBAEBEE044D9}"/>
                              </a:ext>
                            </a:extLst>
                          </wpg:cNvPr>
                          <wpg:cNvGrpSpPr/>
                          <wpg:grpSpPr>
                            <a:xfrm>
                              <a:off x="3791739" y="1046887"/>
                              <a:ext cx="3600260" cy="801544"/>
                              <a:chOff x="3791739" y="1023218"/>
                              <a:chExt cx="9504788" cy="2116099"/>
                            </a:xfrm>
                          </wpg:grpSpPr>
                          <wps:wsp>
                            <wps:cNvPr id="758324212" name="Freeform 29">
                              <a:extLst>
                                <a:ext uri="{FF2B5EF4-FFF2-40B4-BE49-F238E27FC236}">
                                  <a16:creationId xmlns:a16="http://schemas.microsoft.com/office/drawing/2014/main" id="{773F73FA-8C8F-7712-5900-EB824ABB99AE}"/>
                                </a:ext>
                              </a:extLst>
                            </wps:cNvPr>
                            <wps:cNvSpPr/>
                            <wps:spPr>
                              <a:xfrm>
                                <a:off x="3791739" y="1061318"/>
                                <a:ext cx="9504787" cy="2077999"/>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FF8379"/>
                                </a:solidFill>
                                <a:prstDash val="solid"/>
                                <a:round/>
                              </a:ln>
                            </wps:spPr>
                            <wps:bodyPr/>
                          </wps:wsp>
                          <wps:wsp>
                            <wps:cNvPr id="990992992" name="TextBox 30">
                              <a:extLst>
                                <a:ext uri="{FF2B5EF4-FFF2-40B4-BE49-F238E27FC236}">
                                  <a16:creationId xmlns:a16="http://schemas.microsoft.com/office/drawing/2014/main" id="{F7135DA4-3AB4-C3A3-DEEC-BDDD34C7FF02}"/>
                                </a:ext>
                              </a:extLst>
                            </wps:cNvPr>
                            <wps:cNvSpPr txBox="1"/>
                            <wps:spPr>
                              <a:xfrm>
                                <a:off x="3791739" y="1023218"/>
                                <a:ext cx="9504788" cy="2116099"/>
                              </a:xfrm>
                              <a:prstGeom prst="rect">
                                <a:avLst/>
                              </a:prstGeom>
                            </wps:spPr>
                            <wps:bodyPr lIns="50800" tIns="50800" rIns="50800" bIns="50800" rtlCol="0" anchor="ctr"/>
                          </wps:wsp>
                        </wpg:grpSp>
                        <wps:wsp>
                          <wps:cNvPr id="1376337102" name="Freeform 31">
                            <a:extLst>
                              <a:ext uri="{FF2B5EF4-FFF2-40B4-BE49-F238E27FC236}">
                                <a16:creationId xmlns:a16="http://schemas.microsoft.com/office/drawing/2014/main" id="{17E83430-A6B8-2F1C-A44B-40FFCED79954}"/>
                              </a:ext>
                            </a:extLst>
                          </wps:cNvPr>
                          <wps:cNvSpPr/>
                          <wps:spPr>
                            <a:xfrm>
                              <a:off x="3905001" y="1050967"/>
                              <a:ext cx="418043" cy="388779"/>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70">
                                <a:extLst>
                                  <a:ext uri="{96DAC541-7B7A-43D3-8B79-37D633B846F1}">
                                    <asvg:svgBlip xmlns:asvg="http://schemas.microsoft.com/office/drawing/2016/SVG/main" r:embed="rId171"/>
                                  </a:ext>
                                </a:extLst>
                              </a:blip>
                              <a:stretch>
                                <a:fillRect/>
                              </a:stretch>
                            </a:blipFill>
                            <a:ln cap="sq">
                              <a:noFill/>
                              <a:prstDash val="solid"/>
                              <a:miter/>
                            </a:ln>
                          </wps:spPr>
                          <wps:txbx>
                            <w:txbxContent>
                              <w:p w14:paraId="0C55FF8D"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4</w:t>
                                </w:r>
                              </w:p>
                            </w:txbxContent>
                          </wps:txbx>
                          <wps:bodyPr/>
                        </wps:wsp>
                        <wps:wsp>
                          <wps:cNvPr id="81357997" name="TextBox 44">
                            <a:extLst>
                              <a:ext uri="{FF2B5EF4-FFF2-40B4-BE49-F238E27FC236}">
                                <a16:creationId xmlns:a16="http://schemas.microsoft.com/office/drawing/2014/main" id="{5F76F77A-2281-1A30-4579-D28A9CD161EF}"/>
                              </a:ext>
                            </a:extLst>
                          </wps:cNvPr>
                          <wps:cNvSpPr txBox="1"/>
                          <wps:spPr>
                            <a:xfrm>
                              <a:off x="3775562" y="1399047"/>
                              <a:ext cx="3600202" cy="349327"/>
                            </a:xfrm>
                            <a:prstGeom prst="rect">
                              <a:avLst/>
                            </a:prstGeom>
                          </wps:spPr>
                          <wps:txbx>
                            <w:txbxContent>
                              <w:p w14:paraId="5A39760C" w14:textId="77777777" w:rsidR="00F9655F" w:rsidRDefault="00F9655F" w:rsidP="00F9655F">
                                <w:pPr>
                                  <w:bidi w:val="0"/>
                                  <w:spacing w:line="428" w:lineRule="exact"/>
                                  <w:jc w:val="center"/>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تطبيق دورة التخطيط-التنفيذ-التقييم-التعديل</w:t>
                                </w:r>
                              </w:p>
                            </w:txbxContent>
                          </wps:txbx>
                          <wps:bodyPr wrap="square" lIns="0" tIns="0" rIns="0" bIns="0" rtlCol="0" anchor="t">
                            <a:spAutoFit/>
                          </wps:bodyPr>
                        </wps:wsp>
                      </wpg:grpSp>
                      <wpg:grpSp>
                        <wpg:cNvPr id="1846348889" name="مجموعة 1846348889">
                          <a:extLst>
                            <a:ext uri="{FF2B5EF4-FFF2-40B4-BE49-F238E27FC236}">
                              <a16:creationId xmlns:a16="http://schemas.microsoft.com/office/drawing/2014/main" id="{574B4FED-5011-0E76-3340-DB998F380626}"/>
                            </a:ext>
                          </a:extLst>
                        </wpg:cNvPr>
                        <wpg:cNvGrpSpPr/>
                        <wpg:grpSpPr>
                          <a:xfrm>
                            <a:off x="1917183" y="1987023"/>
                            <a:ext cx="3440975" cy="797109"/>
                            <a:chOff x="1917183" y="1987023"/>
                            <a:chExt cx="4384027" cy="1015569"/>
                          </a:xfrm>
                        </wpg:grpSpPr>
                        <wpg:grpSp>
                          <wpg:cNvPr id="861376559" name="Group 13">
                            <a:extLst>
                              <a:ext uri="{FF2B5EF4-FFF2-40B4-BE49-F238E27FC236}">
                                <a16:creationId xmlns:a16="http://schemas.microsoft.com/office/drawing/2014/main" id="{F51D3FB1-C1E9-1FA0-8B06-E36E49C220FD}"/>
                              </a:ext>
                            </a:extLst>
                          </wpg:cNvPr>
                          <wpg:cNvGrpSpPr/>
                          <wpg:grpSpPr>
                            <a:xfrm>
                              <a:off x="1917183" y="2026555"/>
                              <a:ext cx="4384027" cy="976037"/>
                              <a:chOff x="1917183" y="2026555"/>
                              <a:chExt cx="9504791" cy="2116099"/>
                            </a:xfrm>
                          </wpg:grpSpPr>
                          <wps:wsp>
                            <wps:cNvPr id="1918657898" name="Freeform 14">
                              <a:extLst>
                                <a:ext uri="{FF2B5EF4-FFF2-40B4-BE49-F238E27FC236}">
                                  <a16:creationId xmlns:a16="http://schemas.microsoft.com/office/drawing/2014/main" id="{9FBBF0B9-1404-F970-3969-D6863D07D8AE}"/>
                                </a:ext>
                              </a:extLst>
                            </wps:cNvPr>
                            <wps:cNvSpPr/>
                            <wps:spPr>
                              <a:xfrm>
                                <a:off x="1917183" y="2064654"/>
                                <a:ext cx="9504788" cy="2078000"/>
                              </a:xfrm>
                              <a:custGeom>
                                <a:avLst/>
                                <a:gdLst/>
                                <a:ahLst/>
                                <a:cxnLst/>
                                <a:rect l="l" t="t" r="r" b="b"/>
                                <a:pathLst>
                                  <a:path w="9504787" h="2077999">
                                    <a:moveTo>
                                      <a:pt x="39464" y="0"/>
                                    </a:moveTo>
                                    <a:lnTo>
                                      <a:pt x="9465324" y="0"/>
                                    </a:lnTo>
                                    <a:cubicBezTo>
                                      <a:pt x="9475790" y="0"/>
                                      <a:pt x="9485828" y="4158"/>
                                      <a:pt x="9493228" y="11559"/>
                                    </a:cubicBezTo>
                                    <a:cubicBezTo>
                                      <a:pt x="9500629" y="18960"/>
                                      <a:pt x="9504787" y="28997"/>
                                      <a:pt x="9504787" y="39464"/>
                                    </a:cubicBezTo>
                                    <a:lnTo>
                                      <a:pt x="9504787" y="2038535"/>
                                    </a:lnTo>
                                    <a:cubicBezTo>
                                      <a:pt x="9504787" y="2049002"/>
                                      <a:pt x="9500629" y="2059039"/>
                                      <a:pt x="9493228" y="2066440"/>
                                    </a:cubicBezTo>
                                    <a:cubicBezTo>
                                      <a:pt x="9485828" y="2073841"/>
                                      <a:pt x="9475790" y="2077999"/>
                                      <a:pt x="9465324" y="2077999"/>
                                    </a:cubicBezTo>
                                    <a:lnTo>
                                      <a:pt x="39464" y="2077999"/>
                                    </a:lnTo>
                                    <a:cubicBezTo>
                                      <a:pt x="28997" y="2077999"/>
                                      <a:pt x="18960" y="2073841"/>
                                      <a:pt x="11559" y="2066440"/>
                                    </a:cubicBezTo>
                                    <a:cubicBezTo>
                                      <a:pt x="4158" y="2059039"/>
                                      <a:pt x="0" y="2049002"/>
                                      <a:pt x="0" y="2038535"/>
                                    </a:cubicBezTo>
                                    <a:lnTo>
                                      <a:pt x="0" y="39464"/>
                                    </a:lnTo>
                                    <a:cubicBezTo>
                                      <a:pt x="0" y="28997"/>
                                      <a:pt x="4158" y="18960"/>
                                      <a:pt x="11559" y="11559"/>
                                    </a:cubicBezTo>
                                    <a:cubicBezTo>
                                      <a:pt x="18960" y="4158"/>
                                      <a:pt x="28997" y="0"/>
                                      <a:pt x="39464" y="0"/>
                                    </a:cubicBezTo>
                                    <a:close/>
                                  </a:path>
                                </a:pathLst>
                              </a:custGeom>
                              <a:solidFill>
                                <a:srgbClr val="FFFFFF"/>
                              </a:solidFill>
                              <a:ln w="66675" cap="rnd">
                                <a:solidFill>
                                  <a:srgbClr val="008080"/>
                                </a:solidFill>
                                <a:prstDash val="solid"/>
                                <a:round/>
                              </a:ln>
                            </wps:spPr>
                            <wps:bodyPr/>
                          </wps:wsp>
                          <wps:wsp>
                            <wps:cNvPr id="262777091" name="TextBox 15">
                              <a:extLst>
                                <a:ext uri="{FF2B5EF4-FFF2-40B4-BE49-F238E27FC236}">
                                  <a16:creationId xmlns:a16="http://schemas.microsoft.com/office/drawing/2014/main" id="{2C80C39F-9771-A060-1D45-E657AB2BB2B4}"/>
                                </a:ext>
                              </a:extLst>
                            </wps:cNvPr>
                            <wps:cNvSpPr txBox="1"/>
                            <wps:spPr>
                              <a:xfrm>
                                <a:off x="1917186" y="2026555"/>
                                <a:ext cx="9504788" cy="2116099"/>
                              </a:xfrm>
                              <a:prstGeom prst="rect">
                                <a:avLst/>
                              </a:prstGeom>
                            </wps:spPr>
                            <wps:bodyPr lIns="50800" tIns="50800" rIns="50800" bIns="50800" rtlCol="0" anchor="ctr"/>
                          </wps:wsp>
                        </wpg:grpSp>
                        <wps:wsp>
                          <wps:cNvPr id="1219140570" name="Freeform 16">
                            <a:extLst>
                              <a:ext uri="{FF2B5EF4-FFF2-40B4-BE49-F238E27FC236}">
                                <a16:creationId xmlns:a16="http://schemas.microsoft.com/office/drawing/2014/main" id="{D7539DBE-D6A5-4B1E-CF40-986E69E5CC0C}"/>
                              </a:ext>
                            </a:extLst>
                          </wps:cNvPr>
                          <wps:cNvSpPr/>
                          <wps:spPr>
                            <a:xfrm>
                              <a:off x="2005226" y="1987023"/>
                              <a:ext cx="607106" cy="564608"/>
                            </a:xfrm>
                            <a:custGeom>
                              <a:avLst/>
                              <a:gdLst/>
                              <a:ahLst/>
                              <a:cxnLst/>
                              <a:rect l="l" t="t" r="r" b="b"/>
                              <a:pathLst>
                                <a:path w="1107226" h="1029720">
                                  <a:moveTo>
                                    <a:pt x="0" y="0"/>
                                  </a:moveTo>
                                  <a:lnTo>
                                    <a:pt x="1107226" y="0"/>
                                  </a:lnTo>
                                  <a:lnTo>
                                    <a:pt x="1107226" y="1029720"/>
                                  </a:lnTo>
                                  <a:lnTo>
                                    <a:pt x="0" y="1029720"/>
                                  </a:lnTo>
                                  <a:lnTo>
                                    <a:pt x="0" y="0"/>
                                  </a:lnTo>
                                  <a:close/>
                                </a:path>
                              </a:pathLst>
                            </a:custGeom>
                            <a:blipFill>
                              <a:blip r:embed="rId189">
                                <a:extLst>
                                  <a:ext uri="{96DAC541-7B7A-43D3-8B79-37D633B846F1}">
                                    <asvg:svgBlip xmlns:asvg="http://schemas.microsoft.com/office/drawing/2016/SVG/main" r:embed="rId190"/>
                                  </a:ext>
                                </a:extLst>
                              </a:blip>
                              <a:stretch>
                                <a:fillRect/>
                              </a:stretch>
                            </a:blipFill>
                            <a:ln cap="sq">
                              <a:solidFill>
                                <a:schemeClr val="bg1"/>
                              </a:solidFill>
                              <a:prstDash val="solid"/>
                              <a:miter/>
                            </a:ln>
                          </wps:spPr>
                          <wps:txbx>
                            <w:txbxContent>
                              <w:p w14:paraId="6972A28B"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5</w:t>
                                </w:r>
                              </w:p>
                            </w:txbxContent>
                          </wps:txbx>
                          <wps:bodyPr/>
                        </wps:wsp>
                        <wps:wsp>
                          <wps:cNvPr id="1195920055" name="TextBox 38">
                            <a:extLst>
                              <a:ext uri="{FF2B5EF4-FFF2-40B4-BE49-F238E27FC236}">
                                <a16:creationId xmlns:a16="http://schemas.microsoft.com/office/drawing/2014/main" id="{8CCFA983-6A03-1027-C7CE-FBAB7B72C7AD}"/>
                              </a:ext>
                            </a:extLst>
                          </wps:cNvPr>
                          <wps:cNvSpPr txBox="1"/>
                          <wps:spPr>
                            <a:xfrm>
                              <a:off x="2797932" y="2386598"/>
                              <a:ext cx="3198416" cy="428189"/>
                            </a:xfrm>
                            <a:prstGeom prst="rect">
                              <a:avLst/>
                            </a:prstGeom>
                          </wps:spPr>
                          <wps:txbx>
                            <w:txbxContent>
                              <w:p w14:paraId="6DD295D2" w14:textId="77777777" w:rsidR="00F9655F" w:rsidRDefault="00F9655F" w:rsidP="00F9655F">
                                <w:pPr>
                                  <w:bidi w:val="0"/>
                                  <w:spacing w:line="428" w:lineRule="exact"/>
                                  <w:jc w:val="center"/>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تبني نظام "الروتين الذهبي"</w:t>
                                </w:r>
                              </w:p>
                            </w:txbxContent>
                          </wps:txbx>
                          <wps:bodyPr wrap="square" lIns="0" tIns="0" rIns="0" bIns="0" rtlCol="0" anchor="t">
                            <a:spAutoFit/>
                          </wps:bodyPr>
                        </wps:wsp>
                      </wpg:grpSp>
                    </wpg:wgp>
                  </a:graphicData>
                </a:graphic>
              </wp:inline>
            </w:drawing>
          </mc:Choice>
          <mc:Fallback>
            <w:pict>
              <v:group w14:anchorId="6E758ADD" id="مجموعة 40" o:spid="_x0000_s2553" style="width:461.85pt;height:177.3pt;mso-position-horizontal-relative:char;mso-position-vertical-relative:line" coordsize="72533,2784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">
                <v:group id="مجموعة 584037543" o:spid="_x0000_s2554" style="position:absolute;left:1059;width:38431;height:7971" coordorigin="1059" coordsize="48962,10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">
                  <v:group id="Group 13" o:spid="_x0000_s2555" style="position:absolute;left:1059;top:395;width:43841;height:9760" coordorigin="1059,190"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">
                    <v:shape id="Freeform 14" o:spid="_x0000_s2556" style="position:absolute;left:1059;top:571;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91dfb1" strokeweight="5.25pt">
                      <v:stroke endcap="round"/>
                      <v:path arrowok="t"/>
                    </v:shape>
                    <v:shape id="TextBox 15" o:spid="_x0000_s2557" type="#_x0000_t202" style="position:absolute;left:1059;top:190;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" filled="f" stroked="f">
                      <v:textbox inset="4pt,4pt,4pt,4pt"/>
                    </v:shape>
                  </v:group>
                  <v:shape id="Freeform 16" o:spid="_x0000_s2558" style="position:absolute;left:2349;width:6071;height:564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" adj="-11796480,,5400" path="m,l1107226,r,1029720l,1029720,,xe" stroked="f">
                    <v:fill r:id="rId180" o:title="" recolor="t" rotate="t" type="frame"/>
                    <v:stroke joinstyle="miter" endcap="square"/>
                    <v:formulas/>
                    <v:path arrowok="t" o:connecttype="custom" textboxrect="0,0,1107226,1029720"/>
                    <v:textbox>
                      <w:txbxContent>
                        <w:p w14:paraId="302CD6BF"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1</w:t>
                          </w:r>
                        </w:p>
                      </w:txbxContent>
                    </v:textbox>
                  </v:shape>
                  <v:shape id="TextBox 38" o:spid="_x0000_s2559" type="#_x0000_t202" style="position:absolute;left:2901;top:4955;width:47121;height: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" filled="f" stroked="f">
                    <v:textbox style="mso-fit-shape-to-text:t" inset="0,0,0,0">
                      <w:txbxContent>
                        <w:p w14:paraId="43372C23" w14:textId="77777777" w:rsidR="00F9655F" w:rsidRDefault="00F9655F" w:rsidP="00F9655F">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تحديد الأولويات باستخدام مصفوفة آيزنهاور</w:t>
                          </w:r>
                        </w:p>
                      </w:txbxContent>
                    </v:textbox>
                  </v:shape>
                </v:group>
                <v:group id="مجموعة 786702114" o:spid="_x0000_s2560" style="position:absolute;left:36976;top:76;width:34711;height:7728" coordorigin="36976,76" coordsize="44223,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">
                  <v:group id="Group 18" o:spid="_x0000_s2561" style="position:absolute;left:36976;top:76;width:44224;height:9845" coordorigin="36976,-127"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">
                    <v:shape id="Freeform 19" o:spid="_x0000_s2562" style="position:absolute;left:36976;top:253;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8d389" strokeweight="5.25pt">
                      <v:stroke endcap="round"/>
                      <v:path arrowok="t"/>
                    </v:shape>
                    <v:shape id="TextBox 20" o:spid="_x0000_s2563" type="#_x0000_t202" style="position:absolute;left:36976;top:-127;width:95048;height:21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" filled="f" stroked="f">
                      <v:textbox inset="4pt,4pt,4pt,4pt"/>
                    </v:shape>
                  </v:group>
                  <v:shape id="Freeform 21" o:spid="_x0000_s2564" style="position:absolute;left:38715;top:76;width:5696;height:5297;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" adj="-11796480,,5400" path="m,l1107225,r,1029720l,1029720,,xe" stroked="f">
                    <v:fill r:id="rId181" o:title="" recolor="t" rotate="t" type="frame"/>
                    <v:stroke joinstyle="miter" endcap="square"/>
                    <v:formulas/>
                    <v:path arrowok="t" o:connecttype="custom" textboxrect="0,0,1107226,1029720"/>
                    <v:textbox>
                      <w:txbxContent>
                        <w:p w14:paraId="36A510E2"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2</w:t>
                          </w:r>
                        </w:p>
                      </w:txbxContent>
                    </v:textbox>
                  </v:shape>
                  <v:shape id="TextBox 40" o:spid="_x0000_s2565" type="#_x0000_t202" style="position:absolute;left:42285;top:3305;width:36286;height: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" filled="f" stroked="f">
                    <v:textbox style="mso-fit-shape-to-text:t" inset="0,0,0,0">
                      <w:txbxContent>
                        <w:p w14:paraId="75858398" w14:textId="77777777" w:rsidR="00F9655F" w:rsidRDefault="00F9655F" w:rsidP="00F9655F">
                          <w:pPr>
                            <w:bidi w:val="0"/>
                            <w:spacing w:line="428" w:lineRule="exact"/>
                            <w:jc w:val="right"/>
                            <w:rPr>
                              <w:rFonts w:ascii="Adobe Arabic" w:eastAsia="Montserrat Bold" w:hAnsi="Adobe Arabic" w:cs="Adobe Arabic"/>
                              <w:b/>
                              <w:bCs/>
                              <w:color w:val="343432"/>
                              <w:kern w:val="24"/>
                              <w:sz w:val="36"/>
                              <w:szCs w:val="36"/>
                            </w:rPr>
                          </w:pPr>
                          <w:r>
                            <w:rPr>
                              <w:rFonts w:ascii="Adobe Arabic" w:eastAsia="Montserrat Bold" w:hAnsi="Adobe Arabic" w:cs="Adobe Arabic"/>
                              <w:b/>
                              <w:bCs/>
                              <w:color w:val="343432"/>
                              <w:kern w:val="24"/>
                              <w:sz w:val="36"/>
                              <w:szCs w:val="36"/>
                            </w:rPr>
                            <w:t>80</w:t>
                          </w:r>
                          <w:r>
                            <w:rPr>
                              <w:rFonts w:ascii="Adobe Arabic" w:eastAsia="Montserrat Bold" w:hAnsi="Adobe Arabic" w:cs="Adobe Arabic"/>
                              <w:b/>
                              <w:bCs/>
                              <w:color w:val="343432"/>
                              <w:kern w:val="24"/>
                              <w:sz w:val="36"/>
                              <w:szCs w:val="36"/>
                              <w:rtl/>
                              <w:lang w:bidi="ar-AE"/>
                            </w:rPr>
                            <w:t>/</w:t>
                          </w:r>
                          <w:r>
                            <w:rPr>
                              <w:rFonts w:ascii="Adobe Arabic" w:eastAsia="Montserrat Bold" w:hAnsi="Adobe Arabic" w:cs="Adobe Arabic"/>
                              <w:b/>
                              <w:bCs/>
                              <w:color w:val="343432"/>
                              <w:kern w:val="24"/>
                              <w:sz w:val="36"/>
                              <w:szCs w:val="36"/>
                            </w:rPr>
                            <w:t>20</w:t>
                          </w:r>
                          <w:r>
                            <w:rPr>
                              <w:rFonts w:ascii="Adobe Arabic" w:eastAsia="Montserrat Bold" w:hAnsi="Adobe Arabic" w:cs="Adobe Arabic"/>
                              <w:b/>
                              <w:bCs/>
                              <w:color w:val="343432"/>
                              <w:kern w:val="24"/>
                              <w:sz w:val="36"/>
                              <w:szCs w:val="36"/>
                              <w:rtl/>
                              <w:lang w:bidi="ar-AE"/>
                            </w:rPr>
                            <w:t xml:space="preserve"> تطبيق قاعدة (مبدأ باريتو)</w:t>
                          </w:r>
                        </w:p>
                      </w:txbxContent>
                    </v:textbox>
                  </v:shape>
                </v:group>
                <v:group id="مجموعة 441450054" o:spid="_x0000_s2566" style="position:absolute;top:10448;width:35203;height:7837" coordorigin=",10443" coordsize="45529,1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">
                  <v:group id="Group 23" o:spid="_x0000_s2567" style="position:absolute;top:10443;width:45529;height:10136" coordorigin=",10244"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">
                    <v:shape id="Freeform 24" o:spid="_x0000_s2568" style="position:absolute;top:10625;width:95047;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8b27c" strokeweight="5.25pt">
                      <v:stroke endcap="round"/>
                      <v:path arrowok="t"/>
                    </v:shape>
                    <v:shape id="TextBox 25" o:spid="_x0000_s2569" type="#_x0000_t202" style="position:absolute;top:10244;width:95047;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" filled="f" stroked="f">
                      <v:textbox inset="4pt,4pt,4pt,4pt"/>
                    </v:shape>
                  </v:group>
                  <v:shape id="Freeform 26" o:spid="_x0000_s2570" style="position:absolute;left:2364;top:10465;width:5006;height:465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" adj="-11796480,,5400" path="m,l1107226,r,1029720l,1029720,,xe" stroked="f">
                    <v:fill r:id="rId182" o:title="" recolor="t" rotate="t" type="frame"/>
                    <v:stroke joinstyle="miter" endcap="square"/>
                    <v:formulas/>
                    <v:path arrowok="t" o:connecttype="custom" textboxrect="0,0,1107226,1029720"/>
                    <v:textbox>
                      <w:txbxContent>
                        <w:p w14:paraId="1E1641BA"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3</w:t>
                          </w:r>
                        </w:p>
                      </w:txbxContent>
                    </v:textbox>
                  </v:shape>
                  <v:shape id="TextBox 42" o:spid="_x0000_s2571" type="#_x0000_t202" style="position:absolute;left:5890;top:14481;width:36053;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" filled="f" stroked="f">
                    <v:textbox style="mso-fit-shape-to-text:t" inset="0,0,0,0">
                      <w:txbxContent>
                        <w:p w14:paraId="56E43870" w14:textId="77777777" w:rsidR="00F9655F" w:rsidRDefault="00F9655F" w:rsidP="00F9655F">
                          <w:pPr>
                            <w:bidi w:val="0"/>
                            <w:spacing w:line="428" w:lineRule="exact"/>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 xml:space="preserve">إدارة الوقت بنظام "الكتل الزمنية" </w:t>
                          </w:r>
                        </w:p>
                      </w:txbxContent>
                    </v:textbox>
                  </v:shape>
                </v:group>
                <v:group id="مجموعة 332111596" o:spid="_x0000_s2572" style="position:absolute;left:37364;top:10470;width:35169;height:7711" coordorigin="37364,10468" coordsize="36555,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">
                  <v:shape id="Freeform 27" o:spid="_x0000_s2573" style="position:absolute;left:37364;top:13288;width:31053;height:3571;rotation:180;visibility:visible;mso-wrap-style:square;v-text-anchor:top" coordsize="5414689,622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" path="m,l5414689,r,622773l,622773,,xe" stroked="f">
                    <v:fill r:id="rId178" o:title="" opacity="47186f" recolor="t" rotate="t" type="frame"/>
                    <v:path arrowok="t"/>
                  </v:shape>
                  <v:group id="Group 28" o:spid="_x0000_s2574" style="position:absolute;left:37917;top:10468;width:36002;height:8016" coordorigin="37917,10232"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">
                    <v:shape id="Freeform 29" o:spid="_x0000_s2575" style="position:absolute;left:37917;top:10613;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ff8379" strokeweight="5.25pt">
                      <v:stroke endcap="round"/>
                      <v:path arrowok="t"/>
                    </v:shape>
                    <v:shape id="TextBox 30" o:spid="_x0000_s2576" type="#_x0000_t202" style="position:absolute;left:37917;top:10232;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" filled="f" stroked="f">
                      <v:textbox inset="4pt,4pt,4pt,4pt"/>
                    </v:shape>
                  </v:group>
                  <v:shape id="Freeform 31" o:spid="_x0000_s2577" style="position:absolute;left:39050;top:10509;width:4180;height:3888;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" adj="-11796480,,5400" path="m,l1107226,r,1029720l,1029720,,xe" stroked="f">
                    <v:fill r:id="rId179" o:title="" recolor="t" rotate="t" type="frame"/>
                    <v:stroke joinstyle="miter" endcap="square"/>
                    <v:formulas/>
                    <v:path arrowok="t" o:connecttype="custom" textboxrect="0,0,1107226,1029720"/>
                    <v:textbox>
                      <w:txbxContent>
                        <w:p w14:paraId="0C55FF8D"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4</w:t>
                          </w:r>
                        </w:p>
                      </w:txbxContent>
                    </v:textbox>
                  </v:shape>
                  <v:shape id="TextBox 44" o:spid="_x0000_s2578" type="#_x0000_t202" style="position:absolute;left:37755;top:13990;width:36002;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" filled="f" stroked="f">
                    <v:textbox style="mso-fit-shape-to-text:t" inset="0,0,0,0">
                      <w:txbxContent>
                        <w:p w14:paraId="5A39760C" w14:textId="77777777" w:rsidR="00F9655F" w:rsidRDefault="00F9655F" w:rsidP="00F9655F">
                          <w:pPr>
                            <w:bidi w:val="0"/>
                            <w:spacing w:line="428" w:lineRule="exact"/>
                            <w:jc w:val="center"/>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تطبيق دورة التخطيط-التنفيذ-التقييم-التعديل</w:t>
                          </w:r>
                        </w:p>
                      </w:txbxContent>
                    </v:textbox>
                  </v:shape>
                </v:group>
                <v:group id="مجموعة 1846348889" o:spid="_x0000_s2579" style="position:absolute;left:19171;top:19870;width:34410;height:7971" coordorigin="19171,19870" coordsize="43840,10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">
                  <v:group id="Group 13" o:spid="_x0000_s2580" style="position:absolute;left:19171;top:20265;width:43841;height:9760" coordorigin="19171,20265" coordsize="95047,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">
                    <v:shape id="Freeform 14" o:spid="_x0000_s2581" style="position:absolute;left:19171;top:20646;width:95048;height:20780;visibility:visible;mso-wrap-style:square;v-text-anchor:top" coordsize="9504787,2077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" path="m39464,l9465324,v10466,,20504,4158,27904,11559c9500629,18960,9504787,28997,9504787,39464r,1999071c9504787,2049002,9500629,2059039,9493228,2066440v-7400,7401,-17438,11559,-27904,11559l39464,2077999v-10467,,-20504,-4158,-27905,-11559c4158,2059039,,2049002,,2038535l,39464c,28997,4158,18960,11559,11559,18960,4158,28997,,39464,xe" strokecolor="teal" strokeweight="5.25pt">
                      <v:stroke endcap="round"/>
                      <v:path arrowok="t"/>
                    </v:shape>
                    <v:shape id="TextBox 15" o:spid="_x0000_s2582" type="#_x0000_t202" style="position:absolute;left:19171;top:20265;width:95048;height:21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" filled="f" stroked="f">
                      <v:textbox inset="4pt,4pt,4pt,4pt"/>
                    </v:shape>
                  </v:group>
                  <v:shape id="Freeform 16" o:spid="_x0000_s2583" style="position:absolute;left:20052;top:19870;width:6071;height:5646;visibility:visible;mso-wrap-style:square;v-text-anchor:top" coordsize="1107226,1029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" adj="-11796480,,5400" path="m,l1107226,r,1029720l,1029720,,xe" strokecolor="white [3212]">
                    <v:fill r:id="rId191" o:title="" recolor="t" rotate="t" type="frame"/>
                    <v:stroke joinstyle="miter" endcap="square"/>
                    <v:formulas/>
                    <v:path arrowok="t" o:connecttype="custom" textboxrect="0,0,1107226,1029720"/>
                    <v:textbox>
                      <w:txbxContent>
                        <w:p w14:paraId="6972A28B" w14:textId="77777777" w:rsidR="00F9655F" w:rsidRPr="00F9655F" w:rsidRDefault="00F9655F" w:rsidP="00F9655F">
                          <w:pPr>
                            <w:bidi w:val="0"/>
                            <w:jc w:val="center"/>
                            <w:rPr>
                              <w:rFonts w:asciiTheme="minorHAnsi" w:hAnsi="Calibri" w:cstheme="minorBidi"/>
                              <w:b/>
                              <w:bCs/>
                              <w:color w:val="FFFFFF" w:themeColor="background1"/>
                              <w:kern w:val="24"/>
                              <w:sz w:val="32"/>
                              <w:szCs w:val="32"/>
                            </w:rPr>
                          </w:pPr>
                          <w:r w:rsidRPr="00F9655F">
                            <w:rPr>
                              <w:rFonts w:asciiTheme="minorHAnsi" w:hAnsi="Calibri" w:cstheme="minorBidi"/>
                              <w:b/>
                              <w:bCs/>
                              <w:color w:val="FFFFFF" w:themeColor="background1"/>
                              <w:kern w:val="24"/>
                              <w:sz w:val="32"/>
                              <w:szCs w:val="32"/>
                            </w:rPr>
                            <w:t>5</w:t>
                          </w:r>
                        </w:p>
                      </w:txbxContent>
                    </v:textbox>
                  </v:shape>
                  <v:shape id="TextBox 38" o:spid="_x0000_s2584" type="#_x0000_t202" style="position:absolute;left:27979;top:23865;width:31984;height: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" filled="f" stroked="f">
                    <v:textbox style="mso-fit-shape-to-text:t" inset="0,0,0,0">
                      <w:txbxContent>
                        <w:p w14:paraId="6DD295D2" w14:textId="77777777" w:rsidR="00F9655F" w:rsidRDefault="00F9655F" w:rsidP="00F9655F">
                          <w:pPr>
                            <w:bidi w:val="0"/>
                            <w:spacing w:line="428" w:lineRule="exact"/>
                            <w:jc w:val="center"/>
                            <w:rPr>
                              <w:rFonts w:ascii="Adobe Arabic" w:eastAsia="Montserrat Bold" w:hAnsi="Adobe Arabic" w:cs="Adobe Arabic"/>
                              <w:b/>
                              <w:bCs/>
                              <w:color w:val="343432"/>
                              <w:kern w:val="24"/>
                              <w:sz w:val="36"/>
                              <w:szCs w:val="36"/>
                              <w:lang w:bidi="ar-AE"/>
                            </w:rPr>
                          </w:pPr>
                          <w:r>
                            <w:rPr>
                              <w:rFonts w:ascii="Adobe Arabic" w:eastAsia="Montserrat Bold" w:hAnsi="Adobe Arabic" w:cs="Adobe Arabic"/>
                              <w:b/>
                              <w:bCs/>
                              <w:color w:val="343432"/>
                              <w:kern w:val="24"/>
                              <w:sz w:val="36"/>
                              <w:szCs w:val="36"/>
                              <w:rtl/>
                              <w:lang w:bidi="ar-AE"/>
                            </w:rPr>
                            <w:t>تبني نظام "الروتين الذهبي"</w:t>
                          </w:r>
                        </w:p>
                      </w:txbxContent>
                    </v:textbox>
                  </v:shape>
                </v:group>
                <w10:anchorlock/>
              </v:group>
            </w:pict>
          </mc:Fallback>
        </mc:AlternateContent>
      </w:r>
    </w:p>
    <w:p w14:paraId="2388DF4E" w14:textId="77777777" w:rsidR="00F9655F" w:rsidRDefault="00F9655F" w:rsidP="009E4F29">
      <w:pPr>
        <w:spacing w:line="259" w:lineRule="auto"/>
        <w:rPr>
          <w:rFonts w:ascii="Sakkal Majalla" w:hAnsi="Sakkal Majalla"/>
          <w:b/>
          <w:bCs/>
          <w:sz w:val="34"/>
        </w:rPr>
      </w:pPr>
    </w:p>
    <w:p w14:paraId="676C38DE" w14:textId="38DD3A75" w:rsidR="00F9655F" w:rsidRDefault="00F9655F" w:rsidP="009E4F29">
      <w:pPr>
        <w:spacing w:line="259" w:lineRule="auto"/>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1A1864E9" wp14:editId="65BD2529">
                <wp:extent cx="5731510" cy="891540"/>
                <wp:effectExtent l="0" t="0" r="2540" b="22860"/>
                <wp:docPr id="11969605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58151385" name="مجموعة 47"/>
                        <wpg:cNvGrpSpPr/>
                        <wpg:grpSpPr>
                          <a:xfrm>
                            <a:off x="0" y="0"/>
                            <a:ext cx="5731510" cy="895351"/>
                            <a:chOff x="0" y="0"/>
                            <a:chExt cx="5878196" cy="918845"/>
                          </a:xfrm>
                        </wpg:grpSpPr>
                        <wpg:grpSp>
                          <wpg:cNvPr id="783378446" name="مجموعة 48"/>
                          <wpg:cNvGrpSpPr/>
                          <wpg:grpSpPr>
                            <a:xfrm>
                              <a:off x="0" y="0"/>
                              <a:ext cx="5878196" cy="918845"/>
                              <a:chOff x="0" y="0"/>
                              <a:chExt cx="6240348" cy="919070"/>
                            </a:xfrm>
                          </wpg:grpSpPr>
                          <wpg:grpSp>
                            <wpg:cNvPr id="2018922731" name="مجموعة 49"/>
                            <wpg:cNvGrpSpPr/>
                            <wpg:grpSpPr>
                              <a:xfrm>
                                <a:off x="0" y="169208"/>
                                <a:ext cx="5433072" cy="580613"/>
                                <a:chOff x="0" y="169208"/>
                                <a:chExt cx="5433072" cy="580613"/>
                              </a:xfrm>
                            </wpg:grpSpPr>
                            <wps:wsp>
                              <wps:cNvPr id="17529170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20916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3275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2335025" name="مربع نص 41"/>
                          <wps:cNvSpPr txBox="1"/>
                          <wps:spPr>
                            <a:xfrm>
                              <a:off x="204466" y="257055"/>
                              <a:ext cx="4615440" cy="389397"/>
                            </a:xfrm>
                            <a:prstGeom prst="rect">
                              <a:avLst/>
                            </a:prstGeom>
                            <a:noFill/>
                          </wps:spPr>
                          <wps:txbx>
                            <w:txbxContent>
                              <w:p w14:paraId="3DCE92A9" w14:textId="7D46AE02" w:rsidR="00F9655F" w:rsidRDefault="00F9655F" w:rsidP="00F9655F">
                                <w:pPr>
                                  <w:rPr>
                                    <w:rFonts w:eastAsia="Calibri" w:hAnsi="Adobe Arabic" w:cs="Adobe Arabic"/>
                                    <w:b/>
                                    <w:bCs/>
                                    <w:color w:val="FFFFFF"/>
                                    <w:kern w:val="24"/>
                                    <w:sz w:val="36"/>
                                    <w:szCs w:val="36"/>
                                    <w:lang w:bidi="ar-EG"/>
                                  </w:rPr>
                                </w:pPr>
                                <w:r w:rsidRPr="00F9655F">
                                  <w:rPr>
                                    <w:rFonts w:eastAsia="Calibri" w:hAnsi="Adobe Arabic" w:cs="Adobe Arabic"/>
                                    <w:b/>
                                    <w:bCs/>
                                    <w:color w:val="FFFFFF"/>
                                    <w:kern w:val="24"/>
                                    <w:sz w:val="36"/>
                                    <w:szCs w:val="36"/>
                                    <w:rtl/>
                                    <w:lang w:bidi="ar-EG"/>
                                  </w:rPr>
                                  <w:t>تحديد الأولويات باستخدام مصفوفة آيزنهاور</w:t>
                                </w:r>
                              </w:p>
                            </w:txbxContent>
                          </wps:txbx>
                          <wps:bodyPr wrap="square" rtlCol="1">
                            <a:spAutoFit/>
                          </wps:bodyPr>
                        </wps:wsp>
                      </wpg:grpSp>
                      <pic:pic xmlns:pic="http://schemas.openxmlformats.org/drawingml/2006/picture">
                        <pic:nvPicPr>
                          <pic:cNvPr id="1175436381"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1864E9" id="_x0000_s25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H8R3nwcAAPs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YfxHefBwAA+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5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">
                  <v:group id="مجموعة 48" o:spid="_x0000_s25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">
                    <v:group id="مجموعة 49" o:spid="_x0000_s25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">
                      <v:shape id="شكل حر 50" o:spid="_x0000_s25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" fillcolor="#a5a5a5 [2092]" stroked="f" strokeweight="1pt">
                        <v:stroke joinstyle="miter"/>
                      </v:roundrect>
                    </v:group>
                    <v:oval id="شكل بيضاوي 52" o:spid="_x0000_s25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" filled="f" strokecolor="#168489" strokeweight="1pt">
                      <v:stroke joinstyle="miter"/>
                    </v:oval>
                  </v:group>
                  <v:shape id="مربع نص 41" o:spid="_x0000_s25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" filled="f" stroked="f">
                    <v:textbox style="mso-fit-shape-to-text:t">
                      <w:txbxContent>
                        <w:p w14:paraId="3DCE92A9" w14:textId="7D46AE02" w:rsidR="00F9655F" w:rsidRDefault="00F9655F" w:rsidP="00F9655F">
                          <w:pPr>
                            <w:rPr>
                              <w:rFonts w:eastAsia="Calibri" w:hAnsi="Adobe Arabic" w:cs="Adobe Arabic"/>
                              <w:b/>
                              <w:bCs/>
                              <w:color w:val="FFFFFF"/>
                              <w:kern w:val="24"/>
                              <w:sz w:val="36"/>
                              <w:szCs w:val="36"/>
                              <w:lang w:bidi="ar-EG"/>
                            </w:rPr>
                          </w:pPr>
                          <w:r w:rsidRPr="00F9655F">
                            <w:rPr>
                              <w:rFonts w:eastAsia="Calibri" w:hAnsi="Adobe Arabic" w:cs="Adobe Arabic"/>
                              <w:b/>
                              <w:bCs/>
                              <w:color w:val="FFFFFF"/>
                              <w:kern w:val="24"/>
                              <w:sz w:val="36"/>
                              <w:szCs w:val="36"/>
                              <w:rtl/>
                              <w:lang w:bidi="ar-EG"/>
                            </w:rPr>
                            <w:t>تحديد الأولويات باستخدام مصفوفة آيزنهاور</w:t>
                          </w:r>
                        </w:p>
                      </w:txbxContent>
                    </v:textbox>
                  </v:shape>
                </v:group>
                <v:shape id="صورة 54" o:spid="_x0000_s25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">
                  <v:imagedata r:id="rId99" o:title=""/>
                </v:shape>
                <w10:anchorlock/>
              </v:group>
            </w:pict>
          </mc:Fallback>
        </mc:AlternateContent>
      </w:r>
    </w:p>
    <w:p w14:paraId="42B04BB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قسم مهامك إلى أربع فئات:</w:t>
      </w:r>
    </w:p>
    <w:p w14:paraId="005532A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مهم وعاجل: نفذ فوراً.</w:t>
      </w:r>
    </w:p>
    <w:p w14:paraId="5F85DB1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مهم وغير عاجل: خطط وجدول.</w:t>
      </w:r>
    </w:p>
    <w:p w14:paraId="2D3386DC"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غير مهم وعاجل: فوض لغيرك إن أمكن.</w:t>
      </w:r>
    </w:p>
    <w:p w14:paraId="2CC964F0"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 غير مهم وغير عاجل: تخلص منها.</w:t>
      </w:r>
    </w:p>
    <w:p w14:paraId="686D393A" w14:textId="504C51AA" w:rsidR="00F9655F" w:rsidRPr="009E4F29" w:rsidRDefault="00F9655F" w:rsidP="00A53D3F">
      <w:pPr>
        <w:keepNext/>
        <w:pageBreakBefore/>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1AE5C339" wp14:editId="207CADD9">
                <wp:extent cx="5731510" cy="891540"/>
                <wp:effectExtent l="0" t="0" r="2540" b="22860"/>
                <wp:docPr id="14700169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66828756" name="مجموعة 47"/>
                        <wpg:cNvGrpSpPr/>
                        <wpg:grpSpPr>
                          <a:xfrm>
                            <a:off x="0" y="0"/>
                            <a:ext cx="5731510" cy="895351"/>
                            <a:chOff x="0" y="0"/>
                            <a:chExt cx="5878196" cy="918845"/>
                          </a:xfrm>
                        </wpg:grpSpPr>
                        <wpg:grpSp>
                          <wpg:cNvPr id="1049096740" name="مجموعة 48"/>
                          <wpg:cNvGrpSpPr/>
                          <wpg:grpSpPr>
                            <a:xfrm>
                              <a:off x="0" y="0"/>
                              <a:ext cx="5878196" cy="918845"/>
                              <a:chOff x="0" y="0"/>
                              <a:chExt cx="6240348" cy="919070"/>
                            </a:xfrm>
                          </wpg:grpSpPr>
                          <wpg:grpSp>
                            <wpg:cNvPr id="1271438288" name="مجموعة 49"/>
                            <wpg:cNvGrpSpPr/>
                            <wpg:grpSpPr>
                              <a:xfrm>
                                <a:off x="0" y="169208"/>
                                <a:ext cx="5433072" cy="580613"/>
                                <a:chOff x="0" y="169208"/>
                                <a:chExt cx="5433072" cy="580613"/>
                              </a:xfrm>
                            </wpg:grpSpPr>
                            <wps:wsp>
                              <wps:cNvPr id="13000671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767702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82777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7048787" name="مربع نص 41"/>
                          <wps:cNvSpPr txBox="1"/>
                          <wps:spPr>
                            <a:xfrm>
                              <a:off x="204466" y="257055"/>
                              <a:ext cx="4615440" cy="409030"/>
                            </a:xfrm>
                            <a:prstGeom prst="rect">
                              <a:avLst/>
                            </a:prstGeom>
                            <a:noFill/>
                          </wps:spPr>
                          <wps:txbx>
                            <w:txbxContent>
                              <w:p w14:paraId="41395A5C" w14:textId="7E183E6D"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 xml:space="preserve">تطبيق قاعدة </w:t>
                                </w:r>
                                <w:r w:rsidRPr="00F067B0">
                                  <w:rPr>
                                    <w:rFonts w:eastAsia="Calibri" w:hAnsi="Adobe Arabic" w:cs="Adobe Arabic"/>
                                    <w:b/>
                                    <w:bCs/>
                                    <w:color w:val="FFFFFF"/>
                                    <w:kern w:val="24"/>
                                    <w:sz w:val="32"/>
                                    <w:szCs w:val="32"/>
                                    <w:rtl/>
                                    <w:lang w:bidi="ar-EG"/>
                                  </w:rPr>
                                  <w:t>80/20</w:t>
                                </w:r>
                                <w:r w:rsidRPr="00A53D3F">
                                  <w:rPr>
                                    <w:rFonts w:eastAsia="Calibri" w:hAnsi="Adobe Arabic" w:cs="Adobe Arabic"/>
                                    <w:b/>
                                    <w:bCs/>
                                    <w:color w:val="FFFFFF"/>
                                    <w:kern w:val="24"/>
                                    <w:sz w:val="36"/>
                                    <w:szCs w:val="36"/>
                                    <w:rtl/>
                                    <w:lang w:bidi="ar-EG"/>
                                  </w:rPr>
                                  <w:t xml:space="preserve"> (مبدأ باريتو)</w:t>
                                </w:r>
                              </w:p>
                            </w:txbxContent>
                          </wps:txbx>
                          <wps:bodyPr wrap="square" rtlCol="1">
                            <a:spAutoFit/>
                          </wps:bodyPr>
                        </wps:wsp>
                      </wpg:grpSp>
                      <pic:pic xmlns:pic="http://schemas.openxmlformats.org/drawingml/2006/picture">
                        <pic:nvPicPr>
                          <pic:cNvPr id="600573558"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E5C339" id="_x0000_s25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OX3De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5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">
                  <v:group id="مجموعة 48" o:spid="_x0000_s25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">
                    <v:group id="مجموعة 49" o:spid="_x0000_s25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">
                      <v:shape id="شكل حر 50" o:spid="_x0000_s25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" fillcolor="#a5a5a5 [2092]" stroked="f" strokeweight="1pt">
                        <v:stroke joinstyle="miter"/>
                      </v:roundrect>
                    </v:group>
                    <v:oval id="شكل بيضاوي 52" o:spid="_x0000_s26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" filled="f" strokecolor="#168489" strokeweight="1pt">
                      <v:stroke joinstyle="miter"/>
                    </v:oval>
                  </v:group>
                  <v:shape id="مربع نص 41" o:spid="_x0000_s2601"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" filled="f" stroked="f">
                    <v:textbox style="mso-fit-shape-to-text:t">
                      <w:txbxContent>
                        <w:p w14:paraId="41395A5C" w14:textId="7E183E6D"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 xml:space="preserve">تطبيق قاعدة </w:t>
                          </w:r>
                          <w:r w:rsidRPr="00F067B0">
                            <w:rPr>
                              <w:rFonts w:eastAsia="Calibri" w:hAnsi="Adobe Arabic" w:cs="Adobe Arabic"/>
                              <w:b/>
                              <w:bCs/>
                              <w:color w:val="FFFFFF"/>
                              <w:kern w:val="24"/>
                              <w:sz w:val="32"/>
                              <w:szCs w:val="32"/>
                              <w:rtl/>
                              <w:lang w:bidi="ar-EG"/>
                            </w:rPr>
                            <w:t>80/20</w:t>
                          </w:r>
                          <w:r w:rsidRPr="00A53D3F">
                            <w:rPr>
                              <w:rFonts w:eastAsia="Calibri" w:hAnsi="Adobe Arabic" w:cs="Adobe Arabic"/>
                              <w:b/>
                              <w:bCs/>
                              <w:color w:val="FFFFFF"/>
                              <w:kern w:val="24"/>
                              <w:sz w:val="36"/>
                              <w:szCs w:val="36"/>
                              <w:rtl/>
                              <w:lang w:bidi="ar-EG"/>
                            </w:rPr>
                            <w:t xml:space="preserve"> (مبدأ باريتو)</w:t>
                          </w:r>
                        </w:p>
                      </w:txbxContent>
                    </v:textbox>
                  </v:shape>
                </v:group>
                <v:shape id="صورة 54" o:spid="_x0000_s26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">
                  <v:imagedata r:id="rId99" o:title=""/>
                </v:shape>
                <w10:anchorlock/>
              </v:group>
            </w:pict>
          </mc:Fallback>
        </mc:AlternateContent>
      </w:r>
    </w:p>
    <w:p w14:paraId="2E61BF2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80% من نتائجك تأتي من 20% من جهودك. حدد هذه الـ 20% من الأنشطة التي تحقق أكبر قيمة وركز عليها.</w:t>
      </w:r>
    </w:p>
    <w:p w14:paraId="76EDE9D1"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مثال: قد تجد أن تطوير محتوى تدريبي مميز واحد أكثر قيمة من تطوير خمسة برامج متوسطة الجودة.</w:t>
      </w:r>
    </w:p>
    <w:p w14:paraId="5494D14A" w14:textId="36B9B2B7" w:rsidR="00F9655F" w:rsidRPr="009E4F29" w:rsidRDefault="00F9655F" w:rsidP="009E4F29">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D09F139" wp14:editId="0D675080">
                <wp:extent cx="5731510" cy="891540"/>
                <wp:effectExtent l="0" t="0" r="2540" b="22860"/>
                <wp:docPr id="1659850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02230131" name="مجموعة 47"/>
                        <wpg:cNvGrpSpPr/>
                        <wpg:grpSpPr>
                          <a:xfrm>
                            <a:off x="0" y="0"/>
                            <a:ext cx="5731510" cy="895351"/>
                            <a:chOff x="0" y="0"/>
                            <a:chExt cx="5878196" cy="918845"/>
                          </a:xfrm>
                        </wpg:grpSpPr>
                        <wpg:grpSp>
                          <wpg:cNvPr id="1347728696" name="مجموعة 48"/>
                          <wpg:cNvGrpSpPr/>
                          <wpg:grpSpPr>
                            <a:xfrm>
                              <a:off x="0" y="0"/>
                              <a:ext cx="5878196" cy="918845"/>
                              <a:chOff x="0" y="0"/>
                              <a:chExt cx="6240348" cy="919070"/>
                            </a:xfrm>
                          </wpg:grpSpPr>
                          <wpg:grpSp>
                            <wpg:cNvPr id="315958520" name="مجموعة 49"/>
                            <wpg:cNvGrpSpPr/>
                            <wpg:grpSpPr>
                              <a:xfrm>
                                <a:off x="0" y="169208"/>
                                <a:ext cx="5433072" cy="580613"/>
                                <a:chOff x="0" y="169208"/>
                                <a:chExt cx="5433072" cy="580613"/>
                              </a:xfrm>
                            </wpg:grpSpPr>
                            <wps:wsp>
                              <wps:cNvPr id="18263143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61434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42002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933250" name="مربع نص 41"/>
                          <wps:cNvSpPr txBox="1"/>
                          <wps:spPr>
                            <a:xfrm>
                              <a:off x="204466" y="257055"/>
                              <a:ext cx="4615440" cy="389397"/>
                            </a:xfrm>
                            <a:prstGeom prst="rect">
                              <a:avLst/>
                            </a:prstGeom>
                            <a:noFill/>
                          </wps:spPr>
                          <wps:txbx>
                            <w:txbxContent>
                              <w:p w14:paraId="6C2DDE65" w14:textId="5CA090BC"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إدارة الوقت بنظام "الكتل الزمنية" (</w:t>
                                </w:r>
                                <w:r w:rsidRPr="005639EC">
                                  <w:rPr>
                                    <w:rFonts w:eastAsia="Calibri" w:hAnsi="Adobe Arabic" w:cs="Adobe Arabic"/>
                                    <w:b/>
                                    <w:bCs/>
                                    <w:color w:val="FFFFFF"/>
                                    <w:kern w:val="24"/>
                                    <w:szCs w:val="28"/>
                                    <w:lang w:bidi="ar-EG"/>
                                  </w:rPr>
                                  <w:t>Time Blocking</w:t>
                                </w:r>
                                <w:r w:rsidRPr="00A53D3F">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951034114"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09F139" id="_x0000_s26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tElnQcAAPs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lVtElnQcAAPs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6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">
                  <v:group id="مجموعة 48" o:spid="_x0000_s26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">
                    <v:group id="مجموعة 49" o:spid="_x0000_s26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">
                      <v:shape id="شكل حر 50" o:spid="_x0000_s26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" fillcolor="#a5a5a5 [2092]" stroked="f" strokeweight="1pt">
                        <v:stroke joinstyle="miter"/>
                      </v:roundrect>
                    </v:group>
                    <v:oval id="شكل بيضاوي 52" o:spid="_x0000_s26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" filled="f" strokecolor="#168489" strokeweight="1pt">
                      <v:stroke joinstyle="miter"/>
                    </v:oval>
                  </v:group>
                  <v:shape id="مربع نص 41" o:spid="_x0000_s261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" filled="f" stroked="f">
                    <v:textbox style="mso-fit-shape-to-text:t">
                      <w:txbxContent>
                        <w:p w14:paraId="6C2DDE65" w14:textId="5CA090BC"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إدارة الوقت بنظام "الكتل الزمنية" (</w:t>
                          </w:r>
                          <w:r w:rsidRPr="005639EC">
                            <w:rPr>
                              <w:rFonts w:eastAsia="Calibri" w:hAnsi="Adobe Arabic" w:cs="Adobe Arabic"/>
                              <w:b/>
                              <w:bCs/>
                              <w:color w:val="FFFFFF"/>
                              <w:kern w:val="24"/>
                              <w:szCs w:val="28"/>
                              <w:lang w:bidi="ar-EG"/>
                            </w:rPr>
                            <w:t>Time Blocking</w:t>
                          </w:r>
                          <w:r w:rsidRPr="00A53D3F">
                            <w:rPr>
                              <w:rFonts w:eastAsia="Calibri" w:hAnsi="Adobe Arabic" w:cs="Adobe Arabic"/>
                              <w:b/>
                              <w:bCs/>
                              <w:color w:val="FFFFFF"/>
                              <w:kern w:val="24"/>
                              <w:sz w:val="36"/>
                              <w:szCs w:val="36"/>
                              <w:rtl/>
                              <w:lang w:bidi="ar-EG"/>
                            </w:rPr>
                            <w:t>)</w:t>
                          </w:r>
                        </w:p>
                      </w:txbxContent>
                    </v:textbox>
                  </v:shape>
                </v:group>
                <v:shape id="صورة 54" o:spid="_x0000_s26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">
                  <v:imagedata r:id="rId99" o:title=""/>
                </v:shape>
                <w10:anchorlock/>
              </v:group>
            </w:pict>
          </mc:Fallback>
        </mc:AlternateContent>
      </w:r>
    </w:p>
    <w:p w14:paraId="6842E019"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قس</w:t>
      </w:r>
      <w:r w:rsidRPr="009E4F29">
        <w:rPr>
          <w:rFonts w:ascii="Sakkal Majalla" w:hAnsi="Sakkal Majalla" w:hint="cs"/>
          <w:sz w:val="34"/>
          <w:rtl/>
        </w:rPr>
        <w:t>ّ</w:t>
      </w:r>
      <w:r w:rsidRPr="009E4F29">
        <w:rPr>
          <w:rFonts w:ascii="Sakkal Majalla" w:hAnsi="Sakkal Majalla"/>
          <w:sz w:val="34"/>
          <w:rtl/>
        </w:rPr>
        <w:t>م يومك إلى كتل زمنية مخصصة لمهام محددة:</w:t>
      </w:r>
    </w:p>
    <w:p w14:paraId="689C1ADD"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- 2-3 ساعات لتطوير المحتوى.</w:t>
      </w:r>
    </w:p>
    <w:p w14:paraId="47BF6CD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- 1-2 ساعة للتسويق والتواصل.</w:t>
      </w:r>
    </w:p>
    <w:p w14:paraId="15BE9AA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- 1 ساعة للتعلم الذاتي.</w:t>
      </w:r>
    </w:p>
    <w:p w14:paraId="4C3F6410"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- 30-60 دقيقة للمهام الإدارية.</w:t>
      </w:r>
    </w:p>
    <w:p w14:paraId="30E72CA0" w14:textId="5421458E" w:rsidR="00F9655F" w:rsidRPr="009E4F29" w:rsidRDefault="00F9655F" w:rsidP="009E4F29">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B764A68" wp14:editId="0E1E0B43">
                <wp:extent cx="5731510" cy="891540"/>
                <wp:effectExtent l="0" t="0" r="2540" b="22860"/>
                <wp:docPr id="17848921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3518748" name="مجموعة 47"/>
                        <wpg:cNvGrpSpPr/>
                        <wpg:grpSpPr>
                          <a:xfrm>
                            <a:off x="0" y="0"/>
                            <a:ext cx="5731510" cy="895351"/>
                            <a:chOff x="0" y="0"/>
                            <a:chExt cx="5878196" cy="918845"/>
                          </a:xfrm>
                        </wpg:grpSpPr>
                        <wpg:grpSp>
                          <wpg:cNvPr id="1895855443" name="مجموعة 48"/>
                          <wpg:cNvGrpSpPr/>
                          <wpg:grpSpPr>
                            <a:xfrm>
                              <a:off x="0" y="0"/>
                              <a:ext cx="5878196" cy="918845"/>
                              <a:chOff x="0" y="0"/>
                              <a:chExt cx="6240348" cy="919070"/>
                            </a:xfrm>
                          </wpg:grpSpPr>
                          <wpg:grpSp>
                            <wpg:cNvPr id="1960024291" name="مجموعة 49"/>
                            <wpg:cNvGrpSpPr/>
                            <wpg:grpSpPr>
                              <a:xfrm>
                                <a:off x="0" y="169208"/>
                                <a:ext cx="5433072" cy="580613"/>
                                <a:chOff x="0" y="169208"/>
                                <a:chExt cx="5433072" cy="580613"/>
                              </a:xfrm>
                            </wpg:grpSpPr>
                            <wps:wsp>
                              <wps:cNvPr id="2412380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71894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259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464583" name="مربع نص 41"/>
                          <wps:cNvSpPr txBox="1"/>
                          <wps:spPr>
                            <a:xfrm>
                              <a:off x="204466" y="256915"/>
                              <a:ext cx="4615440" cy="389396"/>
                            </a:xfrm>
                            <a:prstGeom prst="rect">
                              <a:avLst/>
                            </a:prstGeom>
                            <a:noFill/>
                          </wps:spPr>
                          <wps:txbx>
                            <w:txbxContent>
                              <w:p w14:paraId="2FA7D19D" w14:textId="617AA568"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تطبيق دورة "التخطيط-التنفيذ-التقييم-التعديل"</w:t>
                                </w:r>
                              </w:p>
                            </w:txbxContent>
                          </wps:txbx>
                          <wps:bodyPr wrap="square" rtlCol="1">
                            <a:spAutoFit/>
                          </wps:bodyPr>
                        </wps:wsp>
                      </wpg:grpSp>
                      <pic:pic xmlns:pic="http://schemas.openxmlformats.org/drawingml/2006/picture">
                        <pic:nvPicPr>
                          <pic:cNvPr id="507042375"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764A68" id="_x0000_s26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tkF4/JUHAAD4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6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">
                  <v:group id="مجموعة 48" o:spid="_x0000_s26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">
                    <v:group id="مجموعة 49" o:spid="_x0000_s26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">
                      <v:shape id="شكل حر 50" o:spid="_x0000_s26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" fillcolor="#a5a5a5 [2092]" stroked="f" strokeweight="1pt">
                        <v:stroke joinstyle="miter"/>
                      </v:roundrect>
                    </v:group>
                    <v:oval id="شكل بيضاوي 52" o:spid="_x0000_s26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" filled="f" strokecolor="#168489" strokeweight="1pt">
                      <v:stroke joinstyle="miter"/>
                    </v:oval>
                  </v:group>
                  <v:shape id="مربع نص 41" o:spid="_x0000_s2619"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" filled="f" stroked="f">
                    <v:textbox style="mso-fit-shape-to-text:t">
                      <w:txbxContent>
                        <w:p w14:paraId="2FA7D19D" w14:textId="617AA568"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تطبيق دورة "التخطيط-التنفيذ-التقييم-التعديل"</w:t>
                          </w:r>
                        </w:p>
                      </w:txbxContent>
                    </v:textbox>
                  </v:shape>
                </v:group>
                <v:shape id="صورة 54" o:spid="_x0000_s26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">
                  <v:imagedata r:id="rId99" o:title=""/>
                </v:shape>
                <w10:anchorlock/>
              </v:group>
            </w:pict>
          </mc:Fallback>
        </mc:AlternateContent>
      </w:r>
    </w:p>
    <w:p w14:paraId="79EB1C1A"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التخطيط: في بداية كل أسبوع.</w:t>
      </w:r>
    </w:p>
    <w:p w14:paraId="4BA21D4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التنفيذ: خلال الأسبوع.</w:t>
      </w:r>
    </w:p>
    <w:p w14:paraId="25496B15"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التقييم: في نهاية الأسبوع.</w:t>
      </w:r>
    </w:p>
    <w:p w14:paraId="0C9DD302" w14:textId="77777777" w:rsidR="009E4F29" w:rsidRDefault="009E4F29" w:rsidP="009E4F29">
      <w:pPr>
        <w:spacing w:line="259" w:lineRule="auto"/>
        <w:rPr>
          <w:rFonts w:ascii="Sakkal Majalla" w:hAnsi="Sakkal Majalla"/>
          <w:sz w:val="34"/>
        </w:rPr>
      </w:pPr>
      <w:r w:rsidRPr="009E4F29">
        <w:rPr>
          <w:rFonts w:ascii="Sakkal Majalla" w:hAnsi="Sakkal Majalla"/>
          <w:sz w:val="34"/>
          <w:rtl/>
        </w:rPr>
        <w:t>- التعديل: قبل بدء الأسبوع التالي.</w:t>
      </w:r>
    </w:p>
    <w:p w14:paraId="34FEF720" w14:textId="2E62DFFE" w:rsidR="00F9655F" w:rsidRPr="009E4F29" w:rsidRDefault="00F9655F" w:rsidP="009E4F29">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2237E685" wp14:editId="5E963F77">
                <wp:extent cx="5731510" cy="891540"/>
                <wp:effectExtent l="0" t="0" r="2540" b="22860"/>
                <wp:docPr id="12200237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25245915" name="مجموعة 47"/>
                        <wpg:cNvGrpSpPr/>
                        <wpg:grpSpPr>
                          <a:xfrm>
                            <a:off x="0" y="0"/>
                            <a:ext cx="5731510" cy="895351"/>
                            <a:chOff x="0" y="0"/>
                            <a:chExt cx="5878196" cy="918845"/>
                          </a:xfrm>
                        </wpg:grpSpPr>
                        <wpg:grpSp>
                          <wpg:cNvPr id="1267912058" name="مجموعة 48"/>
                          <wpg:cNvGrpSpPr/>
                          <wpg:grpSpPr>
                            <a:xfrm>
                              <a:off x="0" y="0"/>
                              <a:ext cx="5878196" cy="918845"/>
                              <a:chOff x="0" y="0"/>
                              <a:chExt cx="6240348" cy="919070"/>
                            </a:xfrm>
                          </wpg:grpSpPr>
                          <wpg:grpSp>
                            <wpg:cNvPr id="685395909" name="مجموعة 49"/>
                            <wpg:cNvGrpSpPr/>
                            <wpg:grpSpPr>
                              <a:xfrm>
                                <a:off x="0" y="169208"/>
                                <a:ext cx="5433072" cy="580613"/>
                                <a:chOff x="0" y="169208"/>
                                <a:chExt cx="5433072" cy="580613"/>
                              </a:xfrm>
                            </wpg:grpSpPr>
                            <wps:wsp>
                              <wps:cNvPr id="9594767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40391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32498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7580152" name="مربع نص 41"/>
                          <wps:cNvSpPr txBox="1"/>
                          <wps:spPr>
                            <a:xfrm>
                              <a:off x="204466" y="257055"/>
                              <a:ext cx="4615440" cy="389397"/>
                            </a:xfrm>
                            <a:prstGeom prst="rect">
                              <a:avLst/>
                            </a:prstGeom>
                            <a:noFill/>
                          </wps:spPr>
                          <wps:txbx>
                            <w:txbxContent>
                              <w:p w14:paraId="345B51EE" w14:textId="04F72990"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تبني نظام "الروتين الذهبي"</w:t>
                                </w:r>
                              </w:p>
                            </w:txbxContent>
                          </wps:txbx>
                          <wps:bodyPr wrap="square" rtlCol="1">
                            <a:spAutoFit/>
                          </wps:bodyPr>
                        </wps:wsp>
                      </wpg:grpSp>
                      <pic:pic xmlns:pic="http://schemas.openxmlformats.org/drawingml/2006/picture">
                        <pic:nvPicPr>
                          <pic:cNvPr id="200068025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37E685" id="_x0000_s26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dP4fkAcAAPo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">
                <v:group id="مجموعة 47" o:spid="_x0000_s26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">
                  <v:group id="مجموعة 48" o:spid="_x0000_s26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">
                    <v:group id="مجموعة 49" o:spid="_x0000_s26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">
                      <v:shape id="شكل حر 50" o:spid="_x0000_s26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" fillcolor="#a5a5a5 [2092]" stroked="f" strokeweight="1pt">
                        <v:stroke joinstyle="miter"/>
                      </v:roundrect>
                    </v:group>
                    <v:oval id="شكل بيضاوي 52" o:spid="_x0000_s26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" filled="f" strokecolor="#168489" strokeweight="1pt">
                      <v:stroke joinstyle="miter"/>
                    </v:oval>
                  </v:group>
                  <v:shape id="مربع نص 41" o:spid="_x0000_s262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" filled="f" stroked="f">
                    <v:textbox style="mso-fit-shape-to-text:t">
                      <w:txbxContent>
                        <w:p w14:paraId="345B51EE" w14:textId="04F72990" w:rsidR="00F9655F" w:rsidRDefault="00A53D3F" w:rsidP="00F9655F">
                          <w:pPr>
                            <w:rPr>
                              <w:rFonts w:eastAsia="Calibri" w:hAnsi="Adobe Arabic" w:cs="Adobe Arabic"/>
                              <w:b/>
                              <w:bCs/>
                              <w:color w:val="FFFFFF"/>
                              <w:kern w:val="24"/>
                              <w:sz w:val="36"/>
                              <w:szCs w:val="36"/>
                              <w:lang w:bidi="ar-EG"/>
                            </w:rPr>
                          </w:pPr>
                          <w:r w:rsidRPr="00A53D3F">
                            <w:rPr>
                              <w:rFonts w:eastAsia="Calibri" w:hAnsi="Adobe Arabic" w:cs="Adobe Arabic"/>
                              <w:b/>
                              <w:bCs/>
                              <w:color w:val="FFFFFF"/>
                              <w:kern w:val="24"/>
                              <w:sz w:val="36"/>
                              <w:szCs w:val="36"/>
                              <w:rtl/>
                              <w:lang w:bidi="ar-EG"/>
                            </w:rPr>
                            <w:t>تبني نظام "الروتين الذهبي"</w:t>
                          </w:r>
                        </w:p>
                      </w:txbxContent>
                    </v:textbox>
                  </v:shape>
                </v:group>
                <v:shape id="صورة 54" o:spid="_x0000_s26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">
                  <v:imagedata r:id="rId99" o:title=""/>
                </v:shape>
                <w10:anchorlock/>
              </v:group>
            </w:pict>
          </mc:Fallback>
        </mc:AlternateContent>
      </w:r>
    </w:p>
    <w:p w14:paraId="367987D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طو</w:t>
      </w:r>
      <w:r w:rsidRPr="009E4F29">
        <w:rPr>
          <w:rFonts w:ascii="Sakkal Majalla" w:hAnsi="Sakkal Majalla" w:hint="cs"/>
          <w:sz w:val="34"/>
          <w:rtl/>
        </w:rPr>
        <w:t>ّ</w:t>
      </w:r>
      <w:r w:rsidRPr="009E4F29">
        <w:rPr>
          <w:rFonts w:ascii="Sakkal Majalla" w:hAnsi="Sakkal Majalla"/>
          <w:sz w:val="34"/>
          <w:rtl/>
        </w:rPr>
        <w:t>ر روتيناً صباحياً ومسائياً يعزز الإنتاجية:</w:t>
      </w:r>
    </w:p>
    <w:p w14:paraId="6F5C64E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الروتين الصباحي: التأمل، القراءة، التخطيط اليومي.</w:t>
      </w:r>
    </w:p>
    <w:p w14:paraId="46987F36"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lastRenderedPageBreak/>
        <w:t>- الروتين المسائي: مراجعة الإنجازات، التحضير لليوم التالي، التأمل.</w:t>
      </w:r>
    </w:p>
    <w:p w14:paraId="63550D90"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قال النبي محمد صلى الله عليه وسلم: "إن الله يحب إذا عمل أحدكم عملاً أن يتقنه" (رواه البيهقي). هذا الحديث يؤكد على أهمية الإتقان والإنتاجية في العمل.</w:t>
      </w:r>
    </w:p>
    <w:p w14:paraId="0EB8EFCD" w14:textId="70104111" w:rsidR="009E4F29" w:rsidRPr="003D2A64" w:rsidRDefault="009E4F29" w:rsidP="003D2A64">
      <w:pPr>
        <w:rPr>
          <w:rFonts w:ascii="Sakkal Majalla" w:hAnsi="Sakkal Majalla"/>
          <w:sz w:val="34"/>
        </w:rPr>
      </w:pPr>
      <w:r w:rsidRPr="002A078C">
        <w:rPr>
          <w:rFonts w:ascii="Sakkal Majalla" w:hAnsi="Sakkal Majalla"/>
          <w:noProof/>
          <w:color w:val="002060"/>
          <w:sz w:val="34"/>
          <w:lang w:bidi="ar-SY"/>
        </w:rPr>
        <mc:AlternateContent>
          <mc:Choice Requires="wpg">
            <w:drawing>
              <wp:inline distT="0" distB="0" distL="0" distR="0" wp14:anchorId="576B6590" wp14:editId="6BE061F9">
                <wp:extent cx="5578240" cy="870789"/>
                <wp:effectExtent l="0" t="0" r="22860" b="24765"/>
                <wp:docPr id="1895788953"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709947910"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95366084" name="مجموعة 39"/>
                        <wpg:cNvGrpSpPr/>
                        <wpg:grpSpPr>
                          <a:xfrm>
                            <a:off x="1" y="0"/>
                            <a:ext cx="5731509" cy="895349"/>
                            <a:chOff x="0" y="0"/>
                            <a:chExt cx="5878196" cy="918845"/>
                          </a:xfrm>
                        </wpg:grpSpPr>
                        <wpg:grpSp>
                          <wpg:cNvPr id="189602631" name="مجموعة 40"/>
                          <wpg:cNvGrpSpPr/>
                          <wpg:grpSpPr>
                            <a:xfrm>
                              <a:off x="0" y="0"/>
                              <a:ext cx="5878196" cy="918845"/>
                              <a:chOff x="0" y="0"/>
                              <a:chExt cx="6240348" cy="919070"/>
                            </a:xfrm>
                          </wpg:grpSpPr>
                          <wpg:grpSp>
                            <wpg:cNvPr id="1867706330" name="مجموعة 41"/>
                            <wpg:cNvGrpSpPr/>
                            <wpg:grpSpPr>
                              <a:xfrm>
                                <a:off x="0" y="169208"/>
                                <a:ext cx="5433072" cy="580613"/>
                                <a:chOff x="0" y="169208"/>
                                <a:chExt cx="5433072" cy="580613"/>
                              </a:xfrm>
                            </wpg:grpSpPr>
                            <wps:wsp>
                              <wps:cNvPr id="1602468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604742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538672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2146914" name="مربع نص 41"/>
                          <wps:cNvSpPr txBox="1"/>
                          <wps:spPr>
                            <a:xfrm>
                              <a:off x="159679" y="256611"/>
                              <a:ext cx="4851305" cy="398676"/>
                            </a:xfrm>
                            <a:prstGeom prst="rect">
                              <a:avLst/>
                            </a:prstGeom>
                            <a:noFill/>
                          </wps:spPr>
                          <wps:txbx>
                            <w:txbxContent>
                              <w:p w14:paraId="5454CFCE" w14:textId="3A493FFC" w:rsidR="009E4F29" w:rsidRDefault="003D2A64" w:rsidP="009E4F29">
                                <w:pPr>
                                  <w:rPr>
                                    <w:rFonts w:eastAsia="Calibri" w:hAnsi="Adobe Arabic" w:cs="Adobe Arabic"/>
                                    <w:b/>
                                    <w:bCs/>
                                    <w:color w:val="FFFFFF"/>
                                    <w:kern w:val="24"/>
                                    <w:sz w:val="36"/>
                                    <w:szCs w:val="36"/>
                                    <w:lang w:bidi="ar-EG"/>
                                  </w:rPr>
                                </w:pPr>
                                <w:r w:rsidRPr="003D2A64">
                                  <w:rPr>
                                    <w:rFonts w:eastAsia="Calibri" w:hAnsi="Adobe Arabic" w:cs="Adobe Arabic"/>
                                    <w:b/>
                                    <w:bCs/>
                                    <w:color w:val="FFFFFF"/>
                                    <w:kern w:val="24"/>
                                    <w:sz w:val="36"/>
                                    <w:szCs w:val="36"/>
                                    <w:rtl/>
                                    <w:lang w:bidi="ar-EG"/>
                                  </w:rPr>
                                  <w:t xml:space="preserve">كيف </w:t>
                                </w:r>
                                <w:r w:rsidRPr="003D2A64">
                                  <w:rPr>
                                    <w:rFonts w:eastAsia="Calibri" w:hAnsi="Adobe Arabic" w:cs="Adobe Arabic" w:hint="cs"/>
                                    <w:b/>
                                    <w:bCs/>
                                    <w:color w:val="FFFFFF"/>
                                    <w:kern w:val="24"/>
                                    <w:sz w:val="36"/>
                                    <w:szCs w:val="36"/>
                                    <w:rtl/>
                                    <w:lang w:bidi="ar-EG"/>
                                  </w:rPr>
                                  <w:t>أستطيع</w:t>
                                </w:r>
                                <w:r w:rsidRPr="003D2A64">
                                  <w:rPr>
                                    <w:rFonts w:eastAsia="Calibri" w:hAnsi="Adobe Arabic" w:cs="Adobe Arabic"/>
                                    <w:b/>
                                    <w:bCs/>
                                    <w:color w:val="FFFFFF"/>
                                    <w:kern w:val="24"/>
                                    <w:sz w:val="36"/>
                                    <w:szCs w:val="36"/>
                                    <w:rtl/>
                                    <w:lang w:bidi="ar-EG"/>
                                  </w:rPr>
                                  <w:t xml:space="preserve"> معرفة موقعي الحالي وأي اتجاه سأسلك في البداية؟</w:t>
                                </w:r>
                              </w:p>
                            </w:txbxContent>
                          </wps:txbx>
                          <wps:bodyPr wrap="square" rtlCol="1">
                            <a:spAutoFit/>
                          </wps:bodyPr>
                        </wps:wsp>
                      </wpg:grpSp>
                    </wpg:wgp>
                  </a:graphicData>
                </a:graphic>
              </wp:inline>
            </w:drawing>
          </mc:Choice>
          <mc:Fallback>
            <w:pict>
              <v:group w14:anchorId="576B6590" id="_x0000_s2630"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FvBKATcAAAABQEAAA8A&#10;AABkcnMvZG93bnJldi54bWxMj0FLw0AQhe+C/2EZwZvdxFIbYjalFPVUBFtBvE2TaRKanQ3ZbZL+&#10;e0cv9fJgeI/3vslWk23VQL1vHBuIZxEo4sKVDVcGPvevDwkoH5BLbB2TgQt5WOW3NxmmpRv5g4Zd&#10;qJSUsE/RQB1Cl2rti5os+pnriMU7ut5ikLOvdNnjKOW21Y9R9KQtNiwLNXa0qak47c7WwNuI43oe&#10;vwzb03Fz+d4v3r+2MRlzfzetn0EFmsI1DL/4gg65MB3cmUuvWgPySPhT8ZJlsgB1kNB8GYP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">
                <v:shape id="صورة 38" o:spid="_x0000_s263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">
                  <v:imagedata r:id="rId60" o:title=""/>
                </v:shape>
                <v:group id="مجموعة 39" o:spid="_x0000_s26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">
                  <v:group id="_x0000_s26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">
                    <v:group id="مجموعة 41" o:spid="_x0000_s26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">
                      <v:shape id="شكل حر 42" o:spid="_x0000_s26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" fillcolor="#168489" stroked="f" strokeweight="1pt">
                        <v:stroke joinstyle="miter"/>
                      </v:roundrect>
                    </v:group>
                    <v:oval id="شكل بيضاوي 44" o:spid="_x0000_s26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" filled="f" strokecolor="#a5a5a5 [2092]" strokeweight="1pt">
                      <v:stroke joinstyle="miter"/>
                    </v:oval>
                  </v:group>
                  <v:shape id="مربع نص 41" o:spid="_x0000_s2638"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" filled="f" stroked="f">
                    <v:textbox style="mso-fit-shape-to-text:t">
                      <w:txbxContent>
                        <w:p w14:paraId="5454CFCE" w14:textId="3A493FFC" w:rsidR="009E4F29" w:rsidRDefault="003D2A64" w:rsidP="009E4F29">
                          <w:pPr>
                            <w:rPr>
                              <w:rFonts w:eastAsia="Calibri" w:hAnsi="Adobe Arabic" w:cs="Adobe Arabic"/>
                              <w:b/>
                              <w:bCs/>
                              <w:color w:val="FFFFFF"/>
                              <w:kern w:val="24"/>
                              <w:sz w:val="36"/>
                              <w:szCs w:val="36"/>
                              <w:lang w:bidi="ar-EG"/>
                            </w:rPr>
                          </w:pPr>
                          <w:r w:rsidRPr="003D2A64">
                            <w:rPr>
                              <w:rFonts w:eastAsia="Calibri" w:hAnsi="Adobe Arabic" w:cs="Adobe Arabic"/>
                              <w:b/>
                              <w:bCs/>
                              <w:color w:val="FFFFFF"/>
                              <w:kern w:val="24"/>
                              <w:sz w:val="36"/>
                              <w:szCs w:val="36"/>
                              <w:rtl/>
                              <w:lang w:bidi="ar-EG"/>
                            </w:rPr>
                            <w:t xml:space="preserve">كيف </w:t>
                          </w:r>
                          <w:r w:rsidRPr="003D2A64">
                            <w:rPr>
                              <w:rFonts w:eastAsia="Calibri" w:hAnsi="Adobe Arabic" w:cs="Adobe Arabic" w:hint="cs"/>
                              <w:b/>
                              <w:bCs/>
                              <w:color w:val="FFFFFF"/>
                              <w:kern w:val="24"/>
                              <w:sz w:val="36"/>
                              <w:szCs w:val="36"/>
                              <w:rtl/>
                              <w:lang w:bidi="ar-EG"/>
                            </w:rPr>
                            <w:t>أستطيع</w:t>
                          </w:r>
                          <w:r w:rsidRPr="003D2A64">
                            <w:rPr>
                              <w:rFonts w:eastAsia="Calibri" w:hAnsi="Adobe Arabic" w:cs="Adobe Arabic"/>
                              <w:b/>
                              <w:bCs/>
                              <w:color w:val="FFFFFF"/>
                              <w:kern w:val="24"/>
                              <w:sz w:val="36"/>
                              <w:szCs w:val="36"/>
                              <w:rtl/>
                              <w:lang w:bidi="ar-EG"/>
                            </w:rPr>
                            <w:t xml:space="preserve"> معرفة موقعي الحالي وأي اتجاه سأسلك في البداية؟</w:t>
                          </w:r>
                        </w:p>
                      </w:txbxContent>
                    </v:textbox>
                  </v:shape>
                </v:group>
                <w10:anchorlock/>
              </v:group>
            </w:pict>
          </mc:Fallback>
        </mc:AlternateContent>
      </w:r>
    </w:p>
    <w:p w14:paraId="67D4373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لتحديد موقعك الحالي واتجاهك المستقبلي، اتبع هذه المنهجية المنظمة:</w:t>
      </w:r>
    </w:p>
    <w:p w14:paraId="5357AF45" w14:textId="77777777" w:rsidR="009E4F29" w:rsidRPr="003D2A64" w:rsidRDefault="009E4F29" w:rsidP="009E4F29">
      <w:pPr>
        <w:spacing w:line="259" w:lineRule="auto"/>
        <w:rPr>
          <w:rFonts w:ascii="Sakkal Majalla" w:hAnsi="Sakkal Majalla"/>
          <w:b/>
          <w:bCs/>
          <w:color w:val="C00000"/>
          <w:sz w:val="34"/>
          <w:rtl/>
        </w:rPr>
      </w:pPr>
      <w:r w:rsidRPr="003D2A64">
        <w:rPr>
          <w:rFonts w:ascii="Sakkal Majalla" w:hAnsi="Sakkal Majalla"/>
          <w:b/>
          <w:bCs/>
          <w:color w:val="C00000"/>
          <w:sz w:val="34"/>
          <w:rtl/>
        </w:rPr>
        <w:t>أولاً: التقييم الذاتي الشامل:</w:t>
      </w:r>
    </w:p>
    <w:p w14:paraId="65EBC5ED"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1. تقييم المهارات: صنف مهاراتك على مقياس من 1-10 في المجالات التالية:</w:t>
      </w:r>
    </w:p>
    <w:p w14:paraId="21150977"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مهارات تقديم التدريب</w:t>
      </w:r>
    </w:p>
    <w:p w14:paraId="3F18D114"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تطوير المحتوى</w:t>
      </w:r>
    </w:p>
    <w:p w14:paraId="3619C49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التسويق الذاتي</w:t>
      </w:r>
    </w:p>
    <w:p w14:paraId="15984E1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إدارة الأعمال</w:t>
      </w:r>
    </w:p>
    <w:p w14:paraId="0EF7C14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   - التواصل والشبكات</w:t>
      </w:r>
    </w:p>
    <w:p w14:paraId="51BDEE1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2. تحليل الإنجازات والإخفاقات: ما هي أبرز 3 نجاحات وإخفاقات في مسيرتك المهنية؟ ما الدروس المستفادة؟</w:t>
      </w:r>
    </w:p>
    <w:p w14:paraId="7E63145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3. تحديد الفجوات: ما هي المهارات أو المعارف التي تحتاج إلى تطويرها لتحقيق أهدافك؟</w:t>
      </w:r>
    </w:p>
    <w:p w14:paraId="3A10F5DF" w14:textId="77777777" w:rsidR="009E4F29" w:rsidRPr="00271C22" w:rsidRDefault="009E4F29" w:rsidP="009E4F29">
      <w:pPr>
        <w:spacing w:line="259" w:lineRule="auto"/>
        <w:rPr>
          <w:rFonts w:ascii="Sakkal Majalla" w:hAnsi="Sakkal Majalla"/>
          <w:b/>
          <w:bCs/>
          <w:color w:val="C00000"/>
          <w:sz w:val="34"/>
          <w:rtl/>
        </w:rPr>
      </w:pPr>
      <w:r w:rsidRPr="00271C22">
        <w:rPr>
          <w:rFonts w:ascii="Sakkal Majalla" w:hAnsi="Sakkal Majalla"/>
          <w:b/>
          <w:bCs/>
          <w:color w:val="C00000"/>
          <w:sz w:val="34"/>
          <w:rtl/>
        </w:rPr>
        <w:t xml:space="preserve"> ثانياً: تحديد البوصلة المهنية:</w:t>
      </w:r>
    </w:p>
    <w:p w14:paraId="37B54DF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استخدم نموذج "البوصلة المهنية" المكون من أربعة أسئلة أساسية:</w:t>
      </w:r>
    </w:p>
    <w:p w14:paraId="417BFFE6"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1. الشغف (شمال): ما الذي يثير حماسك ويشعرك بالرضا في مجال التدريب؟</w:t>
      </w:r>
    </w:p>
    <w:p w14:paraId="4D15033B"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2. المهارات (شرق): ما الذي تتقنه وتتفوق فيه؟</w:t>
      </w:r>
    </w:p>
    <w:p w14:paraId="3A29BEC2"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3. السوق (جنوب): ما الذي يحتاجه سوق التدريب ويدفع مقابله؟</w:t>
      </w:r>
    </w:p>
    <w:p w14:paraId="6E87E786"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4. القيم (غرب): ما هي المبادئ التي لا تتنازل عنها في عملك؟</w:t>
      </w:r>
    </w:p>
    <w:p w14:paraId="6EC9F1B8"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نقطة التقاطع بين هذه الاتجاهات الأربعة هي مجال تخصصك الأمثل.</w:t>
      </w:r>
    </w:p>
    <w:p w14:paraId="544B0B5D" w14:textId="77777777" w:rsidR="009E4F29" w:rsidRPr="00271C22" w:rsidRDefault="009E4F29" w:rsidP="009E4F29">
      <w:pPr>
        <w:spacing w:line="259" w:lineRule="auto"/>
        <w:rPr>
          <w:rFonts w:ascii="Sakkal Majalla" w:hAnsi="Sakkal Majalla"/>
          <w:b/>
          <w:bCs/>
          <w:color w:val="C00000"/>
          <w:sz w:val="34"/>
          <w:rtl/>
        </w:rPr>
      </w:pPr>
      <w:r w:rsidRPr="00271C22">
        <w:rPr>
          <w:rFonts w:ascii="Sakkal Majalla" w:hAnsi="Sakkal Majalla"/>
          <w:b/>
          <w:bCs/>
          <w:color w:val="C00000"/>
          <w:sz w:val="34"/>
          <w:rtl/>
        </w:rPr>
        <w:t xml:space="preserve"> ثالثاً: وضع خطة خارطة الطريق:</w:t>
      </w:r>
    </w:p>
    <w:p w14:paraId="5DFFE1CC"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1. الهدف قصير المدى (3-6 أشهر): ماذا ستحقق في الأشهر القادمة؟</w:t>
      </w:r>
    </w:p>
    <w:p w14:paraId="3C864858"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2. الهدف متوسط المدى (1-2 سنة): ما هي الخطوة التالية في تطورك المهني؟</w:t>
      </w:r>
    </w:p>
    <w:p w14:paraId="06922DC4"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lastRenderedPageBreak/>
        <w:t>3. الهدف بعيد المدى (3-5 سنوات): ما هي رؤيتك النهائية لنفسك كمدرب؟</w:t>
      </w:r>
    </w:p>
    <w:p w14:paraId="574ECB1D" w14:textId="77777777" w:rsidR="00271C22" w:rsidRDefault="00271C22" w:rsidP="00271C22">
      <w:pPr>
        <w:spacing w:line="259" w:lineRule="auto"/>
        <w:rPr>
          <w:rFonts w:ascii="Sakkal Majalla" w:hAnsi="Sakkal Majalla"/>
          <w:b/>
          <w:bCs/>
          <w:color w:val="C00000"/>
          <w:sz w:val="34"/>
          <w:rtl/>
        </w:rPr>
      </w:pPr>
      <w:r w:rsidRPr="00E42DAD">
        <w:rPr>
          <w:rFonts w:ascii="Adobe Arabic" w:hAnsi="Adobe Arabic" w:cs="Adobe Arabic"/>
          <w:noProof/>
          <w:sz w:val="36"/>
          <w:szCs w:val="36"/>
        </w:rPr>
        <mc:AlternateContent>
          <mc:Choice Requires="wpg">
            <w:drawing>
              <wp:anchor distT="0" distB="0" distL="114300" distR="114300" simplePos="0" relativeHeight="252893184" behindDoc="0" locked="0" layoutInCell="1" allowOverlap="1" wp14:anchorId="04D2F50D" wp14:editId="2C0F9B36">
                <wp:simplePos x="0" y="0"/>
                <wp:positionH relativeFrom="margin">
                  <wp:posOffset>5257165</wp:posOffset>
                </wp:positionH>
                <wp:positionV relativeFrom="paragraph">
                  <wp:posOffset>27305</wp:posOffset>
                </wp:positionV>
                <wp:extent cx="496570" cy="382270"/>
                <wp:effectExtent l="0" t="0" r="0" b="17780"/>
                <wp:wrapSquare wrapText="bothSides"/>
                <wp:docPr id="1753123311" name="Group 20"/>
                <wp:cNvGraphicFramePr/>
                <a:graphic xmlns:a="http://schemas.openxmlformats.org/drawingml/2006/main">
                  <a:graphicData uri="http://schemas.microsoft.com/office/word/2010/wordprocessingGroup">
                    <wpg:wgp>
                      <wpg:cNvGrpSpPr/>
                      <wpg:grpSpPr>
                        <a:xfrm>
                          <a:off x="0" y="0"/>
                          <a:ext cx="496570" cy="382270"/>
                          <a:chOff x="0" y="-140365"/>
                          <a:chExt cx="995136" cy="766134"/>
                        </a:xfrm>
                      </wpg:grpSpPr>
                      <pic:pic xmlns:pic="http://schemas.openxmlformats.org/drawingml/2006/picture">
                        <pic:nvPicPr>
                          <pic:cNvPr id="1524278737" name="Picture 388507661" descr="Reference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29003" y="-140365"/>
                            <a:ext cx="766133" cy="766133"/>
                          </a:xfrm>
                          <a:prstGeom prst="rect">
                            <a:avLst/>
                          </a:prstGeom>
                          <a:noFill/>
                          <a:extLst>
                            <a:ext uri="{909E8E84-426E-40DD-AFC4-6F175D3DCCD1}">
                              <a14:hiddenFill xmlns:a14="http://schemas.microsoft.com/office/drawing/2010/main">
                                <a:solidFill>
                                  <a:srgbClr val="FFFFFF"/>
                                </a:solidFill>
                              </a14:hiddenFill>
                            </a:ext>
                          </a:extLst>
                        </pic:spPr>
                      </pic:pic>
                      <wps:wsp>
                        <wps:cNvPr id="1768595817" name="Rectangle: Rounded Corners 388507662"/>
                        <wps:cNvSpPr/>
                        <wps:spPr>
                          <a:xfrm>
                            <a:off x="0" y="2"/>
                            <a:ext cx="91598" cy="625767"/>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82B4888" id="Group 20" o:spid="_x0000_s1026" style="position:absolute;margin-left:413.95pt;margin-top:2.15pt;width:39.1pt;height:30.1pt;z-index:252893184;mso-position-horizontal-relative:margin;mso-width-relative:margin;mso-height-relative:margin" coordorigin=",-1403" coordsize="9951,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">
                <v:shape id="Picture 388507661" o:spid="_x0000_s1027" type="#_x0000_t75" alt="Reference " style="position:absolute;left:2290;top:-1403;width:7661;height:7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">
                  <v:imagedata r:id="rId192" o:title="Reference "/>
                </v:shape>
                <v:roundrect id="Rectangle: Rounded Corners 388507662" o:spid="_x0000_s1028" style="position:absolute;width:915;height:62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" fillcolor="#168489" strokecolor="#168489" strokeweight="1pt">
                  <v:stroke joinstyle="miter"/>
                </v:roundrect>
                <w10:wrap type="square" anchorx="margin"/>
              </v:group>
            </w:pict>
          </mc:Fallback>
        </mc:AlternateContent>
      </w:r>
      <w:r w:rsidRPr="00FF3110">
        <w:rPr>
          <w:rFonts w:ascii="Sakkal Majalla" w:hAnsi="Sakkal Majalla"/>
          <w:b/>
          <w:bCs/>
          <w:color w:val="C00000"/>
          <w:sz w:val="32"/>
          <w:szCs w:val="32"/>
          <w:rtl/>
        </w:rPr>
        <w:t xml:space="preserve"> </w:t>
      </w:r>
      <w:r w:rsidRPr="00E00E05">
        <w:rPr>
          <w:rFonts w:ascii="Sakkal Majalla" w:hAnsi="Sakkal Majalla"/>
          <w:b/>
          <w:bCs/>
          <w:color w:val="C00000"/>
          <w:sz w:val="34"/>
          <w:rtl/>
        </w:rPr>
        <w:t>مثال:</w:t>
      </w:r>
    </w:p>
    <w:p w14:paraId="279BAD72" w14:textId="77777777" w:rsidR="00271C22" w:rsidRDefault="00271C22" w:rsidP="009E4F29">
      <w:pPr>
        <w:spacing w:line="259" w:lineRule="auto"/>
        <w:rPr>
          <w:rFonts w:ascii="Sakkal Majalla" w:hAnsi="Sakkal Majalla"/>
          <w:sz w:val="34"/>
        </w:rPr>
      </w:pPr>
    </w:p>
    <w:p w14:paraId="30F26ADB" w14:textId="6BF8171D"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المدربة سارة كانت متخصصة في التدريب العام، لكن بعد تطبيق نموذج البوصلة المهنية، اكتشفت أن شغفها الحقيقي يكمن في تدريب مهارات الذكاء العاطفي للقيادات النسائية. قامت بوضع خطة تدريجية لبناء خبرتها في هذا المجال، بدءاً من الحصول على شهادة متخصصة، ثم تطوير محتوى فريد، وأخيراً إطلاق برنامج متكامل. خلال عامين، أصبحت مرجعاً في هذا التخصص.</w:t>
      </w:r>
    </w:p>
    <w:p w14:paraId="5EFA254E"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 xml:space="preserve">يقول الله تعالى: </w:t>
      </w:r>
      <w:r w:rsidRPr="00271C22">
        <w:rPr>
          <w:rFonts w:ascii="Sakkal Majalla" w:hAnsi="Sakkal Majalla"/>
          <w:sz w:val="34"/>
          <w:highlight w:val="lightGray"/>
          <w:rtl/>
        </w:rPr>
        <w:t>"وَأَن لَّيْسَ لِلْإِنسَانِ إِلَّا مَا سَعَى" (النجم: 39).</w:t>
      </w:r>
      <w:r w:rsidRPr="009E4F29">
        <w:rPr>
          <w:rFonts w:ascii="Sakkal Majalla" w:hAnsi="Sakkal Majalla"/>
          <w:sz w:val="34"/>
          <w:rtl/>
        </w:rPr>
        <w:t xml:space="preserve"> هذه الآية تذكرنا بأهمية السعي المخطط والعمل الهادف.</w:t>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271C22" w:rsidRPr="00AB5D47" w14:paraId="78A36308" w14:textId="77777777" w:rsidTr="00B77C8B">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B2E54CB" w14:textId="77777777" w:rsidR="00271C22" w:rsidRPr="00B45CE2" w:rsidRDefault="00271C22" w:rsidP="00B77C8B">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7D18EAAC" wp14:editId="0646F98E">
                  <wp:extent cx="485140" cy="485140"/>
                  <wp:effectExtent l="0" t="0" r="0" b="0"/>
                  <wp:docPr id="1369356529"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B77DE91" w14:textId="77777777" w:rsidR="00271C22" w:rsidRPr="00B45CE2" w:rsidRDefault="00271C22" w:rsidP="00B77C8B">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50A22CF4" w14:textId="30B70574" w:rsidR="00271C22" w:rsidRPr="00AB5D47" w:rsidRDefault="00271C22" w:rsidP="00B77C8B">
            <w:pPr>
              <w:jc w:val="center"/>
              <w:rPr>
                <w:rFonts w:ascii="Adobe Arabic" w:hAnsi="Adobe Arabic" w:cs="Adobe Arabic"/>
                <w:bCs/>
                <w:color w:val="168489"/>
                <w:sz w:val="52"/>
                <w:szCs w:val="52"/>
                <w:rtl/>
                <w:lang w:bidi="ar-EG"/>
              </w:rPr>
            </w:pPr>
            <w:r w:rsidRPr="00271C22">
              <w:rPr>
                <w:rFonts w:ascii="Adobe Arabic" w:hAnsi="Adobe Arabic" w:cs="Adobe Arabic"/>
                <w:bCs/>
                <w:color w:val="168489"/>
                <w:sz w:val="52"/>
                <w:szCs w:val="52"/>
                <w:rtl/>
                <w:lang w:bidi="ar-EG"/>
              </w:rPr>
              <w:t>"خطة الإنتاجية القصوى"</w:t>
            </w:r>
          </w:p>
        </w:tc>
      </w:tr>
    </w:tbl>
    <w:p w14:paraId="2F1B144E" w14:textId="77777777" w:rsidR="00271C22" w:rsidRPr="00613ABA" w:rsidRDefault="00271C22" w:rsidP="00271C22">
      <w:pPr>
        <w:rPr>
          <w:rFonts w:ascii="Sakkal Majalla" w:hAnsi="Sakkal Majalla"/>
          <w:color w:val="008080"/>
          <w:sz w:val="34"/>
          <w:rtl/>
        </w:rPr>
      </w:pPr>
      <w:r w:rsidRPr="00613ABA">
        <w:rPr>
          <w:noProof/>
          <w:color w:val="008080"/>
          <w:sz w:val="34"/>
        </w:rPr>
        <w:drawing>
          <wp:anchor distT="0" distB="0" distL="114300" distR="114300" simplePos="0" relativeHeight="252895232" behindDoc="0" locked="0" layoutInCell="1" allowOverlap="1" wp14:anchorId="6C1E2341" wp14:editId="5B3B5306">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434876219"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3A7EAA9D" w14:textId="7858F107" w:rsidR="009E4F29" w:rsidRPr="00271C22" w:rsidRDefault="009E4F29" w:rsidP="009E4F29">
      <w:pPr>
        <w:spacing w:line="259" w:lineRule="auto"/>
        <w:rPr>
          <w:rFonts w:ascii="Sakkal Majalla" w:hAnsi="Sakkal Majalla"/>
          <w:b/>
          <w:bCs/>
          <w:color w:val="008080"/>
          <w:sz w:val="34"/>
          <w:rtl/>
        </w:rPr>
      </w:pPr>
      <w:r w:rsidRPr="00271C22">
        <w:rPr>
          <w:rFonts w:ascii="Sakkal Majalla" w:hAnsi="Sakkal Majalla"/>
          <w:b/>
          <w:bCs/>
          <w:color w:val="008080"/>
          <w:sz w:val="34"/>
          <w:rtl/>
        </w:rPr>
        <w:t>الهدف من النشاط:</w:t>
      </w:r>
    </w:p>
    <w:p w14:paraId="28642679" w14:textId="77777777" w:rsidR="009E4F29" w:rsidRDefault="009E4F29" w:rsidP="009E4F29">
      <w:pPr>
        <w:spacing w:line="259" w:lineRule="auto"/>
        <w:rPr>
          <w:rFonts w:ascii="Sakkal Majalla" w:hAnsi="Sakkal Majalla"/>
          <w:sz w:val="34"/>
          <w:rtl/>
        </w:rPr>
      </w:pPr>
      <w:r w:rsidRPr="009E4F29">
        <w:rPr>
          <w:rFonts w:ascii="Sakkal Majalla" w:hAnsi="Sakkal Majalla"/>
          <w:sz w:val="34"/>
          <w:rtl/>
        </w:rPr>
        <w:t>تطوير نظام إنتاجية شخصي يساعد المدرب على تحقيق أقصى استفادة من وقته وموارده.</w:t>
      </w:r>
    </w:p>
    <w:p w14:paraId="626EAF24" w14:textId="77777777" w:rsidR="00DB245E" w:rsidRPr="009E4F29" w:rsidRDefault="00DB245E" w:rsidP="009E4F29">
      <w:pPr>
        <w:spacing w:line="259" w:lineRule="auto"/>
        <w:rPr>
          <w:rFonts w:ascii="Sakkal Majalla" w:hAnsi="Sakkal Majalla"/>
          <w:sz w:val="34"/>
          <w:rtl/>
        </w:rPr>
      </w:pPr>
    </w:p>
    <w:p w14:paraId="56AD2B90" w14:textId="2E02FAD2" w:rsidR="009E4F29" w:rsidRPr="00271C22" w:rsidRDefault="009E4F29" w:rsidP="009E4F29">
      <w:pPr>
        <w:spacing w:line="259" w:lineRule="auto"/>
        <w:rPr>
          <w:rFonts w:ascii="Sakkal Majalla" w:hAnsi="Sakkal Majalla"/>
          <w:b/>
          <w:bCs/>
          <w:color w:val="C00000"/>
          <w:sz w:val="34"/>
          <w:rtl/>
        </w:rPr>
      </w:pPr>
      <w:r w:rsidRPr="00271C22">
        <w:rPr>
          <w:rFonts w:ascii="Sakkal Majalla" w:hAnsi="Sakkal Majalla"/>
          <w:b/>
          <w:bCs/>
          <w:color w:val="C00000"/>
          <w:sz w:val="34"/>
          <w:rtl/>
        </w:rPr>
        <w:t>نموذج للجدول الأسبوعي:</w:t>
      </w:r>
    </w:p>
    <w:tbl>
      <w:tblPr>
        <w:tblStyle w:val="a6"/>
        <w:bidiVisual/>
        <w:tblW w:w="0" w:type="auto"/>
        <w:tblLook w:val="04A0" w:firstRow="1" w:lastRow="0" w:firstColumn="1" w:lastColumn="0" w:noHBand="0" w:noVBand="1"/>
      </w:tblPr>
      <w:tblGrid>
        <w:gridCol w:w="1502"/>
        <w:gridCol w:w="1502"/>
        <w:gridCol w:w="1503"/>
        <w:gridCol w:w="1503"/>
        <w:gridCol w:w="1450"/>
        <w:gridCol w:w="1556"/>
      </w:tblGrid>
      <w:tr w:rsidR="009E4F29" w:rsidRPr="009E4F29" w14:paraId="132D11BD" w14:textId="77777777" w:rsidTr="00271C22">
        <w:tc>
          <w:tcPr>
            <w:tcW w:w="1502" w:type="dxa"/>
            <w:shd w:val="clear" w:color="auto" w:fill="A6A6A6" w:themeFill="background1" w:themeFillShade="A6"/>
            <w:vAlign w:val="center"/>
          </w:tcPr>
          <w:p w14:paraId="4C6D153E"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الوقت</w:t>
            </w:r>
          </w:p>
        </w:tc>
        <w:tc>
          <w:tcPr>
            <w:tcW w:w="1502" w:type="dxa"/>
            <w:shd w:val="clear" w:color="auto" w:fill="A6A6A6" w:themeFill="background1" w:themeFillShade="A6"/>
            <w:vAlign w:val="center"/>
          </w:tcPr>
          <w:p w14:paraId="0FD4D4E0"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السبت</w:t>
            </w:r>
          </w:p>
        </w:tc>
        <w:tc>
          <w:tcPr>
            <w:tcW w:w="1503" w:type="dxa"/>
            <w:shd w:val="clear" w:color="auto" w:fill="A6A6A6" w:themeFill="background1" w:themeFillShade="A6"/>
            <w:vAlign w:val="center"/>
          </w:tcPr>
          <w:p w14:paraId="72F757AF"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الأحد</w:t>
            </w:r>
          </w:p>
        </w:tc>
        <w:tc>
          <w:tcPr>
            <w:tcW w:w="1503" w:type="dxa"/>
            <w:shd w:val="clear" w:color="auto" w:fill="A6A6A6" w:themeFill="background1" w:themeFillShade="A6"/>
            <w:vAlign w:val="center"/>
          </w:tcPr>
          <w:p w14:paraId="15EBCB43"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الاثنين</w:t>
            </w:r>
          </w:p>
        </w:tc>
        <w:tc>
          <w:tcPr>
            <w:tcW w:w="1450" w:type="dxa"/>
            <w:shd w:val="clear" w:color="auto" w:fill="A6A6A6" w:themeFill="background1" w:themeFillShade="A6"/>
            <w:vAlign w:val="center"/>
          </w:tcPr>
          <w:p w14:paraId="11E19864"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الثلاثاء</w:t>
            </w:r>
          </w:p>
        </w:tc>
        <w:tc>
          <w:tcPr>
            <w:tcW w:w="1556" w:type="dxa"/>
            <w:shd w:val="clear" w:color="auto" w:fill="A6A6A6" w:themeFill="background1" w:themeFillShade="A6"/>
            <w:vAlign w:val="center"/>
          </w:tcPr>
          <w:p w14:paraId="16A00002"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hint="cs"/>
                <w:b/>
                <w:bCs/>
                <w:sz w:val="34"/>
                <w:rtl/>
              </w:rPr>
              <w:t>الأربعاء</w:t>
            </w:r>
          </w:p>
        </w:tc>
      </w:tr>
      <w:tr w:rsidR="009E4F29" w:rsidRPr="009E4F29" w14:paraId="484E9770" w14:textId="77777777" w:rsidTr="005A0916">
        <w:tc>
          <w:tcPr>
            <w:tcW w:w="1502" w:type="dxa"/>
            <w:vAlign w:val="center"/>
          </w:tcPr>
          <w:p w14:paraId="430E3E4D"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8-9</w:t>
            </w:r>
          </w:p>
        </w:tc>
        <w:tc>
          <w:tcPr>
            <w:tcW w:w="1502" w:type="dxa"/>
            <w:vAlign w:val="center"/>
          </w:tcPr>
          <w:p w14:paraId="1478E41F"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c>
          <w:tcPr>
            <w:tcW w:w="1503" w:type="dxa"/>
            <w:vAlign w:val="center"/>
          </w:tcPr>
          <w:p w14:paraId="7CD42C0F"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c>
          <w:tcPr>
            <w:tcW w:w="1503" w:type="dxa"/>
            <w:vAlign w:val="center"/>
          </w:tcPr>
          <w:p w14:paraId="72AB417E"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c>
          <w:tcPr>
            <w:tcW w:w="1450" w:type="dxa"/>
            <w:vAlign w:val="center"/>
          </w:tcPr>
          <w:p w14:paraId="2EFC7D54"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c>
          <w:tcPr>
            <w:tcW w:w="1556" w:type="dxa"/>
            <w:vAlign w:val="center"/>
          </w:tcPr>
          <w:p w14:paraId="2760D16A"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sz w:val="34"/>
                <w:rtl/>
              </w:rPr>
              <w:t>روتين صباحي</w:t>
            </w:r>
          </w:p>
        </w:tc>
      </w:tr>
      <w:tr w:rsidR="009E4F29" w:rsidRPr="009E4F29" w14:paraId="68841815" w14:textId="77777777" w:rsidTr="005A0916">
        <w:tc>
          <w:tcPr>
            <w:tcW w:w="1502" w:type="dxa"/>
            <w:vAlign w:val="center"/>
          </w:tcPr>
          <w:p w14:paraId="0A148BEB"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9-12</w:t>
            </w:r>
          </w:p>
        </w:tc>
        <w:tc>
          <w:tcPr>
            <w:tcW w:w="1502" w:type="dxa"/>
            <w:vAlign w:val="center"/>
          </w:tcPr>
          <w:p w14:paraId="51485CE2"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محتوى</w:t>
            </w:r>
          </w:p>
        </w:tc>
        <w:tc>
          <w:tcPr>
            <w:tcW w:w="1503" w:type="dxa"/>
            <w:vAlign w:val="center"/>
          </w:tcPr>
          <w:p w14:paraId="602031E0"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تدريب</w:t>
            </w:r>
          </w:p>
        </w:tc>
        <w:tc>
          <w:tcPr>
            <w:tcW w:w="1503" w:type="dxa"/>
            <w:vAlign w:val="center"/>
          </w:tcPr>
          <w:p w14:paraId="4E264E2B"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محتوى</w:t>
            </w:r>
          </w:p>
        </w:tc>
        <w:tc>
          <w:tcPr>
            <w:tcW w:w="1450" w:type="dxa"/>
            <w:vAlign w:val="center"/>
          </w:tcPr>
          <w:p w14:paraId="2E91A1C3"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تدريب</w:t>
            </w:r>
          </w:p>
        </w:tc>
        <w:tc>
          <w:tcPr>
            <w:tcW w:w="1556" w:type="dxa"/>
            <w:vAlign w:val="center"/>
          </w:tcPr>
          <w:p w14:paraId="23F77D06"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مراجعة أسبوعية</w:t>
            </w:r>
          </w:p>
        </w:tc>
      </w:tr>
      <w:tr w:rsidR="009E4F29" w:rsidRPr="009E4F29" w14:paraId="41196D32" w14:textId="77777777" w:rsidTr="005A0916">
        <w:tc>
          <w:tcPr>
            <w:tcW w:w="1502" w:type="dxa"/>
            <w:vAlign w:val="center"/>
          </w:tcPr>
          <w:p w14:paraId="2E9CD3B8"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12-1</w:t>
            </w:r>
          </w:p>
        </w:tc>
        <w:tc>
          <w:tcPr>
            <w:tcW w:w="1502" w:type="dxa"/>
            <w:vAlign w:val="center"/>
          </w:tcPr>
          <w:p w14:paraId="5172F782"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c>
          <w:tcPr>
            <w:tcW w:w="1503" w:type="dxa"/>
            <w:vAlign w:val="center"/>
          </w:tcPr>
          <w:p w14:paraId="428E22D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c>
          <w:tcPr>
            <w:tcW w:w="1503" w:type="dxa"/>
            <w:vAlign w:val="center"/>
          </w:tcPr>
          <w:p w14:paraId="61DCAD63"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c>
          <w:tcPr>
            <w:tcW w:w="1450" w:type="dxa"/>
            <w:vAlign w:val="center"/>
          </w:tcPr>
          <w:p w14:paraId="69F489C7"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c>
          <w:tcPr>
            <w:tcW w:w="1556" w:type="dxa"/>
            <w:vAlign w:val="center"/>
          </w:tcPr>
          <w:p w14:paraId="655676D3"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استراحة</w:t>
            </w:r>
          </w:p>
        </w:tc>
      </w:tr>
      <w:tr w:rsidR="009E4F29" w:rsidRPr="009E4F29" w14:paraId="08ED84B2" w14:textId="77777777" w:rsidTr="005A0916">
        <w:tc>
          <w:tcPr>
            <w:tcW w:w="1502" w:type="dxa"/>
            <w:vAlign w:val="center"/>
          </w:tcPr>
          <w:p w14:paraId="077EEA43"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1-3</w:t>
            </w:r>
          </w:p>
          <w:p w14:paraId="2AEDD0AD" w14:textId="77777777" w:rsidR="009E4F29" w:rsidRPr="009E4F29" w:rsidRDefault="009E4F29" w:rsidP="005A0916">
            <w:pPr>
              <w:spacing w:line="259" w:lineRule="auto"/>
              <w:jc w:val="center"/>
              <w:rPr>
                <w:rFonts w:ascii="Sakkal Majalla" w:hAnsi="Sakkal Majalla"/>
                <w:b/>
                <w:bCs/>
                <w:sz w:val="34"/>
                <w:rtl/>
              </w:rPr>
            </w:pPr>
          </w:p>
        </w:tc>
        <w:tc>
          <w:tcPr>
            <w:tcW w:w="1502" w:type="dxa"/>
            <w:vAlign w:val="center"/>
          </w:tcPr>
          <w:p w14:paraId="006B4981"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تسويق</w:t>
            </w:r>
          </w:p>
        </w:tc>
        <w:tc>
          <w:tcPr>
            <w:tcW w:w="1503" w:type="dxa"/>
            <w:vAlign w:val="center"/>
          </w:tcPr>
          <w:p w14:paraId="2EEF865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محتوى</w:t>
            </w:r>
          </w:p>
        </w:tc>
        <w:tc>
          <w:tcPr>
            <w:tcW w:w="1503" w:type="dxa"/>
            <w:vAlign w:val="center"/>
          </w:tcPr>
          <w:p w14:paraId="3602C04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اجتماعات</w:t>
            </w:r>
          </w:p>
        </w:tc>
        <w:tc>
          <w:tcPr>
            <w:tcW w:w="1450" w:type="dxa"/>
            <w:vAlign w:val="center"/>
          </w:tcPr>
          <w:p w14:paraId="229854DB"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محتوى</w:t>
            </w:r>
          </w:p>
        </w:tc>
        <w:tc>
          <w:tcPr>
            <w:tcW w:w="1556" w:type="dxa"/>
            <w:vAlign w:val="center"/>
          </w:tcPr>
          <w:p w14:paraId="48FC0F8E"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تطوير ذاتي</w:t>
            </w:r>
          </w:p>
        </w:tc>
      </w:tr>
      <w:tr w:rsidR="009E4F29" w:rsidRPr="009E4F29" w14:paraId="7EDF237E" w14:textId="77777777" w:rsidTr="005A0916">
        <w:tc>
          <w:tcPr>
            <w:tcW w:w="1502" w:type="dxa"/>
            <w:vAlign w:val="center"/>
          </w:tcPr>
          <w:p w14:paraId="1B08466E"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3-5</w:t>
            </w:r>
          </w:p>
        </w:tc>
        <w:tc>
          <w:tcPr>
            <w:tcW w:w="1502" w:type="dxa"/>
            <w:vAlign w:val="center"/>
          </w:tcPr>
          <w:p w14:paraId="2782B26B"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مهام إدارية</w:t>
            </w:r>
          </w:p>
        </w:tc>
        <w:tc>
          <w:tcPr>
            <w:tcW w:w="1503" w:type="dxa"/>
            <w:vAlign w:val="center"/>
          </w:tcPr>
          <w:p w14:paraId="5C037F26"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تسويق</w:t>
            </w:r>
          </w:p>
        </w:tc>
        <w:tc>
          <w:tcPr>
            <w:tcW w:w="1503" w:type="dxa"/>
            <w:vAlign w:val="center"/>
          </w:tcPr>
          <w:p w14:paraId="0D31AB33"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تسويق</w:t>
            </w:r>
          </w:p>
        </w:tc>
        <w:tc>
          <w:tcPr>
            <w:tcW w:w="1450" w:type="dxa"/>
            <w:vAlign w:val="center"/>
          </w:tcPr>
          <w:p w14:paraId="45818790"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مهام إدارية</w:t>
            </w:r>
          </w:p>
        </w:tc>
        <w:tc>
          <w:tcPr>
            <w:tcW w:w="1556" w:type="dxa"/>
            <w:vAlign w:val="center"/>
          </w:tcPr>
          <w:p w14:paraId="153A7675"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تخطيط أسبوعي</w:t>
            </w:r>
          </w:p>
        </w:tc>
      </w:tr>
      <w:tr w:rsidR="009E4F29" w:rsidRPr="009E4F29" w14:paraId="3F3819F9" w14:textId="77777777" w:rsidTr="005A0916">
        <w:tc>
          <w:tcPr>
            <w:tcW w:w="1502" w:type="dxa"/>
            <w:vAlign w:val="center"/>
          </w:tcPr>
          <w:p w14:paraId="5161936E" w14:textId="77777777" w:rsidR="009E4F29" w:rsidRPr="009E4F29" w:rsidRDefault="009E4F29" w:rsidP="005A0916">
            <w:pPr>
              <w:spacing w:line="259" w:lineRule="auto"/>
              <w:jc w:val="center"/>
              <w:rPr>
                <w:rFonts w:ascii="Sakkal Majalla" w:hAnsi="Sakkal Majalla"/>
                <w:b/>
                <w:bCs/>
                <w:sz w:val="34"/>
                <w:rtl/>
              </w:rPr>
            </w:pPr>
            <w:r w:rsidRPr="009E4F29">
              <w:rPr>
                <w:rFonts w:ascii="Sakkal Majalla" w:hAnsi="Sakkal Majalla"/>
                <w:b/>
                <w:bCs/>
                <w:sz w:val="34"/>
                <w:rtl/>
              </w:rPr>
              <w:t>5-6</w:t>
            </w:r>
          </w:p>
        </w:tc>
        <w:tc>
          <w:tcPr>
            <w:tcW w:w="1502" w:type="dxa"/>
            <w:vAlign w:val="center"/>
          </w:tcPr>
          <w:p w14:paraId="2761CA24"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c>
          <w:tcPr>
            <w:tcW w:w="1503" w:type="dxa"/>
            <w:vAlign w:val="center"/>
          </w:tcPr>
          <w:p w14:paraId="6D947F1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c>
          <w:tcPr>
            <w:tcW w:w="1503" w:type="dxa"/>
            <w:vAlign w:val="center"/>
          </w:tcPr>
          <w:p w14:paraId="74DDC35E"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c>
          <w:tcPr>
            <w:tcW w:w="1450" w:type="dxa"/>
            <w:vAlign w:val="center"/>
          </w:tcPr>
          <w:p w14:paraId="7A9CD7C5"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c>
          <w:tcPr>
            <w:tcW w:w="1556" w:type="dxa"/>
            <w:vAlign w:val="center"/>
          </w:tcPr>
          <w:p w14:paraId="6E0E8CAF" w14:textId="77777777" w:rsidR="009E4F29" w:rsidRPr="009E4F29" w:rsidRDefault="009E4F29" w:rsidP="005A0916">
            <w:pPr>
              <w:spacing w:line="259" w:lineRule="auto"/>
              <w:jc w:val="center"/>
              <w:rPr>
                <w:rFonts w:ascii="Sakkal Majalla" w:hAnsi="Sakkal Majalla"/>
                <w:sz w:val="34"/>
                <w:rtl/>
              </w:rPr>
            </w:pPr>
            <w:r w:rsidRPr="009E4F29">
              <w:rPr>
                <w:rFonts w:ascii="Sakkal Majalla" w:hAnsi="Sakkal Majalla"/>
                <w:sz w:val="34"/>
                <w:rtl/>
              </w:rPr>
              <w:t>روتين مسائي</w:t>
            </w:r>
          </w:p>
        </w:tc>
      </w:tr>
    </w:tbl>
    <w:p w14:paraId="22D49ADF" w14:textId="32F2A003" w:rsidR="009E4F29" w:rsidRPr="009E4F29" w:rsidRDefault="00DB245E" w:rsidP="00DB245E">
      <w:pPr>
        <w:ind w:left="-897"/>
        <w:rPr>
          <w:rFonts w:ascii="Sakkal Majalla" w:hAnsi="Sakkal Majalla"/>
          <w:b/>
          <w:bCs/>
          <w:color w:val="FF0000"/>
          <w:sz w:val="34"/>
          <w:rtl/>
        </w:rPr>
      </w:pPr>
      <w:r>
        <w:rPr>
          <w:noProof/>
        </w:rPr>
        <w:lastRenderedPageBreak/>
        <mc:AlternateContent>
          <mc:Choice Requires="wps">
            <w:drawing>
              <wp:inline distT="0" distB="0" distL="0" distR="0" wp14:anchorId="20F15242" wp14:editId="3A4D432E">
                <wp:extent cx="6798310" cy="8496300"/>
                <wp:effectExtent l="0" t="0" r="21590" b="19050"/>
                <wp:docPr id="212003529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8310" cy="8496300"/>
                        </a:xfrm>
                        <a:prstGeom prst="roundRect">
                          <a:avLst>
                            <a:gd name="adj" fmla="val 16667"/>
                          </a:avLst>
                        </a:prstGeom>
                        <a:solidFill>
                          <a:srgbClr val="EAF4E4"/>
                        </a:solidFill>
                        <a:ln w="12700">
                          <a:solidFill>
                            <a:schemeClr val="accent6"/>
                          </a:solidFill>
                          <a:miter lim="800000"/>
                          <a:headEnd/>
                          <a:tailEnd/>
                        </a:ln>
                      </wps:spPr>
                      <wps:txbx>
                        <w:txbxContent>
                          <w:p w14:paraId="52C9009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428C12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A85D6C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B8D1DD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FBF2FA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494E6E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F69EFD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E2334D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7AE1FB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E03E85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6F4BC7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5EF659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C1A3B4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562288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1B9B34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C1FD51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C3F41A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1C588A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217DC8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8744F4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111689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E5A1D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B7DEE0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920416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578F5B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C7822C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DB4BAA"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0F15242" id="_x0000_s2639" style="width:535.3pt;height:66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" fillcolor="#eaf4e4" strokecolor="#70ad47 [3209]" strokeweight="1pt">
                <v:stroke joinstyle="miter"/>
                <v:textbox inset="0,3mm,0">
                  <w:txbxContent>
                    <w:p w14:paraId="52C9009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428C12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A85D6C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B8D1DD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FBF2FA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494E6E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F69EFD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E2334D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7AE1FB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E03E85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6F4BC7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5EF659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C1A3B4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562288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1B9B34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C1FD51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C3F41A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1C588A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217DC8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8744F4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111689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E5A1D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B7DEE0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920416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578F5B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C7822C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DB4BAA" w14:textId="77777777" w:rsidR="00DB245E" w:rsidRDefault="00DB245E" w:rsidP="00DB245E">
                      <w:pPr>
                        <w:jc w:val="center"/>
                        <w:rPr>
                          <w:sz w:val="22"/>
                          <w:szCs w:val="28"/>
                          <w:rtl/>
                          <w:lang w:bidi="ar-SY"/>
                        </w:rPr>
                      </w:pPr>
                    </w:p>
                  </w:txbxContent>
                </v:textbox>
                <w10:anchorlock/>
              </v:roundrect>
            </w:pict>
          </mc:Fallback>
        </mc:AlternateContent>
      </w:r>
      <w:r w:rsidR="00271C22" w:rsidRPr="00B9790F">
        <w:rPr>
          <w:noProof/>
        </w:rPr>
        <w:lastRenderedPageBreak/>
        <mc:AlternateContent>
          <mc:Choice Requires="wpg">
            <w:drawing>
              <wp:inline distT="0" distB="0" distL="0" distR="0" wp14:anchorId="34FB715F" wp14:editId="2D392321">
                <wp:extent cx="5711825" cy="737619"/>
                <wp:effectExtent l="0" t="0" r="22225" b="24765"/>
                <wp:docPr id="20376504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547366153" name="مجموعة 881967268"/>
                        <wpg:cNvGrpSpPr/>
                        <wpg:grpSpPr>
                          <a:xfrm>
                            <a:off x="0" y="165473"/>
                            <a:ext cx="5711825" cy="572146"/>
                            <a:chOff x="0" y="165446"/>
                            <a:chExt cx="6312597" cy="633543"/>
                          </a:xfrm>
                        </wpg:grpSpPr>
                        <wps:wsp>
                          <wps:cNvPr id="357828834"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561374" name="مربع نص 2043426344"/>
                          <wps:cNvSpPr txBox="1"/>
                          <wps:spPr>
                            <a:xfrm>
                              <a:off x="3184368" y="165446"/>
                              <a:ext cx="2073788" cy="453527"/>
                            </a:xfrm>
                            <a:prstGeom prst="rect">
                              <a:avLst/>
                            </a:prstGeom>
                            <a:noFill/>
                          </wps:spPr>
                          <wps:txbx>
                            <w:txbxContent>
                              <w:p w14:paraId="4066A65D" w14:textId="77777777" w:rsidR="00271C22" w:rsidRDefault="00271C22" w:rsidP="00271C22">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50896320"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36266667" name="Picture 1717196180" descr="Submission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4FB715F" id="_x0000_s2640"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">
                <v:group id="مجموعة 881967268" o:spid="_x0000_s2641"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">
                  <v:roundrect id="مستطيل مستدير الزوايا 769901" o:spid="_x0000_s2642"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" fillcolor="#168489" strokecolor="#168489" strokeweight="1pt">
                    <v:stroke joinstyle="miter"/>
                  </v:roundrect>
                  <v:shape id="مربع نص 2043426344" o:spid="_x0000_s2643"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" filled="f" stroked="f">
                    <v:textbox style="mso-fit-shape-to-text:t">
                      <w:txbxContent>
                        <w:p w14:paraId="4066A65D" w14:textId="77777777" w:rsidR="00271C22" w:rsidRDefault="00271C22" w:rsidP="00271C22">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644"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" fillcolor="#168489" strokecolor="#168489" strokeweight="1pt">
                    <v:stroke joinstyle="miter"/>
                  </v:roundrect>
                </v:group>
                <v:shape id="Picture 1717196180" o:spid="_x0000_s2645"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">
                  <v:imagedata r:id="rId86" o:title="Submission "/>
                </v:shape>
                <w10:anchorlock/>
              </v:group>
            </w:pict>
          </mc:Fallback>
        </mc:AlternateContent>
      </w:r>
    </w:p>
    <w:p w14:paraId="514615BB"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1. ما هي المكونات الخمسة للتخطيط الاستراتيجي للمدرب؟</w:t>
      </w:r>
    </w:p>
    <w:p w14:paraId="4587BC5D"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2. ما هي أقسام مصفوفة آيزنهاور لتحديد الأولويات؟</w:t>
      </w:r>
    </w:p>
    <w:p w14:paraId="0144F395"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3. ما هي قاعدة 80/20 (مبدأ باريتو) وكيف يمكن تطبيقها في عمل المدرب؟</w:t>
      </w:r>
    </w:p>
    <w:p w14:paraId="5DADD643"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4. ما هي الاتجاهات الأربعة في نموذج "البوصلة المهنية"؟</w:t>
      </w:r>
    </w:p>
    <w:p w14:paraId="66B4B083" w14:textId="77777777" w:rsidR="009E4F29" w:rsidRPr="00271C22" w:rsidRDefault="009E4F29" w:rsidP="009E4F29">
      <w:pPr>
        <w:spacing w:line="259" w:lineRule="auto"/>
        <w:rPr>
          <w:rFonts w:ascii="Adobe Arabic" w:hAnsi="Adobe Arabic" w:cs="Adobe Arabic"/>
          <w:b/>
          <w:bCs/>
          <w:color w:val="008080"/>
          <w:sz w:val="36"/>
          <w:szCs w:val="36"/>
          <w:rtl/>
        </w:rPr>
      </w:pPr>
      <w:r w:rsidRPr="00271C22">
        <w:rPr>
          <w:rFonts w:ascii="Adobe Arabic" w:hAnsi="Adobe Arabic" w:cs="Adobe Arabic"/>
          <w:b/>
          <w:bCs/>
          <w:color w:val="008080"/>
          <w:sz w:val="36"/>
          <w:szCs w:val="36"/>
          <w:rtl/>
        </w:rPr>
        <w:t>5. ما هي النسبة المثالية لتوزيع وقت المدرب بين مهامه المختلفة؟</w:t>
      </w:r>
    </w:p>
    <w:p w14:paraId="5EFA406F" w14:textId="101B3F47" w:rsidR="00271C22" w:rsidRDefault="00DB245E" w:rsidP="00DB245E">
      <w:pPr>
        <w:spacing w:line="259" w:lineRule="auto"/>
        <w:ind w:left="-755"/>
        <w:jc w:val="center"/>
        <w:rPr>
          <w:rFonts w:ascii="Sakkal Majalla" w:hAnsi="Sakkal Majalla"/>
          <w:sz w:val="34"/>
        </w:rPr>
      </w:pPr>
      <w:r>
        <w:rPr>
          <w:noProof/>
        </w:rPr>
        <mc:AlternateContent>
          <mc:Choice Requires="wps">
            <w:drawing>
              <wp:inline distT="0" distB="0" distL="0" distR="0" wp14:anchorId="00574177" wp14:editId="05595C40">
                <wp:extent cx="6677660" cy="5524500"/>
                <wp:effectExtent l="0" t="0" r="27940" b="19050"/>
                <wp:docPr id="210627531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660" cy="5524500"/>
                        </a:xfrm>
                        <a:prstGeom prst="roundRect">
                          <a:avLst>
                            <a:gd name="adj" fmla="val 16667"/>
                          </a:avLst>
                        </a:prstGeom>
                        <a:solidFill>
                          <a:srgbClr val="EAF4E4"/>
                        </a:solidFill>
                        <a:ln w="12700">
                          <a:solidFill>
                            <a:schemeClr val="accent6"/>
                          </a:solidFill>
                          <a:miter lim="800000"/>
                          <a:headEnd/>
                          <a:tailEnd/>
                        </a:ln>
                      </wps:spPr>
                      <wps:txbx>
                        <w:txbxContent>
                          <w:p w14:paraId="4117115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D019B2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A967B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AFC440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AC9852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005D1C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A4DAA5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08DA14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471056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EE9D7E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C0C805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6A3CDF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521401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A4978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55385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05DFFB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127371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878628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D68258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F74F2D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49484B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B4F25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8C1EFD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31AC4B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4F9E13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1411BE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9D80D24"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0574177" id="_x0000_s2646" style="width:525.8pt;height:4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" fillcolor="#eaf4e4" strokecolor="#70ad47 [3209]" strokeweight="1pt">
                <v:stroke joinstyle="miter"/>
                <v:textbox inset="0,3mm,0">
                  <w:txbxContent>
                    <w:p w14:paraId="4117115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D019B2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A967B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AFC440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AC9852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005D1C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A4DAA5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08DA14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471056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EE9D7E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C0C805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6A3CDF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521401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A4978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55385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05DFFB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127371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878628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D68258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F74F2D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49484B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B4F25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8C1EFD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31AC4B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4F9E13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1411BE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9D80D24" w14:textId="77777777" w:rsidR="00DB245E" w:rsidRDefault="00DB245E" w:rsidP="00DB245E">
                      <w:pPr>
                        <w:jc w:val="center"/>
                        <w:rPr>
                          <w:sz w:val="22"/>
                          <w:szCs w:val="28"/>
                          <w:rtl/>
                          <w:lang w:bidi="ar-SY"/>
                        </w:rPr>
                      </w:pPr>
                    </w:p>
                  </w:txbxContent>
                </v:textbox>
                <w10:anchorlock/>
              </v:roundrect>
            </w:pict>
          </mc:Fallback>
        </mc:AlternateContent>
      </w:r>
    </w:p>
    <w:p w14:paraId="1581D9B6" w14:textId="7C15957A" w:rsidR="00271C22" w:rsidRDefault="00271C22" w:rsidP="00271C22">
      <w:pPr>
        <w:bidi w:val="0"/>
        <w:spacing w:line="259" w:lineRule="auto"/>
        <w:jc w:val="center"/>
        <w:rPr>
          <w:rFonts w:ascii="Sakkal Majalla" w:hAnsi="Sakkal Majalla"/>
          <w:sz w:val="34"/>
        </w:rPr>
      </w:pPr>
      <w:r>
        <w:rPr>
          <w:rFonts w:ascii="Sakkal Majalla" w:hAnsi="Sakkal Majalla"/>
          <w:noProof/>
          <w:sz w:val="34"/>
        </w:rPr>
        <w:drawing>
          <wp:inline distT="0" distB="0" distL="0" distR="0" wp14:anchorId="631454D7" wp14:editId="0A5DBFEE">
            <wp:extent cx="960542" cy="960542"/>
            <wp:effectExtent l="0" t="0" r="0" b="0"/>
            <wp:docPr id="846849676" name="صورة 883" descr="صورة تحتوي على لقطة شاشة, مستطيل, التصميم&#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849676" name="صورة 883" descr="صورة تحتوي على لقطة شاشة, مستطيل, التصميم&#10;&#10;قد يكون المحتوى الذي تم إنشاؤه بواسطة الذكاء الاصطناعي غير صحيح."/>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961905" cy="961905"/>
                    </a:xfrm>
                    <a:prstGeom prst="rect">
                      <a:avLst/>
                    </a:prstGeom>
                  </pic:spPr>
                </pic:pic>
              </a:graphicData>
            </a:graphic>
          </wp:inline>
        </w:drawing>
      </w:r>
    </w:p>
    <w:p w14:paraId="2E83F307" w14:textId="682C5239" w:rsidR="00271C22" w:rsidRPr="009E4F29" w:rsidRDefault="00271C22" w:rsidP="00271C22">
      <w:pPr>
        <w:keepNext/>
        <w:pageBreakBefore/>
        <w:spacing w:line="259" w:lineRule="auto"/>
        <w:rPr>
          <w:rFonts w:ascii="Sakkal Majalla" w:hAnsi="Sakkal Majalla"/>
          <w:sz w:val="34"/>
          <w:rtl/>
        </w:rPr>
      </w:pPr>
      <w:r w:rsidRPr="0090459D">
        <w:rPr>
          <w:noProof/>
          <w:lang w:bidi="ar-SY"/>
        </w:rPr>
        <w:lastRenderedPageBreak/>
        <mc:AlternateContent>
          <mc:Choice Requires="wpg">
            <w:drawing>
              <wp:inline distT="0" distB="0" distL="0" distR="0" wp14:anchorId="075B4E05" wp14:editId="54CCCC37">
                <wp:extent cx="5633504" cy="593062"/>
                <wp:effectExtent l="0" t="0" r="5715" b="0"/>
                <wp:docPr id="4078930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400951377"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2763893"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55624" name="TextBox 7"/>
                        <wps:cNvSpPr txBox="1"/>
                        <wps:spPr>
                          <a:xfrm>
                            <a:off x="1796583" y="0"/>
                            <a:ext cx="4386580" cy="536575"/>
                          </a:xfrm>
                          <a:prstGeom prst="rect">
                            <a:avLst/>
                          </a:prstGeom>
                          <a:noFill/>
                        </wps:spPr>
                        <wps:txbx>
                          <w:txbxContent>
                            <w:p w14:paraId="170F0FA3" w14:textId="77777777" w:rsidR="00271C22" w:rsidRDefault="00271C22" w:rsidP="00271C22">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wps:txbx>
                        <wps:bodyPr wrap="square" rtlCol="0">
                          <a:noAutofit/>
                        </wps:bodyPr>
                      </wps:wsp>
                    </wpg:wgp>
                  </a:graphicData>
                </a:graphic>
              </wp:inline>
            </w:drawing>
          </mc:Choice>
          <mc:Fallback>
            <w:pict>
              <v:group w14:anchorId="075B4E05" id="_x0000_s264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">
                <v:rect id="Rectangle 388507700" o:spid="_x0000_s264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" fillcolor="#f2f2f2 [3052]" stroked="f" strokeweight="1pt"/>
                <v:rect id="Rectangle 388507701" o:spid="_x0000_s264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" fillcolor="#168489" stroked="f" strokeweight="1pt"/>
                <v:shape id="TextBox 7" o:spid="_x0000_s265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" filled="f" stroked="f">
                  <v:textbox>
                    <w:txbxContent>
                      <w:p w14:paraId="170F0FA3" w14:textId="77777777" w:rsidR="00271C22" w:rsidRDefault="00271C22" w:rsidP="00271C22">
                        <w:pPr>
                          <w:jc w:val="center"/>
                          <w:rPr>
                            <w:rFonts w:ascii="Adobe Arabic" w:hAnsi="Adobe Arabic" w:cs="Adobe Arabic"/>
                            <w:b/>
                            <w:bCs/>
                            <w:color w:val="2B5474"/>
                            <w:kern w:val="24"/>
                            <w:sz w:val="56"/>
                            <w:szCs w:val="56"/>
                            <w:lang w:bidi="ar-SY"/>
                          </w:rPr>
                        </w:pPr>
                        <w:r w:rsidRPr="00857267">
                          <w:rPr>
                            <w:rFonts w:ascii="Adobe Arabic" w:hAnsi="Adobe Arabic" w:cs="Adobe Arabic"/>
                            <w:b/>
                            <w:bCs/>
                            <w:color w:val="2B5474"/>
                            <w:kern w:val="24"/>
                            <w:sz w:val="56"/>
                            <w:szCs w:val="56"/>
                            <w:rtl/>
                            <w:lang w:bidi="ar-SY"/>
                          </w:rPr>
                          <w:t>خاتمة الجلسة</w:t>
                        </w:r>
                      </w:p>
                    </w:txbxContent>
                  </v:textbox>
                </v:shape>
                <w10:anchorlock/>
              </v:group>
            </w:pict>
          </mc:Fallback>
        </mc:AlternateContent>
      </w:r>
    </w:p>
    <w:p w14:paraId="5322EEE3"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في ختام هذه الجلسة، تعل</w:t>
      </w:r>
      <w:r w:rsidRPr="009E4F29">
        <w:rPr>
          <w:rFonts w:ascii="Sakkal Majalla" w:hAnsi="Sakkal Majalla" w:hint="cs"/>
          <w:sz w:val="34"/>
          <w:rtl/>
        </w:rPr>
        <w:t>ّ</w:t>
      </w:r>
      <w:r w:rsidRPr="009E4F29">
        <w:rPr>
          <w:rFonts w:ascii="Sakkal Majalla" w:hAnsi="Sakkal Majalla"/>
          <w:sz w:val="34"/>
          <w:rtl/>
        </w:rPr>
        <w:t>منا أن النجاح المهني للمدرب ليس وليد الصدفة، بل نتيجة تخطيط استراتيجي وإدارة فعالة للوقت والموارد. تذكروا دائماً أن التخطيط دون تنفيذ مجرد حلم، والتنفيذ دون تخطيط كابوس.</w:t>
      </w:r>
    </w:p>
    <w:p w14:paraId="7E3355F3" w14:textId="77777777" w:rsidR="009E4F29" w:rsidRPr="009E4F29" w:rsidRDefault="009E4F29" w:rsidP="009E4F29">
      <w:pPr>
        <w:spacing w:line="259" w:lineRule="auto"/>
        <w:rPr>
          <w:rFonts w:ascii="Sakkal Majalla" w:hAnsi="Sakkal Majalla"/>
          <w:sz w:val="34"/>
          <w:rtl/>
        </w:rPr>
      </w:pPr>
      <w:r w:rsidRPr="00271C22">
        <w:rPr>
          <w:rFonts w:ascii="Sakkal Majalla" w:hAnsi="Sakkal Majalla"/>
          <w:sz w:val="34"/>
          <w:highlight w:val="lightGray"/>
          <w:rtl/>
        </w:rPr>
        <w:t>كما قال الإمام الشافعي: "من تعلم فقد انتفع، ومن عمل بما تعلم فقد أفلح".</w:t>
      </w:r>
      <w:r w:rsidRPr="009E4F29">
        <w:rPr>
          <w:rFonts w:ascii="Sakkal Majalla" w:hAnsi="Sakkal Majalla"/>
          <w:sz w:val="34"/>
          <w:rtl/>
        </w:rPr>
        <w:t xml:space="preserve"> لذا، أدعوكم لتطبيق ما تعلمتموه اليوم في حياتكم المهنية، وتذكروا أن الفرق بين المدرب الناجح والمدرب العادي ليس في الموهبة فقط، بل في الانضباط والتخطيط والمثابرة.</w:t>
      </w:r>
    </w:p>
    <w:p w14:paraId="1275432A" w14:textId="77777777" w:rsidR="009E4F29" w:rsidRPr="009E4F29" w:rsidRDefault="009E4F29" w:rsidP="009E4F29">
      <w:pPr>
        <w:spacing w:line="259" w:lineRule="auto"/>
        <w:rPr>
          <w:rFonts w:ascii="Sakkal Majalla" w:hAnsi="Sakkal Majalla"/>
          <w:sz w:val="34"/>
          <w:rtl/>
        </w:rPr>
      </w:pPr>
      <w:r w:rsidRPr="009E4F29">
        <w:rPr>
          <w:rFonts w:ascii="Sakkal Majalla" w:hAnsi="Sakkal Majalla"/>
          <w:sz w:val="34"/>
          <w:rtl/>
        </w:rPr>
        <w:t>لنبدأ اليوم بإعادة ضبط بوصلتنا المهنية، ووضع خطط استراتيجية تقودنا نحو النجاح والتميز في عالم التدريب.</w:t>
      </w:r>
    </w:p>
    <w:p w14:paraId="52C1D784" w14:textId="77777777" w:rsidR="00C0289F" w:rsidRDefault="00C0289F" w:rsidP="0079403E">
      <w:pPr>
        <w:rPr>
          <w:rFonts w:ascii="Sakkal Majalla" w:hAnsi="Sakkal Majalla"/>
          <w:b/>
          <w:bCs/>
          <w:sz w:val="34"/>
          <w:rtl/>
        </w:rPr>
      </w:pPr>
    </w:p>
    <w:p w14:paraId="7175D4B1" w14:textId="77777777" w:rsidR="00C0289F" w:rsidRDefault="00C0289F" w:rsidP="0079403E">
      <w:pPr>
        <w:rPr>
          <w:rFonts w:ascii="Sakkal Majalla" w:hAnsi="Sakkal Majalla"/>
          <w:b/>
          <w:bCs/>
          <w:sz w:val="34"/>
          <w:rtl/>
          <w:lang w:bidi="ar-SY"/>
        </w:rPr>
      </w:pPr>
    </w:p>
    <w:p w14:paraId="506D802A" w14:textId="77777777" w:rsidR="00C0289F" w:rsidRDefault="00C0289F" w:rsidP="0079403E">
      <w:pPr>
        <w:rPr>
          <w:rFonts w:ascii="Sakkal Majalla" w:hAnsi="Sakkal Majalla"/>
          <w:b/>
          <w:bCs/>
          <w:sz w:val="34"/>
          <w:rtl/>
          <w:lang w:bidi="ar-SY"/>
        </w:rPr>
      </w:pPr>
    </w:p>
    <w:p w14:paraId="13DA9A76" w14:textId="77777777" w:rsidR="00C0289F" w:rsidRDefault="00C0289F" w:rsidP="0079403E">
      <w:pPr>
        <w:rPr>
          <w:rFonts w:ascii="Sakkal Majalla" w:hAnsi="Sakkal Majalla"/>
          <w:b/>
          <w:bCs/>
          <w:sz w:val="34"/>
          <w:rtl/>
          <w:lang w:bidi="ar-SY"/>
        </w:rPr>
      </w:pPr>
    </w:p>
    <w:p w14:paraId="4464541E" w14:textId="77777777" w:rsidR="00C0289F" w:rsidRDefault="00C0289F" w:rsidP="0079403E">
      <w:pPr>
        <w:rPr>
          <w:rFonts w:ascii="Sakkal Majalla" w:hAnsi="Sakkal Majalla"/>
          <w:b/>
          <w:bCs/>
          <w:sz w:val="34"/>
          <w:rtl/>
          <w:lang w:bidi="ar-SY"/>
        </w:rPr>
      </w:pPr>
    </w:p>
    <w:p w14:paraId="57FBE607" w14:textId="77777777" w:rsidR="00C0289F" w:rsidRDefault="00C0289F" w:rsidP="0079403E">
      <w:pPr>
        <w:rPr>
          <w:rFonts w:ascii="Sakkal Majalla" w:hAnsi="Sakkal Majalla"/>
          <w:b/>
          <w:bCs/>
          <w:sz w:val="34"/>
          <w:rtl/>
          <w:lang w:bidi="ar-SY"/>
        </w:rPr>
      </w:pPr>
    </w:p>
    <w:p w14:paraId="75B4804B" w14:textId="77777777" w:rsidR="00C0289F" w:rsidRDefault="00C0289F" w:rsidP="0079403E">
      <w:pPr>
        <w:rPr>
          <w:rFonts w:ascii="Sakkal Majalla" w:hAnsi="Sakkal Majalla"/>
          <w:b/>
          <w:bCs/>
          <w:sz w:val="34"/>
          <w:rtl/>
          <w:lang w:bidi="ar-SY"/>
        </w:rPr>
      </w:pPr>
    </w:p>
    <w:p w14:paraId="28AAB0B6" w14:textId="77777777" w:rsidR="00C0289F" w:rsidRDefault="00C0289F" w:rsidP="0079403E">
      <w:pPr>
        <w:rPr>
          <w:rFonts w:ascii="Sakkal Majalla" w:hAnsi="Sakkal Majalla"/>
          <w:b/>
          <w:bCs/>
          <w:sz w:val="34"/>
          <w:rtl/>
          <w:lang w:bidi="ar-SY"/>
        </w:rPr>
      </w:pPr>
    </w:p>
    <w:p w14:paraId="374A0C83" w14:textId="77777777" w:rsidR="00C0289F" w:rsidRDefault="00C0289F" w:rsidP="0079403E">
      <w:pPr>
        <w:rPr>
          <w:rFonts w:ascii="Sakkal Majalla" w:hAnsi="Sakkal Majalla"/>
          <w:b/>
          <w:bCs/>
          <w:sz w:val="34"/>
          <w:rtl/>
          <w:lang w:bidi="ar-SY"/>
        </w:rPr>
      </w:pPr>
    </w:p>
    <w:p w14:paraId="2ECEC1A0" w14:textId="77777777" w:rsidR="00C0289F" w:rsidRDefault="00C0289F" w:rsidP="0079403E">
      <w:pPr>
        <w:rPr>
          <w:rFonts w:ascii="Sakkal Majalla" w:hAnsi="Sakkal Majalla"/>
          <w:b/>
          <w:bCs/>
          <w:sz w:val="34"/>
          <w:rtl/>
          <w:lang w:bidi="ar-SY"/>
        </w:rPr>
      </w:pPr>
    </w:p>
    <w:p w14:paraId="4CE6EE44" w14:textId="77777777" w:rsidR="00C0289F" w:rsidRDefault="00C0289F" w:rsidP="0079403E">
      <w:pPr>
        <w:rPr>
          <w:rFonts w:ascii="Sakkal Majalla" w:hAnsi="Sakkal Majalla"/>
          <w:b/>
          <w:bCs/>
          <w:sz w:val="34"/>
          <w:rtl/>
          <w:lang w:bidi="ar-SY"/>
        </w:rPr>
      </w:pPr>
    </w:p>
    <w:p w14:paraId="524F8A0F" w14:textId="77777777" w:rsidR="00C0289F" w:rsidRDefault="00C0289F" w:rsidP="0079403E">
      <w:pPr>
        <w:rPr>
          <w:rFonts w:ascii="Sakkal Majalla" w:hAnsi="Sakkal Majalla"/>
          <w:b/>
          <w:bCs/>
          <w:sz w:val="34"/>
          <w:rtl/>
          <w:lang w:bidi="ar-SY"/>
        </w:rPr>
      </w:pPr>
    </w:p>
    <w:p w14:paraId="507035BE" w14:textId="77777777" w:rsidR="0079403E" w:rsidRDefault="0079403E" w:rsidP="00C0289F">
      <w:pPr>
        <w:jc w:val="center"/>
        <w:rPr>
          <w:rFonts w:ascii="Sakkal Majalla" w:hAnsi="Sakkal Majalla"/>
          <w:b/>
          <w:bCs/>
          <w:sz w:val="34"/>
          <w:rtl/>
          <w:lang w:bidi="ar-SY"/>
        </w:rPr>
      </w:pPr>
    </w:p>
    <w:p w14:paraId="7BCAA11F" w14:textId="77777777" w:rsidR="009774E4" w:rsidRPr="0079403E" w:rsidRDefault="009774E4" w:rsidP="0079403E">
      <w:pPr>
        <w:rPr>
          <w:rFonts w:ascii="Sakkal Majalla" w:hAnsi="Sakkal Majalla"/>
          <w:b/>
          <w:bCs/>
          <w:sz w:val="34"/>
        </w:rPr>
      </w:pPr>
    </w:p>
    <w:p w14:paraId="27942011" w14:textId="77777777" w:rsidR="00E07133" w:rsidRDefault="00E07133" w:rsidP="00E07133">
      <w:pPr>
        <w:bidi w:val="0"/>
        <w:rPr>
          <w:rFonts w:ascii="Sakkal Majalla" w:hAnsi="Sakkal Majalla"/>
          <w:sz w:val="34"/>
        </w:rPr>
      </w:pPr>
    </w:p>
    <w:p w14:paraId="789F051D" w14:textId="77777777" w:rsidR="0079403E" w:rsidRDefault="0079403E" w:rsidP="0079403E">
      <w:pPr>
        <w:bidi w:val="0"/>
        <w:rPr>
          <w:rFonts w:ascii="Sakkal Majalla" w:hAnsi="Sakkal Majalla"/>
          <w:sz w:val="34"/>
        </w:rPr>
      </w:pPr>
    </w:p>
    <w:p w14:paraId="409D6B64" w14:textId="77777777" w:rsidR="0079403E" w:rsidRPr="008C34C8" w:rsidRDefault="0079403E" w:rsidP="0079403E">
      <w:pPr>
        <w:rPr>
          <w:rFonts w:ascii="Sakkal Majalla" w:hAnsi="Sakkal Majalla"/>
          <w:sz w:val="34"/>
          <w:rtl/>
          <w:lang w:bidi="ar-SY"/>
        </w:rPr>
        <w:sectPr w:rsidR="0079403E" w:rsidRPr="008C34C8"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F9FF7E0"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22DBC5C"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01C5AD5E" w14:textId="77777777" w:rsidTr="00E220AB">
        <w:tc>
          <w:tcPr>
            <w:tcW w:w="2612" w:type="pct"/>
            <w:tcBorders>
              <w:left w:val="single" w:sz="4" w:space="0" w:color="168489"/>
              <w:right w:val="single" w:sz="4" w:space="0" w:color="168489"/>
            </w:tcBorders>
            <w:shd w:val="clear" w:color="auto" w:fill="auto"/>
          </w:tcPr>
          <w:p w14:paraId="16F5404B" w14:textId="77777777" w:rsidR="00F01FA2" w:rsidRDefault="00F01FA2" w:rsidP="00E220AB">
            <w:pPr>
              <w:pStyle w:val="bold"/>
              <w:jc w:val="center"/>
              <w:rPr>
                <w:color w:val="168489"/>
                <w:sz w:val="40"/>
                <w:szCs w:val="40"/>
                <w:rtl/>
                <w:lang w:bidi="ar-EG"/>
              </w:rPr>
            </w:pPr>
            <w:r>
              <w:rPr>
                <w:noProof/>
              </w:rPr>
              <w:drawing>
                <wp:inline distT="0" distB="0" distL="0" distR="0" wp14:anchorId="6B8E0189" wp14:editId="41DDE45F">
                  <wp:extent cx="417155" cy="417165"/>
                  <wp:effectExtent l="0" t="0" r="2540" b="2540"/>
                  <wp:docPr id="1465698228" name="Picture 1465698228"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9B030A5"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7471B02" w14:textId="77777777" w:rsidR="00F01FA2" w:rsidRDefault="00F01FA2" w:rsidP="00E220AB">
            <w:pPr>
              <w:pStyle w:val="bold"/>
              <w:jc w:val="center"/>
              <w:rPr>
                <w:color w:val="168489"/>
                <w:sz w:val="40"/>
                <w:szCs w:val="40"/>
                <w:rtl/>
                <w:lang w:bidi="ar-EG"/>
              </w:rPr>
            </w:pPr>
            <w:r>
              <w:rPr>
                <w:noProof/>
              </w:rPr>
              <w:drawing>
                <wp:inline distT="0" distB="0" distL="0" distR="0" wp14:anchorId="788EF73C" wp14:editId="1FAFBA20">
                  <wp:extent cx="371475" cy="400050"/>
                  <wp:effectExtent l="0" t="0" r="9525" b="0"/>
                  <wp:docPr id="1465698229" name="Picture 1465698229"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DE3F93C"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DDD6704"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38424E2" wp14:editId="6F87C1F9">
                  <wp:extent cx="286893" cy="286893"/>
                  <wp:effectExtent l="0" t="0" r="0" b="0"/>
                  <wp:docPr id="1465698230" name="Picture 1465698230"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8B9FAB1" w14:textId="77777777" w:rsidTr="00E220AB">
        <w:tc>
          <w:tcPr>
            <w:tcW w:w="2612" w:type="pct"/>
            <w:tcBorders>
              <w:left w:val="single" w:sz="4" w:space="0" w:color="168489"/>
              <w:right w:val="single" w:sz="4" w:space="0" w:color="168489"/>
            </w:tcBorders>
            <w:vAlign w:val="center"/>
          </w:tcPr>
          <w:p w14:paraId="2A1A3ACC" w14:textId="77777777" w:rsidR="008F21E5" w:rsidRPr="008F21E5" w:rsidRDefault="008F21E5" w:rsidP="008F21E5">
            <w:pPr>
              <w:pStyle w:val="a5"/>
              <w:numPr>
                <w:ilvl w:val="0"/>
                <w:numId w:val="8"/>
              </w:numPr>
              <w:rPr>
                <w:rFonts w:ascii="Adobe Arabic" w:eastAsia="GE Dinar One" w:hAnsi="Adobe Arabic" w:cs="Adobe Arabic"/>
                <w:color w:val="000000"/>
                <w:kern w:val="24"/>
                <w:sz w:val="32"/>
                <w:szCs w:val="32"/>
                <w:rtl/>
                <w:lang w:bidi="ar-SY"/>
              </w:rPr>
            </w:pPr>
            <w:r w:rsidRPr="008F21E5">
              <w:rPr>
                <w:rFonts w:ascii="Adobe Arabic" w:eastAsia="GE Dinar One" w:hAnsi="Adobe Arabic" w:cs="Adobe Arabic"/>
                <w:color w:val="000000"/>
                <w:kern w:val="24"/>
                <w:sz w:val="32"/>
                <w:szCs w:val="32"/>
                <w:rtl/>
                <w:lang w:bidi="ar-SY"/>
              </w:rPr>
              <w:t xml:space="preserve">كيف تصل إلى جميع أهدافك؟ </w:t>
            </w:r>
          </w:p>
          <w:p w14:paraId="3A9BF0D3" w14:textId="77777777" w:rsidR="008F21E5" w:rsidRPr="008F21E5" w:rsidRDefault="008F21E5" w:rsidP="008F21E5">
            <w:pPr>
              <w:pStyle w:val="a5"/>
              <w:numPr>
                <w:ilvl w:val="0"/>
                <w:numId w:val="8"/>
              </w:numPr>
              <w:rPr>
                <w:rFonts w:ascii="Adobe Arabic" w:eastAsia="GE Dinar One" w:hAnsi="Adobe Arabic" w:cs="Adobe Arabic"/>
                <w:color w:val="000000"/>
                <w:kern w:val="24"/>
                <w:sz w:val="32"/>
                <w:szCs w:val="32"/>
                <w:rtl/>
                <w:lang w:bidi="ar-SY"/>
              </w:rPr>
            </w:pPr>
            <w:r w:rsidRPr="008F21E5">
              <w:rPr>
                <w:rFonts w:ascii="Adobe Arabic" w:eastAsia="GE Dinar One" w:hAnsi="Adobe Arabic" w:cs="Adobe Arabic"/>
                <w:color w:val="000000"/>
                <w:kern w:val="24"/>
                <w:sz w:val="32"/>
                <w:szCs w:val="32"/>
                <w:rtl/>
                <w:lang w:bidi="ar-SY"/>
              </w:rPr>
              <w:t>استثمار التحديات في المسار المهني.</w:t>
            </w:r>
          </w:p>
          <w:p w14:paraId="045C26F8" w14:textId="281A5739" w:rsidR="00F01FA2" w:rsidRPr="008F21E5" w:rsidRDefault="008F21E5" w:rsidP="008F21E5">
            <w:pPr>
              <w:pStyle w:val="a5"/>
              <w:numPr>
                <w:ilvl w:val="0"/>
                <w:numId w:val="8"/>
              </w:numPr>
              <w:rPr>
                <w:rFonts w:ascii="Adobe Arabic" w:eastAsia="GE Dinar One" w:hAnsi="Adobe Arabic" w:cs="Adobe Arabic"/>
                <w:color w:val="000000"/>
                <w:kern w:val="24"/>
                <w:sz w:val="32"/>
                <w:szCs w:val="32"/>
                <w:rtl/>
                <w:lang w:bidi="ar-SY"/>
              </w:rPr>
            </w:pPr>
            <w:r w:rsidRPr="008F21E5">
              <w:rPr>
                <w:rFonts w:ascii="Adobe Arabic" w:eastAsia="GE Dinar One" w:hAnsi="Adobe Arabic" w:cs="Adobe Arabic"/>
                <w:color w:val="000000"/>
                <w:kern w:val="24"/>
                <w:sz w:val="32"/>
                <w:szCs w:val="32"/>
                <w:rtl/>
                <w:lang w:bidi="ar-SY"/>
              </w:rPr>
              <w:t>كيف استفيد من البوصلة لأبدأ الآن وليس غداً؟</w:t>
            </w:r>
          </w:p>
        </w:tc>
        <w:tc>
          <w:tcPr>
            <w:tcW w:w="1809" w:type="pct"/>
            <w:tcBorders>
              <w:left w:val="single" w:sz="4" w:space="0" w:color="168489"/>
              <w:right w:val="single" w:sz="4" w:space="0" w:color="168489"/>
            </w:tcBorders>
            <w:vAlign w:val="center"/>
          </w:tcPr>
          <w:p w14:paraId="1254C078" w14:textId="77777777" w:rsidR="008F21E5" w:rsidRPr="00162D45" w:rsidRDefault="008F21E5" w:rsidP="008F21E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FE28347" w14:textId="77777777" w:rsidR="008F21E5" w:rsidRPr="00162D45" w:rsidRDefault="008F21E5" w:rsidP="008F21E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E049B0D" w14:textId="77777777" w:rsidR="008F21E5" w:rsidRPr="00162D45" w:rsidRDefault="008F21E5" w:rsidP="008F21E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B52D8A7" w14:textId="77777777" w:rsidR="008F21E5" w:rsidRPr="00162D45" w:rsidRDefault="008F21E5" w:rsidP="008F21E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826FEFC" w14:textId="384E7C9A" w:rsidR="00162D45" w:rsidRPr="00162D45" w:rsidRDefault="008F21E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Pr>
                <w:rFonts w:ascii="Adobe Arabic" w:eastAsia="Calibri" w:hAnsi="Adobe Arabic" w:cs="Adobe Arabic" w:hint="cs"/>
                <w:color w:val="0D0D0D" w:themeColor="text1" w:themeTint="F2"/>
                <w:sz w:val="32"/>
                <w:szCs w:val="32"/>
                <w:rtl/>
                <w:lang w:bidi="ar-AE"/>
              </w:rPr>
              <w:t>التقويم</w:t>
            </w:r>
            <w:r w:rsidR="00162D45" w:rsidRPr="00162D45">
              <w:rPr>
                <w:rFonts w:ascii="Adobe Arabic" w:eastAsia="Calibri" w:hAnsi="Adobe Arabic" w:cs="Adobe Arabic"/>
                <w:color w:val="0D0D0D" w:themeColor="text1" w:themeTint="F2"/>
                <w:sz w:val="32"/>
                <w:szCs w:val="32"/>
                <w:rtl/>
                <w:lang w:bidi="ar-EG"/>
              </w:rPr>
              <w:t>.</w:t>
            </w:r>
          </w:p>
          <w:p w14:paraId="5B10BCF2" w14:textId="67EA679B" w:rsidR="00F01FA2" w:rsidRPr="00781A2F" w:rsidRDefault="008F21E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الخاتمة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C2D80FB"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1D34C84"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5664" behindDoc="0" locked="0" layoutInCell="1" allowOverlap="1" wp14:anchorId="46295F6C" wp14:editId="03C1BA9A">
                <wp:simplePos x="0" y="0"/>
                <wp:positionH relativeFrom="column">
                  <wp:posOffset>57150</wp:posOffset>
                </wp:positionH>
                <wp:positionV relativeFrom="paragraph">
                  <wp:posOffset>-463550</wp:posOffset>
                </wp:positionV>
                <wp:extent cx="6422390" cy="6865620"/>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422390" cy="6865620"/>
                          <a:chOff x="-69850" y="0"/>
                          <a:chExt cx="6422390" cy="6865620"/>
                        </a:xfrm>
                      </wpg:grpSpPr>
                      <wpg:grpSp>
                        <wpg:cNvPr id="1462637158" name="Group 1462637158"/>
                        <wpg:cNvGrpSpPr/>
                        <wpg:grpSpPr>
                          <a:xfrm>
                            <a:off x="-69850" y="2571750"/>
                            <a:ext cx="5657660" cy="4293870"/>
                            <a:chOff x="-231780" y="0"/>
                            <a:chExt cx="5657735" cy="4294174"/>
                          </a:xfrm>
                        </wpg:grpSpPr>
                        <wpg:grpSp>
                          <wpg:cNvPr id="1462637159" name="Group 25"/>
                          <wpg:cNvGrpSpPr/>
                          <wpg:grpSpPr>
                            <a:xfrm>
                              <a:off x="3130302" y="0"/>
                              <a:ext cx="2262067" cy="515506"/>
                              <a:chOff x="3849928" y="0"/>
                              <a:chExt cx="2262067" cy="515506"/>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43" cstate="print">
                                  <a:lum bright="70000" contrast="-70000"/>
                                  <a:extLst>
                                    <a:ext uri="{BEBA8EAE-BF5A-486C-A8C5-ECC9F3942E4B}">
                                      <a14:imgProps xmlns:a14="http://schemas.microsoft.com/office/drawing/2010/main">
                                        <a14:imgLayer r:embed="rId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928" y="69934"/>
                                <a:ext cx="1755152" cy="441349"/>
                              </a:xfrm>
                              <a:prstGeom prst="rect">
                                <a:avLst/>
                              </a:prstGeom>
                              <a:noFill/>
                            </wps:spPr>
                            <wps:txbx>
                              <w:txbxContent>
                                <w:p w14:paraId="7C3B358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2" y="9939"/>
                              <a:ext cx="2261237" cy="514985"/>
                              <a:chOff x="-2" y="0"/>
                              <a:chExt cx="2261545" cy="515506"/>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2" y="69936"/>
                                <a:ext cx="1756026" cy="441796"/>
                              </a:xfrm>
                              <a:prstGeom prst="rect">
                                <a:avLst/>
                              </a:prstGeom>
                              <a:noFill/>
                            </wps:spPr>
                            <wps:txbx>
                              <w:txbxContent>
                                <w:p w14:paraId="0C1E51F7" w14:textId="7B099EA8" w:rsidR="00F01FA2" w:rsidRPr="00BC6FB1" w:rsidRDefault="008F21E5" w:rsidP="00F01FA2">
                                  <w:pPr>
                                    <w:bidi w:val="0"/>
                                    <w:jc w:val="center"/>
                                    <w:rPr>
                                      <w:rFonts w:ascii="Adobe Arabic" w:eastAsia="GE Dinar One" w:hAnsi="Adobe Arabic" w:cs="Adobe Arabic"/>
                                      <w:b/>
                                      <w:bCs/>
                                      <w:color w:val="000000"/>
                                      <w:kern w:val="24"/>
                                      <w:sz w:val="44"/>
                                      <w:szCs w:val="44"/>
                                      <w:lang w:bidi="ar-SY"/>
                                    </w:rPr>
                                  </w:pPr>
                                  <w:r w:rsidRPr="008F21E5">
                                    <w:rPr>
                                      <w:rFonts w:ascii="Adobe Arabic" w:eastAsia="GE Dinar One" w:hAnsi="Adobe Arabic" w:cs="Adobe Arabic"/>
                                      <w:b/>
                                      <w:bCs/>
                                      <w:color w:val="000000"/>
                                      <w:kern w:val="24"/>
                                      <w:sz w:val="44"/>
                                      <w:szCs w:val="44"/>
                                      <w:rtl/>
                                      <w:lang w:bidi="ar-SY"/>
                                    </w:rPr>
                                    <w:t>الموضوعات</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45" cstate="print">
                                <a:lum bright="70000" contrast="-70000"/>
                                <a:extLst>
                                  <a:ext uri="{BEBA8EAE-BF5A-486C-A8C5-ECC9F3942E4B}">
                                    <a14:imgProps xmlns:a14="http://schemas.microsoft.com/office/drawing/2010/main">
                                      <a14:imgLayer r:embed="rId4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779430" y="874163"/>
                              <a:ext cx="2646525" cy="3420011"/>
                            </a:xfrm>
                            <a:prstGeom prst="rect">
                              <a:avLst/>
                            </a:prstGeom>
                            <a:noFill/>
                            <a:ln w="6350">
                              <a:noFill/>
                            </a:ln>
                          </wps:spPr>
                          <wps:txbx>
                            <w:txbxContent>
                              <w:p w14:paraId="4E4EFAD1" w14:textId="77777777" w:rsidR="008F21E5" w:rsidRP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Sakkal Majalla" w:hAnsi="Sakkal Majalla" w:cs="Sakkal Majalla"/>
                                    <w:b/>
                                    <w:color w:val="auto"/>
                                    <w:sz w:val="34"/>
                                    <w:szCs w:val="34"/>
                                    <w:rtl/>
                                  </w:rPr>
                                  <w:t>بعد الانتهاء من هذه الجلسة، سيكون المتدرّب قادراً على:</w:t>
                                </w:r>
                              </w:p>
                              <w:p w14:paraId="1014A067" w14:textId="77777777" w:rsid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تحويل نقاط الضعف إلى فرص للتطوير والنمو المهني.</w:t>
                                </w:r>
                              </w:p>
                              <w:p w14:paraId="6BECA87F" w14:textId="77777777" w:rsid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تصميم خطة عمل فورية وواقعية للبدء في تحقيق الأهداف المهنية.</w:t>
                                </w:r>
                              </w:p>
                              <w:p w14:paraId="17BA9DCB" w14:textId="5748905C" w:rsidR="00F01FA2"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تطبيق مفهوم البوصلة المهنية لاتخاذ قرارات مهنية أكثر فعالية.</w:t>
                                </w:r>
                              </w:p>
                              <w:p w14:paraId="721404F3" w14:textId="7B2B0107" w:rsidR="008F21E5" w:rsidRPr="000F32C7"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تطوير خارطة طريق شخصية واضحة للستة أشهر القادمة.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231780" y="874624"/>
                              <a:ext cx="2487832" cy="3002326"/>
                            </a:xfrm>
                            <a:prstGeom prst="rect">
                              <a:avLst/>
                            </a:prstGeom>
                            <a:noFill/>
                            <a:ln w="6350">
                              <a:noFill/>
                            </a:ln>
                          </wps:spPr>
                          <wps:txbx>
                            <w:txbxContent>
                              <w:p w14:paraId="244DB63C"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العصف الذهني.</w:t>
                                </w:r>
                              </w:p>
                              <w:p w14:paraId="5454D63D"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 xml:space="preserve">كيف تصل إلى جميع أهدافك؟ </w:t>
                                </w:r>
                              </w:p>
                              <w:p w14:paraId="55ABD613"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استثمار التحديات في المسار المهني.</w:t>
                                </w:r>
                              </w:p>
                              <w:p w14:paraId="3C4070AB"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كيف استفيد من البوصلة لأبدأ الآن وليس غداً؟</w:t>
                                </w:r>
                              </w:p>
                              <w:p w14:paraId="0F2F1AD4"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تدريبي.</w:t>
                                </w:r>
                              </w:p>
                              <w:p w14:paraId="1D24EE2A"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التقويم.</w:t>
                                </w:r>
                              </w:p>
                              <w:p w14:paraId="604E9456" w14:textId="2CD18F1C" w:rsidR="00F01FA2" w:rsidRPr="000F32C7"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0" y="0"/>
                            <a:ext cx="6352540" cy="2053548"/>
                            <a:chOff x="0" y="0"/>
                            <a:chExt cx="6352540" cy="2053548"/>
                          </a:xfrm>
                        </wpg:grpSpPr>
                        <pic:pic xmlns:pic="http://schemas.openxmlformats.org/drawingml/2006/picture">
                          <pic:nvPicPr>
                            <pic:cNvPr id="1462637172" name="Picture 1462637172" descr="Calendar "/>
                            <pic:cNvPicPr>
                              <a:picLocks noChangeAspect="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20335" y="1071838"/>
                              <a:ext cx="1132205" cy="981710"/>
                            </a:xfrm>
                            <a:prstGeom prst="rect">
                              <a:avLst/>
                            </a:prstGeom>
                            <a:noFill/>
                          </wps:spPr>
                          <wps:txbx>
                            <w:txbxContent>
                              <w:p w14:paraId="54A6FAB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620" y="19867"/>
                              <a:ext cx="2430145" cy="536575"/>
                            </a:xfrm>
                            <a:prstGeom prst="rect">
                              <a:avLst/>
                            </a:prstGeom>
                            <a:noFill/>
                          </wps:spPr>
                          <wps:txbx>
                            <w:txbxContent>
                              <w:p w14:paraId="186E312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0" y="1291077"/>
                              <a:ext cx="4567555" cy="536575"/>
                            </a:xfrm>
                            <a:prstGeom prst="rect">
                              <a:avLst/>
                            </a:prstGeom>
                            <a:noFill/>
                          </wps:spPr>
                          <wps:txbx>
                            <w:txbxContent>
                              <w:p w14:paraId="5755A0EC" w14:textId="0C92FAEE" w:rsidR="00F01FA2" w:rsidRPr="00F01FA2" w:rsidRDefault="008F21E5" w:rsidP="00F01FA2">
                                <w:pPr>
                                  <w:bidi w:val="0"/>
                                  <w:jc w:val="center"/>
                                  <w:rPr>
                                    <w:rFonts w:ascii="Adobe Arabic" w:eastAsia="GE Dinar One" w:hAnsi="Adobe Arabic" w:cs="Adobe Arabic"/>
                                    <w:b/>
                                    <w:bCs/>
                                    <w:kern w:val="24"/>
                                    <w:sz w:val="56"/>
                                    <w:szCs w:val="56"/>
                                    <w:lang w:bidi="ar-SY"/>
                                  </w:rPr>
                                </w:pPr>
                                <w:r w:rsidRPr="008F21E5">
                                  <w:rPr>
                                    <w:rFonts w:ascii="Adobe Arabic" w:eastAsia="GE Dinar One" w:hAnsi="Adobe Arabic" w:cs="Adobe Arabic"/>
                                    <w:b/>
                                    <w:bCs/>
                                    <w:kern w:val="24"/>
                                    <w:sz w:val="56"/>
                                    <w:szCs w:val="56"/>
                                    <w:rtl/>
                                    <w:lang w:bidi="ar-SY"/>
                                  </w:rPr>
                                  <w:t>البوصلة في العمل - خطة العمل المستقبلية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6295F6C" id="Group 1462637157" o:spid="_x0000_s2651" style="position:absolute;left:0;text-align:left;margin-left:4.5pt;margin-top:-36.5pt;width:505.7pt;height:540.6pt;z-index:252785664;mso-position-horizontal-relative:text;mso-position-vertical-relative:text;mso-width-relative:margin;mso-height-relative:margin" coordorigin="-698" coordsize="64223,6865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">
                <v:group id="Group 1462637158" o:spid="_x0000_s2652" style="position:absolute;left:-698;top:25717;width:56576;height:42939" coordorigin="-2317" coordsize="56577,42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265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265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265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265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90" o:title="Target " gain="19661f" blacklevel="22938f"/>
                      </v:shape>
                    </v:group>
                    <v:shape id="TextBox 34" o:spid="_x0000_s265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7C3B358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65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265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TextBox 34" o:spid="_x0000_s266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0C1E51F7" w14:textId="7B099EA8" w:rsidR="00F01FA2" w:rsidRPr="00BC6FB1" w:rsidRDefault="008F21E5" w:rsidP="00F01FA2">
                            <w:pPr>
                              <w:bidi w:val="0"/>
                              <w:jc w:val="center"/>
                              <w:rPr>
                                <w:rFonts w:ascii="Adobe Arabic" w:eastAsia="GE Dinar One" w:hAnsi="Adobe Arabic" w:cs="Adobe Arabic"/>
                                <w:b/>
                                <w:bCs/>
                                <w:color w:val="000000"/>
                                <w:kern w:val="24"/>
                                <w:sz w:val="44"/>
                                <w:szCs w:val="44"/>
                                <w:lang w:bidi="ar-SY"/>
                              </w:rPr>
                            </w:pPr>
                            <w:r w:rsidRPr="008F21E5">
                              <w:rPr>
                                <w:rFonts w:ascii="Adobe Arabic" w:eastAsia="GE Dinar One" w:hAnsi="Adobe Arabic" w:cs="Adobe Arabic"/>
                                <w:b/>
                                <w:bCs/>
                                <w:color w:val="000000"/>
                                <w:kern w:val="24"/>
                                <w:sz w:val="44"/>
                                <w:szCs w:val="44"/>
                                <w:rtl/>
                                <w:lang w:bidi="ar-SY"/>
                              </w:rPr>
                              <w:t>الموضوعات</w:t>
                            </w:r>
                          </w:p>
                        </w:txbxContent>
                      </v:textbox>
                    </v:shape>
                    <v:shape id="Picture 1462637168" o:spid="_x0000_s266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">
                      <v:imagedata r:id="rId91" o:title="Note " gain="19661f" blacklevel="22938f"/>
                    </v:shape>
                  </v:group>
                  <v:shape id="Text Box 1462637169" o:spid="_x0000_s2662" type="#_x0000_t202" style="position:absolute;left:27794;top:8741;width:26465;height:3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4E4EFAD1" w14:textId="77777777" w:rsidR="008F21E5" w:rsidRP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Sakkal Majalla" w:hAnsi="Sakkal Majalla" w:cs="Sakkal Majalla"/>
                              <w:b/>
                              <w:color w:val="auto"/>
                              <w:sz w:val="34"/>
                              <w:szCs w:val="34"/>
                              <w:rtl/>
                            </w:rPr>
                            <w:t>بعد الانتهاء من هذه الجلسة، سيكون المتدرّب قادراً على:</w:t>
                          </w:r>
                        </w:p>
                        <w:p w14:paraId="1014A067" w14:textId="77777777" w:rsid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تحويل نقاط الضعف إلى فرص للتطوير والنمو المهني.</w:t>
                          </w:r>
                        </w:p>
                        <w:p w14:paraId="6BECA87F" w14:textId="77777777" w:rsidR="008F21E5" w:rsidRDefault="008F21E5"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تصميم خطة عمل فورية وواقعية للبدء في تحقيق الأهداف المهنية.</w:t>
                          </w:r>
                        </w:p>
                        <w:p w14:paraId="17BA9DCB" w14:textId="5748905C" w:rsidR="00F01FA2"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تطبيق مفهوم البوصلة المهنية لاتخاذ قرارات مهنية أكثر فعالية.</w:t>
                          </w:r>
                        </w:p>
                        <w:p w14:paraId="721404F3" w14:textId="7B2B0107" w:rsidR="008F21E5" w:rsidRPr="000F32C7"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تطوير خارطة طريق شخصية واضحة للستة أشهر القادمة.</w:t>
                          </w:r>
                        </w:p>
                      </w:txbxContent>
                    </v:textbox>
                  </v:shape>
                  <v:shape id="Text Box 1462637170" o:spid="_x0000_s2663" type="#_x0000_t202" style="position:absolute;left:-2317;top:8746;width:24877;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244DB63C"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العصف الذهني.</w:t>
                          </w:r>
                        </w:p>
                        <w:p w14:paraId="5454D63D"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 xml:space="preserve">كيف تصل إلى جميع أهدافك؟ </w:t>
                          </w:r>
                        </w:p>
                        <w:p w14:paraId="55ABD613"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استثمار التحديات في المسار المهني.</w:t>
                          </w:r>
                        </w:p>
                        <w:p w14:paraId="3C4070AB"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كيف استفيد من البوصلة لأبدأ الآن وليس غداً؟</w:t>
                          </w:r>
                        </w:p>
                        <w:p w14:paraId="0F2F1AD4"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نشاط تدريبي.</w:t>
                          </w:r>
                        </w:p>
                        <w:p w14:paraId="1D24EE2A" w14:textId="77777777" w:rsidR="008F21E5" w:rsidRPr="008F21E5" w:rsidRDefault="008F21E5" w:rsidP="008F21E5">
                          <w:pPr>
                            <w:pStyle w:val="a5"/>
                            <w:numPr>
                              <w:ilvl w:val="0"/>
                              <w:numId w:val="7"/>
                            </w:numPr>
                            <w:rPr>
                              <w:rFonts w:ascii="Adobe Arabic" w:eastAsia="GE Dinar One" w:hAnsi="Adobe Arabic" w:cs="Adobe Arabic"/>
                              <w:color w:val="000000"/>
                              <w:kern w:val="24"/>
                              <w:sz w:val="36"/>
                              <w:szCs w:val="36"/>
                              <w:rtl/>
                              <w:lang w:bidi="ar-SY"/>
                            </w:rPr>
                          </w:pPr>
                          <w:r w:rsidRPr="008F21E5">
                            <w:rPr>
                              <w:rFonts w:ascii="Adobe Arabic" w:eastAsia="GE Dinar One" w:hAnsi="Adobe Arabic" w:cs="Adobe Arabic"/>
                              <w:color w:val="000000"/>
                              <w:kern w:val="24"/>
                              <w:sz w:val="36"/>
                              <w:szCs w:val="36"/>
                              <w:rtl/>
                              <w:lang w:bidi="ar-SY"/>
                            </w:rPr>
                            <w:t>التقويم.</w:t>
                          </w:r>
                        </w:p>
                        <w:p w14:paraId="604E9456" w14:textId="2CD18F1C" w:rsidR="00F01FA2" w:rsidRPr="000F32C7" w:rsidRDefault="008F21E5" w:rsidP="008F21E5">
                          <w:pPr>
                            <w:pStyle w:val="a5"/>
                            <w:numPr>
                              <w:ilvl w:val="0"/>
                              <w:numId w:val="7"/>
                            </w:numPr>
                            <w:spacing w:line="276" w:lineRule="auto"/>
                            <w:rPr>
                              <w:rFonts w:ascii="Adobe Arabic" w:eastAsia="GE Dinar One" w:hAnsi="Adobe Arabic" w:cs="Adobe Arabic"/>
                              <w:color w:val="000000"/>
                              <w:kern w:val="24"/>
                              <w:sz w:val="36"/>
                              <w:szCs w:val="36"/>
                              <w:lang w:bidi="ar-SY"/>
                            </w:rPr>
                          </w:pPr>
                          <w:r w:rsidRPr="008F21E5">
                            <w:rPr>
                              <w:rFonts w:ascii="Adobe Arabic" w:eastAsia="GE Dinar One" w:hAnsi="Adobe Arabic" w:cs="Adobe Arabic"/>
                              <w:color w:val="000000"/>
                              <w:kern w:val="24"/>
                              <w:sz w:val="36"/>
                              <w:szCs w:val="36"/>
                              <w:rtl/>
                              <w:lang w:bidi="ar-SY"/>
                            </w:rPr>
                            <w:t>الخاتمة.</w:t>
                          </w:r>
                        </w:p>
                      </w:txbxContent>
                    </v:textbox>
                  </v:shape>
                </v:group>
                <v:group id="Group 1462637171" o:spid="_x0000_s2664" style="position:absolute;width:63525;height:20535" coordsize="63525,20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266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">
                    <v:imagedata r:id="rId92" o:title="Calendar " gain="19661f" blacklevel="22938f"/>
                  </v:shape>
                  <v:shape id="TextBox 34" o:spid="_x0000_s2666" type="#_x0000_t202" style="position:absolute;left:52203;top:10718;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54A6FAB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الرابع</w:t>
                          </w:r>
                        </w:p>
                      </w:txbxContent>
                    </v:textbox>
                  </v:shape>
                  <v:shape id="TextBox 34" o:spid="_x0000_s2667"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186E312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668"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p w14:paraId="5755A0EC" w14:textId="0C92FAEE" w:rsidR="00F01FA2" w:rsidRPr="00F01FA2" w:rsidRDefault="008F21E5" w:rsidP="00F01FA2">
                          <w:pPr>
                            <w:bidi w:val="0"/>
                            <w:jc w:val="center"/>
                            <w:rPr>
                              <w:rFonts w:ascii="Adobe Arabic" w:eastAsia="GE Dinar One" w:hAnsi="Adobe Arabic" w:cs="Adobe Arabic"/>
                              <w:b/>
                              <w:bCs/>
                              <w:kern w:val="24"/>
                              <w:sz w:val="56"/>
                              <w:szCs w:val="56"/>
                              <w:lang w:bidi="ar-SY"/>
                            </w:rPr>
                          </w:pPr>
                          <w:r w:rsidRPr="008F21E5">
                            <w:rPr>
                              <w:rFonts w:ascii="Adobe Arabic" w:eastAsia="GE Dinar One" w:hAnsi="Adobe Arabic" w:cs="Adobe Arabic"/>
                              <w:b/>
                              <w:bCs/>
                              <w:kern w:val="24"/>
                              <w:sz w:val="56"/>
                              <w:szCs w:val="56"/>
                              <w:rtl/>
                              <w:lang w:bidi="ar-SY"/>
                            </w:rPr>
                            <w:t>البوصلة في العمل - خطة العمل المستقبلية</w:t>
                          </w:r>
                        </w:p>
                      </w:txbxContent>
                    </v:textbox>
                  </v:shape>
                </v:group>
              </v:group>
            </w:pict>
          </mc:Fallback>
        </mc:AlternateContent>
      </w:r>
    </w:p>
    <w:p w14:paraId="622B333A" w14:textId="77777777" w:rsidR="00691535" w:rsidRDefault="00B100C6" w:rsidP="0005533C">
      <w:pPr>
        <w:bidi w:val="0"/>
        <w:rPr>
          <w:rFonts w:asciiTheme="majorBidi" w:hAnsiTheme="majorBidi" w:cstheme="majorBidi"/>
          <w:szCs w:val="28"/>
          <w:lang w:bidi="ar-SY"/>
        </w:rPr>
      </w:pPr>
      <w:r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4828B436" wp14:editId="5C964B44">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14:paraId="4C50FDE7"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w14:anchorId="4828B436" id="مربع نص 8" o:spid="_x0000_s2669"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" filled="f" stroked="f">
                <o:lock v:ext="edit" aspectratio="t"/>
                <v:textbox style="mso-fit-shape-to-text:t">
                  <w:txbxContent>
                    <w:p w14:paraId="4C50FDE7"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0CD24CC4" wp14:editId="7AD7C59B">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14:paraId="0151FA11"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w14:anchorId="0CD24CC4" id="مربع نص 7" o:spid="_x0000_s2670"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" filled="f" stroked="f">
                <v:textbox style="mso-fit-shape-to-text:t">
                  <w:txbxContent>
                    <w:p w14:paraId="0151FA11"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p>
    <w:p w14:paraId="2E5918A7" w14:textId="77777777" w:rsidR="00691535" w:rsidRDefault="00691535" w:rsidP="00691535">
      <w:pPr>
        <w:spacing w:line="240" w:lineRule="auto"/>
        <w:jc w:val="center"/>
        <w:rPr>
          <w:rFonts w:cs="PT Bold Heading"/>
          <w:sz w:val="52"/>
          <w:szCs w:val="56"/>
          <w:rtl/>
          <w:lang w:bidi="ar-EG"/>
        </w:rPr>
      </w:pPr>
    </w:p>
    <w:p w14:paraId="2B139DAE" w14:textId="77777777" w:rsidR="00691535" w:rsidRDefault="00691535" w:rsidP="00691535">
      <w:pPr>
        <w:pStyle w:val="a5"/>
        <w:spacing w:line="256" w:lineRule="auto"/>
        <w:rPr>
          <w:rFonts w:ascii="Adobe Arabic" w:hAnsi="Adobe Arabic" w:cs="Adobe Arabic"/>
          <w:b/>
          <w:bCs/>
          <w:color w:val="002060"/>
          <w:sz w:val="48"/>
          <w:szCs w:val="36"/>
          <w:rtl/>
        </w:rPr>
      </w:pPr>
    </w:p>
    <w:p w14:paraId="2A94DBFA" w14:textId="77777777" w:rsidR="00691535" w:rsidRPr="000F1708" w:rsidRDefault="00F9007F" w:rsidP="000F1708">
      <w:pPr>
        <w:bidi w:val="0"/>
        <w:spacing w:after="160" w:line="254" w:lineRule="auto"/>
        <w:jc w:val="center"/>
        <w:rPr>
          <w:rFonts w:cs="PT Bold Heading"/>
          <w:sz w:val="52"/>
          <w:szCs w:val="56"/>
          <w:rtl/>
          <w:lang w:bidi="ar-EG"/>
        </w:rPr>
      </w:pPr>
      <w:r>
        <w:rPr>
          <w:rFonts w:cs="PT Bold Heading"/>
          <w:noProof/>
          <w:sz w:val="52"/>
          <w:szCs w:val="56"/>
          <w:rtl/>
        </w:rPr>
        <w:t xml:space="preserve"> </w:t>
      </w:r>
      <w:r w:rsidR="00691535">
        <w:rPr>
          <w:rFonts w:cs="PT Bold Heading" w:hint="cs"/>
          <w:sz w:val="52"/>
          <w:szCs w:val="56"/>
          <w:rtl/>
        </w:rPr>
        <w:br w:type="page"/>
      </w:r>
    </w:p>
    <w:p w14:paraId="6495EFE7" w14:textId="73FCCD7B" w:rsidR="008F21E5" w:rsidRPr="008F21E5" w:rsidRDefault="008F21E5" w:rsidP="008F21E5">
      <w:pPr>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34783AA3" wp14:editId="27B92ED9">
                <wp:extent cx="5578240" cy="870789"/>
                <wp:effectExtent l="0" t="0" r="22860" b="24765"/>
                <wp:docPr id="23353554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46975675"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16131280" name="مجموعة 39"/>
                        <wpg:cNvGrpSpPr/>
                        <wpg:grpSpPr>
                          <a:xfrm>
                            <a:off x="1" y="0"/>
                            <a:ext cx="5731509" cy="895349"/>
                            <a:chOff x="0" y="0"/>
                            <a:chExt cx="5878196" cy="918845"/>
                          </a:xfrm>
                        </wpg:grpSpPr>
                        <wpg:grpSp>
                          <wpg:cNvPr id="775658958" name="مجموعة 40"/>
                          <wpg:cNvGrpSpPr/>
                          <wpg:grpSpPr>
                            <a:xfrm>
                              <a:off x="0" y="0"/>
                              <a:ext cx="5878196" cy="918845"/>
                              <a:chOff x="0" y="0"/>
                              <a:chExt cx="6240348" cy="919070"/>
                            </a:xfrm>
                          </wpg:grpSpPr>
                          <wpg:grpSp>
                            <wpg:cNvPr id="800660740" name="مجموعة 41"/>
                            <wpg:cNvGrpSpPr/>
                            <wpg:grpSpPr>
                              <a:xfrm>
                                <a:off x="0" y="169208"/>
                                <a:ext cx="5433072" cy="580613"/>
                                <a:chOff x="0" y="169208"/>
                                <a:chExt cx="5433072" cy="580613"/>
                              </a:xfrm>
                            </wpg:grpSpPr>
                            <wps:wsp>
                              <wps:cNvPr id="4821290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49089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254418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7514332" name="مربع نص 41"/>
                          <wps:cNvSpPr txBox="1"/>
                          <wps:spPr>
                            <a:xfrm>
                              <a:off x="159679" y="256611"/>
                              <a:ext cx="4851305" cy="398676"/>
                            </a:xfrm>
                            <a:prstGeom prst="rect">
                              <a:avLst/>
                            </a:prstGeom>
                            <a:noFill/>
                          </wps:spPr>
                          <wps:txbx>
                            <w:txbxContent>
                              <w:p w14:paraId="20D8787D" w14:textId="52AE6066" w:rsidR="008F21E5" w:rsidRDefault="008F21E5" w:rsidP="008F21E5">
                                <w:pPr>
                                  <w:rPr>
                                    <w:rFonts w:eastAsia="Calibri" w:hAnsi="Adobe Arabic" w:cs="Adobe Arabic"/>
                                    <w:b/>
                                    <w:bCs/>
                                    <w:color w:val="FFFFFF"/>
                                    <w:kern w:val="24"/>
                                    <w:sz w:val="36"/>
                                    <w:szCs w:val="36"/>
                                    <w:lang w:bidi="ar-EG"/>
                                  </w:rPr>
                                </w:pPr>
                                <w:r w:rsidRPr="008F21E5">
                                  <w:rPr>
                                    <w:rFonts w:eastAsia="Calibri" w:hAnsi="Adobe Arabic" w:cs="Adobe Arabic"/>
                                    <w:b/>
                                    <w:bCs/>
                                    <w:color w:val="FFFFFF"/>
                                    <w:kern w:val="24"/>
                                    <w:sz w:val="36"/>
                                    <w:szCs w:val="36"/>
                                    <w:rtl/>
                                    <w:lang w:bidi="ar-EG"/>
                                  </w:rPr>
                                  <w:t>مقدّمة الجلسة</w:t>
                                </w:r>
                              </w:p>
                            </w:txbxContent>
                          </wps:txbx>
                          <wps:bodyPr wrap="square" rtlCol="1">
                            <a:spAutoFit/>
                          </wps:bodyPr>
                        </wps:wsp>
                      </wpg:grpSp>
                    </wpg:wgp>
                  </a:graphicData>
                </a:graphic>
              </wp:inline>
            </w:drawing>
          </mc:Choice>
          <mc:Fallback>
            <w:pict>
              <v:group w14:anchorId="34783AA3" id="_x0000_s2671"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">
                <v:shape id="صورة 38" o:spid="_x0000_s267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">
                  <v:imagedata r:id="rId60" o:title=""/>
                </v:shape>
                <v:group id="مجموعة 39" o:spid="_x0000_s26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">
                  <v:group id="_x0000_s26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">
                    <v:group id="مجموعة 41" o:spid="_x0000_s26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">
                      <v:shape id="شكل حر 42" o:spid="_x0000_s26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" fillcolor="#168489" stroked="f" strokeweight="1pt">
                        <v:stroke joinstyle="miter"/>
                      </v:roundrect>
                    </v:group>
                    <v:oval id="شكل بيضاوي 44" o:spid="_x0000_s26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" filled="f" strokecolor="#a5a5a5 [2092]" strokeweight="1pt">
                      <v:stroke joinstyle="miter"/>
                    </v:oval>
                  </v:group>
                  <v:shape id="مربع نص 41" o:spid="_x0000_s2679"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" filled="f" stroked="f">
                    <v:textbox style="mso-fit-shape-to-text:t">
                      <w:txbxContent>
                        <w:p w14:paraId="20D8787D" w14:textId="52AE6066" w:rsidR="008F21E5" w:rsidRDefault="008F21E5" w:rsidP="008F21E5">
                          <w:pPr>
                            <w:rPr>
                              <w:rFonts w:eastAsia="Calibri" w:hAnsi="Adobe Arabic" w:cs="Adobe Arabic"/>
                              <w:b/>
                              <w:bCs/>
                              <w:color w:val="FFFFFF"/>
                              <w:kern w:val="24"/>
                              <w:sz w:val="36"/>
                              <w:szCs w:val="36"/>
                              <w:lang w:bidi="ar-EG"/>
                            </w:rPr>
                          </w:pPr>
                          <w:r w:rsidRPr="008F21E5">
                            <w:rPr>
                              <w:rFonts w:eastAsia="Calibri" w:hAnsi="Adobe Arabic" w:cs="Adobe Arabic"/>
                              <w:b/>
                              <w:bCs/>
                              <w:color w:val="FFFFFF"/>
                              <w:kern w:val="24"/>
                              <w:sz w:val="36"/>
                              <w:szCs w:val="36"/>
                              <w:rtl/>
                              <w:lang w:bidi="ar-EG"/>
                            </w:rPr>
                            <w:t>مقدّمة الجلسة</w:t>
                          </w:r>
                        </w:p>
                      </w:txbxContent>
                    </v:textbox>
                  </v:shape>
                </v:group>
                <w10:anchorlock/>
              </v:group>
            </w:pict>
          </mc:Fallback>
        </mc:AlternateContent>
      </w:r>
    </w:p>
    <w:p w14:paraId="67216175"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مرحباً بكم في الجلسة الأخيرة من برنامجنا التدريبي. بعد أن تعرفنا في الجلسة السابقة على استراتيجيات النجاح وآليات التخطيط، سنرك</w:t>
      </w:r>
      <w:r w:rsidRPr="008F21E5">
        <w:rPr>
          <w:rFonts w:ascii="Sakkal Majalla" w:hAnsi="Sakkal Majalla" w:hint="cs"/>
          <w:sz w:val="34"/>
          <w:rtl/>
        </w:rPr>
        <w:t>ّ</w:t>
      </w:r>
      <w:r w:rsidRPr="008F21E5">
        <w:rPr>
          <w:rFonts w:ascii="Sakkal Majalla" w:hAnsi="Sakkal Majalla"/>
          <w:sz w:val="34"/>
          <w:rtl/>
        </w:rPr>
        <w:t>ز الآن على تحويل هذه المعرفة إلى خطة عمل واقعية. كما يقول هنري فورد: "الرؤية بدون تنفيذ مجرد هلوسة". لذلك سنتعلم في هذه الجلسة كيف نترجم الأفكار إلى أفعال، ونحول الأحلام إلى إنجازات.</w:t>
      </w:r>
    </w:p>
    <w:p w14:paraId="29FF8755" w14:textId="77777777" w:rsidR="003466BB" w:rsidRDefault="003466BB" w:rsidP="008F21E5">
      <w:pPr>
        <w:spacing w:line="259" w:lineRule="auto"/>
        <w:rPr>
          <w:rFonts w:ascii="Sakkal Majalla" w:hAnsi="Sakkal Majalla"/>
          <w:sz w:val="34"/>
        </w:rPr>
      </w:pPr>
    </w:p>
    <w:p w14:paraId="167FFE7D" w14:textId="77777777" w:rsidR="003466BB" w:rsidRDefault="003466BB" w:rsidP="008F21E5">
      <w:pPr>
        <w:spacing w:line="259" w:lineRule="auto"/>
        <w:rPr>
          <w:rFonts w:ascii="Sakkal Majalla" w:hAnsi="Sakkal Majalla"/>
          <w:sz w:val="34"/>
        </w:rPr>
      </w:pPr>
    </w:p>
    <w:p w14:paraId="4B3CF6C6" w14:textId="77777777" w:rsidR="003466BB" w:rsidRDefault="003466BB" w:rsidP="008F21E5">
      <w:pPr>
        <w:spacing w:line="259" w:lineRule="auto"/>
        <w:rPr>
          <w:rFonts w:ascii="Sakkal Majalla" w:hAnsi="Sakkal Majalla"/>
          <w:sz w:val="34"/>
        </w:rPr>
      </w:pPr>
    </w:p>
    <w:p w14:paraId="68F5414E" w14:textId="77777777" w:rsidR="003466BB" w:rsidRDefault="003466BB" w:rsidP="008F21E5">
      <w:pPr>
        <w:spacing w:line="259" w:lineRule="auto"/>
        <w:rPr>
          <w:rFonts w:ascii="Sakkal Majalla" w:hAnsi="Sakkal Majalla"/>
          <w:sz w:val="34"/>
        </w:rPr>
      </w:pPr>
    </w:p>
    <w:p w14:paraId="4C6EC8C0" w14:textId="29DE7048" w:rsidR="003466BB" w:rsidRPr="008F21E5" w:rsidRDefault="003466BB" w:rsidP="003466BB">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55864349" wp14:editId="3B693D5F">
            <wp:extent cx="1951990" cy="1951990"/>
            <wp:effectExtent l="0" t="0" r="0" b="0"/>
            <wp:docPr id="1332845875" name="صورة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845875" name="صورة 1332845875"/>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990" cy="1951990"/>
                    </a:xfrm>
                    <a:prstGeom prst="rect">
                      <a:avLst/>
                    </a:prstGeom>
                  </pic:spPr>
                </pic:pic>
              </a:graphicData>
            </a:graphic>
          </wp:inline>
        </w:drawing>
      </w:r>
    </w:p>
    <w:p w14:paraId="3A8E133C" w14:textId="77777777" w:rsidR="008F21E5" w:rsidRDefault="008F21E5" w:rsidP="008F21E5">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434C8C93" wp14:editId="6AB9BF90">
                <wp:extent cx="5537836" cy="992761"/>
                <wp:effectExtent l="0" t="0" r="0" b="0"/>
                <wp:docPr id="481752405"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2005540146" name="Group 1608695462"/>
                        <wpg:cNvGrpSpPr/>
                        <wpg:grpSpPr>
                          <a:xfrm>
                            <a:off x="1" y="0"/>
                            <a:ext cx="5537836" cy="992761"/>
                            <a:chOff x="0" y="0"/>
                            <a:chExt cx="5538027" cy="992804"/>
                          </a:xfrm>
                        </wpg:grpSpPr>
                        <wps:wsp>
                          <wps:cNvPr id="371125916" name="TextBox 4"/>
                          <wps:cNvSpPr txBox="1"/>
                          <wps:spPr>
                            <a:xfrm>
                              <a:off x="4688958" y="456229"/>
                              <a:ext cx="849069" cy="536575"/>
                            </a:xfrm>
                            <a:prstGeom prst="rect">
                              <a:avLst/>
                            </a:prstGeom>
                            <a:noFill/>
                          </wps:spPr>
                          <wps:txbx>
                            <w:txbxContent>
                              <w:p w14:paraId="36810469" w14:textId="77777777" w:rsidR="008F21E5" w:rsidRDefault="008F21E5" w:rsidP="008F21E5">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127810525"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0049459" name="TextBox 7"/>
                          <wps:cNvSpPr txBox="1"/>
                          <wps:spPr>
                            <a:xfrm>
                              <a:off x="0" y="203938"/>
                              <a:ext cx="4493415" cy="536598"/>
                            </a:xfrm>
                            <a:prstGeom prst="rect">
                              <a:avLst/>
                            </a:prstGeom>
                            <a:noFill/>
                          </wps:spPr>
                          <wps:txbx>
                            <w:txbxContent>
                              <w:p w14:paraId="0E930E08" w14:textId="77777777" w:rsidR="008F21E5" w:rsidRDefault="008F21E5" w:rsidP="008F21E5">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49912734" name="Picture 1608695466" descr="Brainstorming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4C8C93" id="_x0000_s268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">
                <v:group id="Group 1608695462" o:spid="_x0000_s268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">
                  <v:shape id="TextBox 4" o:spid="_x0000_s268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" filled="f" stroked="f">
                    <v:textbox style="mso-fit-shape-to-text:t">
                      <w:txbxContent>
                        <w:p w14:paraId="36810469" w14:textId="77777777" w:rsidR="008F21E5" w:rsidRDefault="008F21E5" w:rsidP="008F21E5">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68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" fillcolor="#168489" stroked="f" strokeweight="1pt">
                    <v:stroke joinstyle="miter"/>
                  </v:roundrect>
                  <v:shape id="TextBox 7" o:spid="_x0000_s268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" filled="f" stroked="f">
                    <v:textbox style="mso-fit-shape-to-text:t">
                      <w:txbxContent>
                        <w:p w14:paraId="0E930E08" w14:textId="77777777" w:rsidR="008F21E5" w:rsidRDefault="008F21E5" w:rsidP="008F21E5">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68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">
                  <v:imagedata r:id="rId63" o:title="Brainstorming "/>
                </v:shape>
                <w10:anchorlock/>
              </v:group>
            </w:pict>
          </mc:Fallback>
        </mc:AlternateContent>
      </w:r>
    </w:p>
    <w:p w14:paraId="12186C2D" w14:textId="77777777" w:rsidR="000A7961" w:rsidRDefault="008F21E5" w:rsidP="000A7961">
      <w:pPr>
        <w:rPr>
          <w:rFonts w:ascii="Sakkal Majalla" w:hAnsi="Sakkal Majalla"/>
          <w:sz w:val="34"/>
          <w:rtl/>
        </w:rPr>
      </w:pPr>
      <w:r w:rsidRPr="00E67690">
        <w:rPr>
          <w:noProof/>
          <w:sz w:val="34"/>
        </w:rPr>
        <w:drawing>
          <wp:anchor distT="0" distB="0" distL="114300" distR="114300" simplePos="0" relativeHeight="252901376" behindDoc="0" locked="0" layoutInCell="1" allowOverlap="1" wp14:anchorId="72F6E12F" wp14:editId="0429BB2B">
            <wp:simplePos x="0" y="0"/>
            <wp:positionH relativeFrom="margin">
              <wp:align>right</wp:align>
            </wp:positionH>
            <wp:positionV relativeFrom="paragraph">
              <wp:posOffset>11801</wp:posOffset>
            </wp:positionV>
            <wp:extent cx="457200" cy="457200"/>
            <wp:effectExtent l="0" t="0" r="0" b="0"/>
            <wp:wrapSquare wrapText="bothSides"/>
            <wp:docPr id="556266149"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000A7961" w:rsidRPr="000A7961">
        <w:rPr>
          <w:rFonts w:ascii="Sakkal Majalla" w:hAnsi="Sakkal Majalla"/>
          <w:sz w:val="34"/>
          <w:rtl/>
        </w:rPr>
        <w:t>اذكر ثلاث تغييرات ستحدثها في ممارساتك التدريبية بعد هذه الدورة؟</w:t>
      </w:r>
    </w:p>
    <w:p w14:paraId="3BA63879" w14:textId="7939421E" w:rsidR="008F21E5" w:rsidRPr="006B1C71" w:rsidRDefault="008F21E5" w:rsidP="000A7961">
      <w:pPr>
        <w:rPr>
          <w:rtl/>
        </w:rPr>
      </w:pPr>
    </w:p>
    <w:p w14:paraId="27C8197C" w14:textId="193B7B1C" w:rsidR="000A7961" w:rsidRDefault="00DB245E" w:rsidP="00DB245E">
      <w:pPr>
        <w:spacing w:line="259" w:lineRule="auto"/>
        <w:ind w:left="-897"/>
        <w:rPr>
          <w:color w:val="168489"/>
          <w:rtl/>
        </w:rPr>
      </w:pPr>
      <w:r>
        <w:rPr>
          <w:noProof/>
        </w:rPr>
        <mc:AlternateContent>
          <mc:Choice Requires="wps">
            <w:drawing>
              <wp:inline distT="0" distB="0" distL="0" distR="0" wp14:anchorId="19EE97A6" wp14:editId="6FF2FF18">
                <wp:extent cx="6798310" cy="6731000"/>
                <wp:effectExtent l="0" t="0" r="21590" b="12700"/>
                <wp:docPr id="140941735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8310" cy="6731000"/>
                        </a:xfrm>
                        <a:prstGeom prst="roundRect">
                          <a:avLst>
                            <a:gd name="adj" fmla="val 16667"/>
                          </a:avLst>
                        </a:prstGeom>
                        <a:solidFill>
                          <a:srgbClr val="EAF4E4"/>
                        </a:solidFill>
                        <a:ln w="12700">
                          <a:solidFill>
                            <a:schemeClr val="accent6"/>
                          </a:solidFill>
                          <a:miter lim="800000"/>
                          <a:headEnd/>
                          <a:tailEnd/>
                        </a:ln>
                      </wps:spPr>
                      <wps:txbx>
                        <w:txbxContent>
                          <w:p w14:paraId="24AA7A8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B2B49C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6BB6FF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FC2B0B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033F5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6A1D00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8B6C48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69E786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87D45C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8EADEF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579D8A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E78FD1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29262A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4E0625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F294EC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EBF80A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3B7838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23C908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88077E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83FCD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987482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5E7D2A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9899D1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F5BA92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A7559C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301A62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50A407"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9EE97A6" id="_x0000_s2686" style="width:535.3pt;height:53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" fillcolor="#eaf4e4" strokecolor="#70ad47 [3209]" strokeweight="1pt">
                <v:stroke joinstyle="miter"/>
                <v:textbox inset="0,3mm,0">
                  <w:txbxContent>
                    <w:p w14:paraId="24AA7A8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B2B49C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6BB6FF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FC2B0B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B033F5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6A1D00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8B6C48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69E786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87D45C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8EADEF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579D8A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E78FD1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29262AD"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4E0625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F294EC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EBF80A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3B7838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23C908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88077E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83FCD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987482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5E7D2A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9899D1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F5BA92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A7559C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301A62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50A407" w14:textId="77777777" w:rsidR="00DB245E" w:rsidRDefault="00DB245E" w:rsidP="00DB245E">
                      <w:pPr>
                        <w:jc w:val="center"/>
                        <w:rPr>
                          <w:sz w:val="22"/>
                          <w:szCs w:val="28"/>
                          <w:rtl/>
                          <w:lang w:bidi="ar-SY"/>
                        </w:rPr>
                      </w:pPr>
                    </w:p>
                  </w:txbxContent>
                </v:textbox>
                <w10:anchorlock/>
              </v:roundrect>
            </w:pict>
          </mc:Fallback>
        </mc:AlternateContent>
      </w:r>
    </w:p>
    <w:p w14:paraId="0AC66C66" w14:textId="77777777" w:rsidR="00DB245E" w:rsidRPr="008F21E5" w:rsidRDefault="00DB245E" w:rsidP="000A7961">
      <w:pPr>
        <w:spacing w:line="259" w:lineRule="auto"/>
        <w:rPr>
          <w:rFonts w:ascii="Sakkal Majalla" w:hAnsi="Sakkal Majalla"/>
          <w:sz w:val="34"/>
          <w:rtl/>
        </w:rPr>
      </w:pPr>
    </w:p>
    <w:p w14:paraId="6D8BCA06" w14:textId="388CDEBE" w:rsidR="008F21E5" w:rsidRPr="000A7961" w:rsidRDefault="000A7961" w:rsidP="000A7961">
      <w:pPr>
        <w:keepNext/>
        <w:pageBreakBefore/>
        <w:rPr>
          <w:rFonts w:ascii="Sakkal Majalla" w:hAnsi="Sakkal Majalla"/>
          <w:b/>
          <w:bCs/>
          <w:color w:val="008080"/>
          <w:sz w:val="36"/>
          <w:szCs w:val="36"/>
          <w:rtl/>
        </w:rPr>
      </w:pPr>
      <w:r w:rsidRPr="002A078C">
        <w:rPr>
          <w:rFonts w:ascii="Sakkal Majalla" w:hAnsi="Sakkal Majalla"/>
          <w:noProof/>
          <w:color w:val="002060"/>
          <w:sz w:val="34"/>
          <w:lang w:bidi="ar-SY"/>
        </w:rPr>
        <w:lastRenderedPageBreak/>
        <mc:AlternateContent>
          <mc:Choice Requires="wpg">
            <w:drawing>
              <wp:inline distT="0" distB="0" distL="0" distR="0" wp14:anchorId="1E46F2E1" wp14:editId="029EF8BD">
                <wp:extent cx="5578240" cy="870789"/>
                <wp:effectExtent l="0" t="0" r="22860" b="24765"/>
                <wp:docPr id="2045306783"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120690699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35131525" name="مجموعة 39"/>
                        <wpg:cNvGrpSpPr/>
                        <wpg:grpSpPr>
                          <a:xfrm>
                            <a:off x="1" y="0"/>
                            <a:ext cx="5731509" cy="895349"/>
                            <a:chOff x="0" y="0"/>
                            <a:chExt cx="5878196" cy="918845"/>
                          </a:xfrm>
                        </wpg:grpSpPr>
                        <wpg:grpSp>
                          <wpg:cNvPr id="1758826474" name="مجموعة 40"/>
                          <wpg:cNvGrpSpPr/>
                          <wpg:grpSpPr>
                            <a:xfrm>
                              <a:off x="0" y="0"/>
                              <a:ext cx="5878196" cy="918845"/>
                              <a:chOff x="0" y="0"/>
                              <a:chExt cx="6240348" cy="919070"/>
                            </a:xfrm>
                          </wpg:grpSpPr>
                          <wpg:grpSp>
                            <wpg:cNvPr id="858313403" name="مجموعة 41"/>
                            <wpg:cNvGrpSpPr/>
                            <wpg:grpSpPr>
                              <a:xfrm>
                                <a:off x="0" y="169208"/>
                                <a:ext cx="5433072" cy="580613"/>
                                <a:chOff x="0" y="169208"/>
                                <a:chExt cx="5433072" cy="580613"/>
                              </a:xfrm>
                            </wpg:grpSpPr>
                            <wps:wsp>
                              <wps:cNvPr id="65639450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25854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257576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6732564" name="مربع نص 41"/>
                          <wps:cNvSpPr txBox="1"/>
                          <wps:spPr>
                            <a:xfrm>
                              <a:off x="159679" y="256611"/>
                              <a:ext cx="4851305" cy="398676"/>
                            </a:xfrm>
                            <a:prstGeom prst="rect">
                              <a:avLst/>
                            </a:prstGeom>
                            <a:noFill/>
                          </wps:spPr>
                          <wps:txbx>
                            <w:txbxContent>
                              <w:p w14:paraId="2514641E" w14:textId="425DE9F7"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كيف تصل إلى جميع أهدافك؟</w:t>
                                </w:r>
                              </w:p>
                            </w:txbxContent>
                          </wps:txbx>
                          <wps:bodyPr wrap="square" rtlCol="1">
                            <a:spAutoFit/>
                          </wps:bodyPr>
                        </wps:wsp>
                      </wpg:grpSp>
                    </wpg:wgp>
                  </a:graphicData>
                </a:graphic>
              </wp:inline>
            </w:drawing>
          </mc:Choice>
          <mc:Fallback>
            <w:pict>
              <v:group w14:anchorId="1E46F2E1" id="_x0000_s2687"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BbwSgE3AAAAAUBAAAPAAAA&#10;ZHJzL2Rvd25yZXYueG1sTI9BS8NAEIXvgv9hGcGb3cRSG2I2pRT1VARbQbxNk2kSmp0N2W2S/ntH&#10;L/XyYHiP977JVpNt1UC9bxwbiGcRKOLClQ1XBj73rw8JKB+QS2wdk4ELeVjltzcZpqUb+YOGXaiU&#10;lLBP0UAdQpdq7YuaLPqZ64jFO7reYpCzr3TZ4yjlttWPUfSkLTYsCzV2tKmpOO3O1sDbiON6Hr8M&#10;29Nxc/neL96/tjEZc383rZ9BBZrCNQy/+IIOuTAd3JlLr1oD8kj4U/GSZbIAdZDQfBmDzjP9nz7/&#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">
                <v:shape id="صورة 38" o:spid="_x0000_s26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">
                  <v:imagedata r:id="rId60" o:title=""/>
                </v:shape>
                <v:group id="مجموعة 39" o:spid="_x0000_s26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">
                  <v:group id="_x0000_s26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">
                    <v:group id="مجموعة 41" o:spid="_x0000_s26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">
                      <v:shape id="شكل حر 42" o:spid="_x0000_s26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" fillcolor="#168489" stroked="f" strokeweight="1pt">
                        <v:stroke joinstyle="miter"/>
                      </v:roundrect>
                    </v:group>
                    <v:oval id="شكل بيضاوي 44" o:spid="_x0000_s26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" filled="f" strokecolor="#a5a5a5 [2092]" strokeweight="1pt">
                      <v:stroke joinstyle="miter"/>
                    </v:oval>
                  </v:group>
                  <v:shape id="مربع نص 41" o:spid="_x0000_s2695"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" filled="f" stroked="f">
                    <v:textbox style="mso-fit-shape-to-text:t">
                      <w:txbxContent>
                        <w:p w14:paraId="2514641E" w14:textId="425DE9F7"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كيف تصل إلى جميع أهدافك؟</w:t>
                          </w:r>
                        </w:p>
                      </w:txbxContent>
                    </v:textbox>
                  </v:shape>
                </v:group>
                <w10:anchorlock/>
              </v:group>
            </w:pict>
          </mc:Fallback>
        </mc:AlternateContent>
      </w:r>
    </w:p>
    <w:p w14:paraId="7A57D16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وفقاً لدراسة أجرتها جامعة سكرانتون، 92% من الناس يفشلون في تحقيق أهدافهم. السؤال المهم: ما الذي يميز الـ 8% الناجحين؟</w:t>
      </w:r>
    </w:p>
    <w:p w14:paraId="42F39700" w14:textId="15F4A75B" w:rsidR="000A7961" w:rsidRPr="000A7961" w:rsidRDefault="008F21E5" w:rsidP="000A7961">
      <w:pPr>
        <w:spacing w:line="259" w:lineRule="auto"/>
        <w:rPr>
          <w:rFonts w:ascii="Sakkal Majalla" w:hAnsi="Sakkal Majalla"/>
          <w:b/>
          <w:bCs/>
          <w:color w:val="008080"/>
          <w:sz w:val="34"/>
          <w:rtl/>
        </w:rPr>
      </w:pPr>
      <w:r w:rsidRPr="000A7961">
        <w:rPr>
          <w:rFonts w:ascii="Sakkal Majalla" w:hAnsi="Sakkal Majalla"/>
          <w:b/>
          <w:bCs/>
          <w:color w:val="008080"/>
          <w:sz w:val="34"/>
          <w:rtl/>
        </w:rPr>
        <w:t>أسباب عدم تحقيق الأهداف:</w:t>
      </w:r>
    </w:p>
    <w:p w14:paraId="5A6A64C3"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1. عدم الوضوح والتحديد: </w:t>
      </w:r>
      <w:r w:rsidRPr="000A7961">
        <w:rPr>
          <w:rFonts w:ascii="Sakkal Majalla" w:hAnsi="Sakkal Majalla"/>
          <w:color w:val="auto"/>
          <w:sz w:val="34"/>
          <w:rtl/>
        </w:rPr>
        <w:t>أهداف غامضة أو غير محددة بدقة.</w:t>
      </w:r>
    </w:p>
    <w:p w14:paraId="3EA88660"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2. غياب خطة التنفيذ: </w:t>
      </w:r>
      <w:r w:rsidRPr="000A7961">
        <w:rPr>
          <w:rFonts w:ascii="Sakkal Majalla" w:hAnsi="Sakkal Majalla"/>
          <w:color w:val="auto"/>
          <w:sz w:val="34"/>
          <w:rtl/>
        </w:rPr>
        <w:t>وضع الهدف دون تحديد خطوات عملية.</w:t>
      </w:r>
    </w:p>
    <w:p w14:paraId="6237DC2D"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3. عدم الالتزام: </w:t>
      </w:r>
      <w:r w:rsidRPr="000A7961">
        <w:rPr>
          <w:rFonts w:ascii="Sakkal Majalla" w:hAnsi="Sakkal Majalla"/>
          <w:color w:val="auto"/>
          <w:sz w:val="34"/>
          <w:rtl/>
        </w:rPr>
        <w:t>نقص الدافعية والانضباط الذاتي.</w:t>
      </w:r>
    </w:p>
    <w:p w14:paraId="1406993F"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4. الكمالية المفرطة: </w:t>
      </w:r>
      <w:r w:rsidRPr="000A7961">
        <w:rPr>
          <w:rFonts w:ascii="Sakkal Majalla" w:hAnsi="Sakkal Majalla"/>
          <w:color w:val="auto"/>
          <w:sz w:val="34"/>
          <w:rtl/>
        </w:rPr>
        <w:t>السعي للمثالية يؤدي إلى الشلل والتأجيل.</w:t>
      </w:r>
    </w:p>
    <w:p w14:paraId="5C31B2C4" w14:textId="77777777" w:rsidR="008F21E5" w:rsidRPr="000A7961" w:rsidRDefault="008F21E5" w:rsidP="008F21E5">
      <w:pPr>
        <w:spacing w:line="259" w:lineRule="auto"/>
        <w:rPr>
          <w:rFonts w:ascii="Sakkal Majalla" w:hAnsi="Sakkal Majalla"/>
          <w:color w:val="auto"/>
          <w:sz w:val="34"/>
          <w:rtl/>
        </w:rPr>
      </w:pPr>
      <w:r w:rsidRPr="000A7961">
        <w:rPr>
          <w:rFonts w:ascii="Sakkal Majalla" w:hAnsi="Sakkal Majalla"/>
          <w:color w:val="C00000"/>
          <w:sz w:val="34"/>
          <w:rtl/>
        </w:rPr>
        <w:t xml:space="preserve">5. غياب المساءلة: </w:t>
      </w:r>
      <w:r w:rsidRPr="000A7961">
        <w:rPr>
          <w:rFonts w:ascii="Sakkal Majalla" w:hAnsi="Sakkal Majalla"/>
          <w:color w:val="auto"/>
          <w:sz w:val="34"/>
          <w:rtl/>
        </w:rPr>
        <w:t>عدم وجود نظام للمتابعة والتقييم.</w:t>
      </w:r>
    </w:p>
    <w:p w14:paraId="79A401D6" w14:textId="77777777" w:rsidR="008F21E5" w:rsidRDefault="008F21E5" w:rsidP="008F21E5">
      <w:pPr>
        <w:spacing w:line="259" w:lineRule="auto"/>
        <w:rPr>
          <w:rFonts w:ascii="Sakkal Majalla" w:hAnsi="Sakkal Majalla"/>
          <w:b/>
          <w:bCs/>
          <w:color w:val="008080"/>
          <w:sz w:val="34"/>
          <w:rtl/>
        </w:rPr>
      </w:pPr>
      <w:r w:rsidRPr="000A7961">
        <w:rPr>
          <w:rFonts w:ascii="Sakkal Majalla" w:hAnsi="Sakkal Majalla"/>
          <w:b/>
          <w:bCs/>
          <w:color w:val="008080"/>
          <w:sz w:val="34"/>
          <w:rtl/>
        </w:rPr>
        <w:t xml:space="preserve"> استراتيجيات تحقيق الأهداف بنجاح:</w:t>
      </w:r>
    </w:p>
    <w:p w14:paraId="168BDF24" w14:textId="6D4C62C5" w:rsidR="000A7961" w:rsidRDefault="00D56BE7" w:rsidP="00D56BE7">
      <w:pPr>
        <w:spacing w:line="259" w:lineRule="auto"/>
        <w:jc w:val="center"/>
        <w:rPr>
          <w:rFonts w:ascii="Sakkal Majalla" w:hAnsi="Sakkal Majalla"/>
          <w:b/>
          <w:bCs/>
          <w:color w:val="008080"/>
          <w:sz w:val="34"/>
          <w:rtl/>
        </w:rPr>
      </w:pPr>
      <w:r w:rsidRPr="00D56BE7">
        <w:rPr>
          <w:rFonts w:ascii="Sakkal Majalla" w:hAnsi="Sakkal Majalla"/>
          <w:b/>
          <w:bCs/>
          <w:noProof/>
          <w:color w:val="008080"/>
          <w:sz w:val="34"/>
        </w:rPr>
        <mc:AlternateContent>
          <mc:Choice Requires="wpg">
            <w:drawing>
              <wp:inline distT="0" distB="0" distL="0" distR="0" wp14:anchorId="26761E0C" wp14:editId="3CC51D48">
                <wp:extent cx="5622854" cy="1526196"/>
                <wp:effectExtent l="0" t="0" r="0" b="0"/>
                <wp:docPr id="107864077" name="مجموعة 2"/>
                <wp:cNvGraphicFramePr/>
                <a:graphic xmlns:a="http://schemas.openxmlformats.org/drawingml/2006/main">
                  <a:graphicData uri="http://schemas.microsoft.com/office/word/2010/wordprocessingGroup">
                    <wpg:wgp>
                      <wpg:cNvGrpSpPr/>
                      <wpg:grpSpPr>
                        <a:xfrm>
                          <a:off x="0" y="0"/>
                          <a:ext cx="5622854" cy="1526196"/>
                          <a:chOff x="0" y="0"/>
                          <a:chExt cx="6397653" cy="1736495"/>
                        </a:xfrm>
                      </wpg:grpSpPr>
                      <wpg:grpSp>
                        <wpg:cNvPr id="1964883351" name="Group 274"/>
                        <wpg:cNvGrpSpPr/>
                        <wpg:grpSpPr>
                          <a:xfrm>
                            <a:off x="5087636" y="16909"/>
                            <a:ext cx="1310017" cy="1313967"/>
                            <a:chOff x="5087636" y="16909"/>
                            <a:chExt cx="1408162" cy="1412716"/>
                          </a:xfrm>
                        </wpg:grpSpPr>
                        <wps:wsp>
                          <wps:cNvPr id="1163676240" name="مربع نص 18"/>
                          <wps:cNvSpPr txBox="1"/>
                          <wps:spPr>
                            <a:xfrm>
                              <a:off x="5087636" y="641333"/>
                              <a:ext cx="1408162" cy="788292"/>
                            </a:xfrm>
                            <a:prstGeom prst="rect">
                              <a:avLst/>
                            </a:prstGeom>
                            <a:noFill/>
                          </wps:spPr>
                          <wps:txbx>
                            <w:txbxContent>
                              <w:p w14:paraId="1C84DE6E"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تطبيق نموذج </w:t>
                                </w:r>
                                <w:r>
                                  <w:rPr>
                                    <w:rFonts w:ascii="Adobe Arabic" w:hAnsi="Adobe Arabic" w:cs="Adobe Arabic"/>
                                    <w:b/>
                                    <w:bCs/>
                                    <w:color w:val="000000"/>
                                    <w:kern w:val="24"/>
                                    <w:sz w:val="36"/>
                                    <w:szCs w:val="36"/>
                                    <w:lang w:bidi="ar-EG"/>
                                  </w:rPr>
                                  <w:t xml:space="preserve">WOOP </w:t>
                                </w:r>
                              </w:p>
                            </w:txbxContent>
                          </wps:txbx>
                          <wps:bodyPr wrap="square" rtlCol="1">
                            <a:noAutofit/>
                          </wps:bodyPr>
                        </wps:wsp>
                        <wpg:grpSp>
                          <wpg:cNvPr id="179722603" name="Group 286"/>
                          <wpg:cNvGrpSpPr/>
                          <wpg:grpSpPr>
                            <a:xfrm>
                              <a:off x="5403105" y="16909"/>
                              <a:ext cx="772070" cy="635420"/>
                              <a:chOff x="5403105" y="16909"/>
                              <a:chExt cx="772070" cy="635420"/>
                            </a:xfrm>
                          </wpg:grpSpPr>
                          <wps:wsp>
                            <wps:cNvPr id="374428084" name="TextBox 6"/>
                            <wps:cNvSpPr txBox="1"/>
                            <wps:spPr>
                              <a:xfrm>
                                <a:off x="5403105" y="16909"/>
                                <a:ext cx="771968" cy="635420"/>
                              </a:xfrm>
                              <a:prstGeom prst="rect">
                                <a:avLst/>
                              </a:prstGeom>
                              <a:noFill/>
                            </wps:spPr>
                            <wps:txbx>
                              <w:txbxContent>
                                <w:p w14:paraId="3055E4F3" w14:textId="77777777" w:rsidR="00D56BE7" w:rsidRDefault="00D56BE7" w:rsidP="00D56BE7">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s:wsp>
                            <wps:cNvPr id="1449553458" name="Straight Connector 288"/>
                            <wps:cNvCnPr>
                              <a:cxnSpLocks/>
                            </wps:cNvCnPr>
                            <wps:spPr>
                              <a:xfrm>
                                <a:off x="5408259" y="528405"/>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421460351" name="Group 275"/>
                        <wpg:cNvGrpSpPr/>
                        <wpg:grpSpPr>
                          <a:xfrm>
                            <a:off x="3718595" y="14458"/>
                            <a:ext cx="1392668" cy="1707574"/>
                            <a:chOff x="3718595" y="14458"/>
                            <a:chExt cx="1497006" cy="1835903"/>
                          </a:xfrm>
                        </wpg:grpSpPr>
                        <wps:wsp>
                          <wps:cNvPr id="1201036477" name="مربع نص 18"/>
                          <wps:cNvSpPr txBox="1"/>
                          <wps:spPr>
                            <a:xfrm>
                              <a:off x="3718595" y="582278"/>
                              <a:ext cx="1497006" cy="1268083"/>
                            </a:xfrm>
                            <a:prstGeom prst="rect">
                              <a:avLst/>
                            </a:prstGeom>
                            <a:noFill/>
                          </wps:spPr>
                          <wps:txbx>
                            <w:txbxContent>
                              <w:p w14:paraId="6A3D0096"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تقسيم الأهداف الكبيرة إلى مهام صغيرة</w:t>
                                </w:r>
                              </w:p>
                            </w:txbxContent>
                          </wps:txbx>
                          <wps:bodyPr wrap="square" rtlCol="1">
                            <a:noAutofit/>
                          </wps:bodyPr>
                        </wps:wsp>
                        <wpg:grpSp>
                          <wpg:cNvPr id="1044902468" name="Group 282"/>
                          <wpg:cNvGrpSpPr/>
                          <wpg:grpSpPr>
                            <a:xfrm>
                              <a:off x="4071100" y="14458"/>
                              <a:ext cx="777406" cy="635420"/>
                              <a:chOff x="4071100" y="14458"/>
                              <a:chExt cx="777406" cy="635420"/>
                            </a:xfrm>
                          </wpg:grpSpPr>
                          <wps:wsp>
                            <wps:cNvPr id="1639762364" name="TextBox 6"/>
                            <wps:cNvSpPr txBox="1"/>
                            <wps:spPr>
                              <a:xfrm>
                                <a:off x="4071100" y="14458"/>
                                <a:ext cx="777406" cy="635420"/>
                              </a:xfrm>
                              <a:prstGeom prst="rect">
                                <a:avLst/>
                              </a:prstGeom>
                              <a:noFill/>
                            </wps:spPr>
                            <wps:txbx>
                              <w:txbxContent>
                                <w:p w14:paraId="414C712E"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wps:txbx>
                            <wps:bodyPr wrap="square" rtlCol="0">
                              <a:spAutoFit/>
                            </wps:bodyPr>
                          </wps:wsp>
                          <wps:wsp>
                            <wps:cNvPr id="44140221" name="Straight Connector 284"/>
                            <wps:cNvCnPr>
                              <a:cxnSpLocks/>
                            </wps:cNvCnPr>
                            <wps:spPr>
                              <a:xfrm>
                                <a:off x="4078883" y="52595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373356354" name="Group 276"/>
                        <wpg:cNvGrpSpPr/>
                        <wpg:grpSpPr>
                          <a:xfrm>
                            <a:off x="2602875" y="14458"/>
                            <a:ext cx="1310017" cy="1313965"/>
                            <a:chOff x="2602875" y="14458"/>
                            <a:chExt cx="1408162" cy="1412714"/>
                          </a:xfrm>
                        </wpg:grpSpPr>
                        <wps:wsp>
                          <wps:cNvPr id="664980875" name="مربع نص 18"/>
                          <wps:cNvSpPr txBox="1"/>
                          <wps:spPr>
                            <a:xfrm>
                              <a:off x="2602875" y="638880"/>
                              <a:ext cx="1408162" cy="788292"/>
                            </a:xfrm>
                            <a:prstGeom prst="rect">
                              <a:avLst/>
                            </a:prstGeom>
                            <a:noFill/>
                          </wps:spPr>
                          <wps:txbx>
                            <w:txbxContent>
                              <w:p w14:paraId="2C9EC0C3"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تطبيق تقنية "الالتزام العام"</w:t>
                                </w:r>
                              </w:p>
                            </w:txbxContent>
                          </wps:txbx>
                          <wps:bodyPr wrap="square" rtlCol="1">
                            <a:noAutofit/>
                          </wps:bodyPr>
                        </wps:wsp>
                        <wpg:grpSp>
                          <wpg:cNvPr id="1970368202" name="Group 278"/>
                          <wpg:cNvGrpSpPr/>
                          <wpg:grpSpPr>
                            <a:xfrm>
                              <a:off x="2915840" y="14458"/>
                              <a:ext cx="777406" cy="635420"/>
                              <a:chOff x="2915840" y="14458"/>
                              <a:chExt cx="777406" cy="635420"/>
                            </a:xfrm>
                          </wpg:grpSpPr>
                          <wps:wsp>
                            <wps:cNvPr id="484056817" name="TextBox 6"/>
                            <wps:cNvSpPr txBox="1"/>
                            <wps:spPr>
                              <a:xfrm>
                                <a:off x="2915840" y="14458"/>
                                <a:ext cx="777406" cy="635420"/>
                              </a:xfrm>
                              <a:prstGeom prst="rect">
                                <a:avLst/>
                              </a:prstGeom>
                              <a:noFill/>
                            </wps:spPr>
                            <wps:txbx>
                              <w:txbxContent>
                                <w:p w14:paraId="6155C484"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wps:txbx>
                            <wps:bodyPr wrap="square" rtlCol="0">
                              <a:spAutoFit/>
                            </wps:bodyPr>
                          </wps:wsp>
                          <wps:wsp>
                            <wps:cNvPr id="1216983200" name="Straight Connector 280"/>
                            <wps:cNvCnPr>
                              <a:cxnSpLocks/>
                            </wps:cNvCnPr>
                            <wps:spPr>
                              <a:xfrm>
                                <a:off x="2923498" y="52595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s:wsp>
                        <wps:cNvPr id="212325345" name="مربع نص 18"/>
                        <wps:cNvSpPr txBox="1"/>
                        <wps:spPr>
                          <a:xfrm>
                            <a:off x="1310017" y="595233"/>
                            <a:ext cx="1285954" cy="1141262"/>
                          </a:xfrm>
                          <a:prstGeom prst="rect">
                            <a:avLst/>
                          </a:prstGeom>
                          <a:noFill/>
                        </wps:spPr>
                        <wps:txbx>
                          <w:txbxContent>
                            <w:p w14:paraId="3260E754" w14:textId="77777777" w:rsidR="00D56BE7" w:rsidRDefault="00D56BE7" w:rsidP="00D56BE7">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استخدام تقنية "التحفيز المرتبط بالمكافأة"</w:t>
                              </w:r>
                            </w:p>
                          </w:txbxContent>
                        </wps:txbx>
                        <wps:bodyPr wrap="square" rtlCol="1">
                          <a:noAutofit/>
                        </wps:bodyPr>
                      </wps:wsp>
                      <wpg:grpSp>
                        <wpg:cNvPr id="277847885" name="Group 271"/>
                        <wpg:cNvGrpSpPr/>
                        <wpg:grpSpPr>
                          <a:xfrm>
                            <a:off x="1614600" y="14458"/>
                            <a:ext cx="723223" cy="591004"/>
                            <a:chOff x="1614587" y="14458"/>
                            <a:chExt cx="777406" cy="635420"/>
                          </a:xfrm>
                        </wpg:grpSpPr>
                        <wps:wsp>
                          <wps:cNvPr id="1891225508" name="TextBox 6"/>
                          <wps:cNvSpPr txBox="1"/>
                          <wps:spPr>
                            <a:xfrm>
                              <a:off x="1614587" y="14458"/>
                              <a:ext cx="777406" cy="635420"/>
                            </a:xfrm>
                            <a:prstGeom prst="rect">
                              <a:avLst/>
                            </a:prstGeom>
                            <a:noFill/>
                          </wps:spPr>
                          <wps:txbx>
                            <w:txbxContent>
                              <w:p w14:paraId="4A974028"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wps:txbx>
                          <wps:bodyPr wrap="square" rtlCol="0">
                            <a:spAutoFit/>
                          </wps:bodyPr>
                        </wps:wsp>
                        <wps:wsp>
                          <wps:cNvPr id="1138346966" name="Straight Connector 273"/>
                          <wps:cNvCnPr>
                            <a:cxnSpLocks/>
                          </wps:cNvCnPr>
                          <wps:spPr>
                            <a:xfrm>
                              <a:off x="1622107" y="52595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s:wsp>
                        <wps:cNvPr id="379299035" name="مربع نص 18"/>
                        <wps:cNvSpPr txBox="1"/>
                        <wps:spPr>
                          <a:xfrm>
                            <a:off x="0" y="580773"/>
                            <a:ext cx="1310016" cy="1141260"/>
                          </a:xfrm>
                          <a:prstGeom prst="rect">
                            <a:avLst/>
                          </a:prstGeom>
                          <a:noFill/>
                        </wps:spPr>
                        <wps:txbx>
                          <w:txbxContent>
                            <w:p w14:paraId="278512AD"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المراجعة الدورية والتعديل المستمر</w:t>
                              </w:r>
                            </w:p>
                          </w:txbxContent>
                        </wps:txbx>
                        <wps:bodyPr wrap="square" rtlCol="1">
                          <a:noAutofit/>
                        </wps:bodyPr>
                      </wps:wsp>
                      <wps:wsp>
                        <wps:cNvPr id="2038529036" name="TextBox 6"/>
                        <wps:cNvSpPr txBox="1"/>
                        <wps:spPr>
                          <a:xfrm>
                            <a:off x="291412" y="0"/>
                            <a:ext cx="723945" cy="591004"/>
                          </a:xfrm>
                          <a:prstGeom prst="rect">
                            <a:avLst/>
                          </a:prstGeom>
                          <a:noFill/>
                        </wps:spPr>
                        <wps:txbx>
                          <w:txbxContent>
                            <w:p w14:paraId="372A5003"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wps:txbx>
                        <wps:bodyPr wrap="square" rtlCol="0">
                          <a:spAutoFit/>
                        </wps:bodyPr>
                      </wps:wsp>
                      <wps:wsp>
                        <wps:cNvPr id="1795516563" name="Straight Connector 267"/>
                        <wps:cNvCnPr>
                          <a:cxnSpLocks/>
                        </wps:cNvCnPr>
                        <wps:spPr>
                          <a:xfrm>
                            <a:off x="298276" y="475739"/>
                            <a:ext cx="713464"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26761E0C" id="مجموعة 2" o:spid="_x0000_s2696" style="width:442.75pt;height:120.15pt;mso-position-horizontal-relative:char;mso-position-vertical-relative:line" coordsize="63976,17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">
                <v:group id="Group 274" o:spid="_x0000_s2697" style="position:absolute;left:50876;top:169;width:13100;height:13139" coordorigin="50876,169"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">
                  <v:shape id="مربع نص 18" o:spid="_x0000_s2698" type="#_x0000_t202" style="position:absolute;left:50876;top:6413;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" filled="f" stroked="f">
                    <v:textbox>
                      <w:txbxContent>
                        <w:p w14:paraId="1C84DE6E"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 xml:space="preserve">تطبيق نموذج </w:t>
                          </w:r>
                          <w:r>
                            <w:rPr>
                              <w:rFonts w:ascii="Adobe Arabic" w:hAnsi="Adobe Arabic" w:cs="Adobe Arabic"/>
                              <w:b/>
                              <w:bCs/>
                              <w:color w:val="000000"/>
                              <w:kern w:val="24"/>
                              <w:sz w:val="36"/>
                              <w:szCs w:val="36"/>
                              <w:lang w:bidi="ar-EG"/>
                            </w:rPr>
                            <w:t xml:space="preserve">WOOP </w:t>
                          </w:r>
                        </w:p>
                      </w:txbxContent>
                    </v:textbox>
                  </v:shape>
                  <v:group id="Group 286" o:spid="_x0000_s2699" style="position:absolute;left:54031;top:169;width:7720;height:6354" coordorigin="54031,169" coordsize="7720,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">
                    <v:shape id="TextBox 6" o:spid="_x0000_s2700" type="#_x0000_t202" style="position:absolute;left:54031;top:169;width:7719;height:6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" filled="f" stroked="f">
                      <v:textbox style="mso-fit-shape-to-text:t">
                        <w:txbxContent>
                          <w:p w14:paraId="3055E4F3" w14:textId="77777777" w:rsidR="00D56BE7" w:rsidRDefault="00D56BE7" w:rsidP="00D56BE7">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288" o:spid="_x0000_s2701" style="position:absolute;visibility:visible;mso-wrap-style:square" from="54082,5284" to="61751,5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" strokecolor="#168489" strokeweight="4.5pt">
                      <v:stroke joinstyle="miter"/>
                      <o:lock v:ext="edit" shapetype="f"/>
                    </v:line>
                  </v:group>
                </v:group>
                <v:group id="Group 275" o:spid="_x0000_s2702" style="position:absolute;left:37185;top:144;width:13927;height:17076" coordorigin="37185,144" coordsize="14970,18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">
                  <v:shape id="مربع نص 18" o:spid="_x0000_s2703" type="#_x0000_t202" style="position:absolute;left:37185;top:5822;width:14971;height:1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" filled="f" stroked="f">
                    <v:textbox>
                      <w:txbxContent>
                        <w:p w14:paraId="6A3D0096"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تقسيم الأهداف الكبيرة إلى مهام صغيرة</w:t>
                          </w:r>
                        </w:p>
                      </w:txbxContent>
                    </v:textbox>
                  </v:shape>
                  <v:group id="Group 282" o:spid="_x0000_s2704" style="position:absolute;left:40711;top:144;width:7774;height:6354" coordorigin="40711,144" coordsize="777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">
                    <v:shape id="TextBox 6" o:spid="_x0000_s2705" type="#_x0000_t202" style="position:absolute;left:40711;top:144;width:7774;height:6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" filled="f" stroked="f">
                      <v:textbox style="mso-fit-shape-to-text:t">
                        <w:txbxContent>
                          <w:p w14:paraId="414C712E"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v:textbox>
                    </v:shape>
                    <v:line id="Straight Connector 284" o:spid="_x0000_s2706" style="position:absolute;visibility:visible;mso-wrap-style:square" from="40788,5259" to="48457,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" strokecolor="#168489" strokeweight="4.5pt">
                      <v:stroke joinstyle="miter"/>
                      <o:lock v:ext="edit" shapetype="f"/>
                    </v:line>
                  </v:group>
                </v:group>
                <v:group id="Group 276" o:spid="_x0000_s2707" style="position:absolute;left:26028;top:144;width:13100;height:13140" coordorigin="26028,144"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">
                  <v:shape id="مربع نص 18" o:spid="_x0000_s2708" type="#_x0000_t202" style="position:absolute;left:26028;top:6388;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" filled="f" stroked="f">
                    <v:textbox>
                      <w:txbxContent>
                        <w:p w14:paraId="2C9EC0C3"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تطبيق تقنية "الالتزام العام"</w:t>
                          </w:r>
                        </w:p>
                      </w:txbxContent>
                    </v:textbox>
                  </v:shape>
                  <v:group id="Group 278" o:spid="_x0000_s2709" style="position:absolute;left:29158;top:144;width:7774;height:6354" coordorigin="29158,144" coordsize="777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">
                    <v:shape id="TextBox 6" o:spid="_x0000_s2710" type="#_x0000_t202" style="position:absolute;left:29158;top:144;width:7774;height:6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" filled="f" stroked="f">
                      <v:textbox style="mso-fit-shape-to-text:t">
                        <w:txbxContent>
                          <w:p w14:paraId="6155C484"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v:textbox>
                    </v:shape>
                    <v:line id="Straight Connector 280" o:spid="_x0000_s2711" style="position:absolute;visibility:visible;mso-wrap-style:square" from="29234,5259" to="36904,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" strokecolor="#168489" strokeweight="4.5pt">
                      <v:stroke joinstyle="miter"/>
                      <o:lock v:ext="edit" shapetype="f"/>
                    </v:line>
                  </v:group>
                </v:group>
                <v:shape id="مربع نص 18" o:spid="_x0000_s2712" type="#_x0000_t202" style="position:absolute;left:13100;top:5952;width:12859;height:11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" filled="f" stroked="f">
                  <v:textbox>
                    <w:txbxContent>
                      <w:p w14:paraId="3260E754" w14:textId="77777777" w:rsidR="00D56BE7" w:rsidRDefault="00D56BE7" w:rsidP="00D56BE7">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استخدام تقنية "التحفيز المرتبط بالمكافأة"</w:t>
                        </w:r>
                      </w:p>
                    </w:txbxContent>
                  </v:textbox>
                </v:shape>
                <v:group id="Group 271" o:spid="_x0000_s2713" style="position:absolute;left:16146;top:144;width:7232;height:5910" coordorigin="16145,144" coordsize="7774,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">
                  <v:shape id="TextBox 6" o:spid="_x0000_s2714" type="#_x0000_t202" style="position:absolute;left:16145;top:144;width:7774;height:6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" filled="f" stroked="f">
                    <v:textbox style="mso-fit-shape-to-text:t">
                      <w:txbxContent>
                        <w:p w14:paraId="4A974028"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v:textbox>
                  </v:shape>
                  <v:line id="Straight Connector 273" o:spid="_x0000_s2715" style="position:absolute;visibility:visible;mso-wrap-style:square" from="16221,5259" to="23890,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" strokecolor="#168489" strokeweight="4.5pt">
                    <v:stroke joinstyle="miter"/>
                    <o:lock v:ext="edit" shapetype="f"/>
                  </v:line>
                </v:group>
                <v:shape id="مربع نص 18" o:spid="_x0000_s2716" type="#_x0000_t202" style="position:absolute;top:5807;width:13100;height:11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" filled="f" stroked="f">
                  <v:textbox>
                    <w:txbxContent>
                      <w:p w14:paraId="278512AD" w14:textId="77777777" w:rsidR="00D56BE7" w:rsidRDefault="00D56BE7" w:rsidP="00D56BE7">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المراجعة الدورية والتعديل المستمر</w:t>
                        </w:r>
                      </w:p>
                    </w:txbxContent>
                  </v:textbox>
                </v:shape>
                <v:shape id="TextBox 6" o:spid="_x0000_s2717" type="#_x0000_t202" style="position:absolute;left:2914;width:7239;height:5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" filled="f" stroked="f">
                  <v:textbox style="mso-fit-shape-to-text:t">
                    <w:txbxContent>
                      <w:p w14:paraId="372A5003" w14:textId="77777777" w:rsidR="00D56BE7" w:rsidRDefault="00D56BE7" w:rsidP="00D56BE7">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v:textbox>
                </v:shape>
                <v:line id="Straight Connector 267" o:spid="_x0000_s2718" style="position:absolute;visibility:visible;mso-wrap-style:square" from="2982,4757" to="10117,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" strokecolor="#168489" strokeweight="4.5pt">
                  <v:stroke joinstyle="miter"/>
                  <o:lock v:ext="edit" shapetype="f"/>
                </v:line>
                <w10:anchorlock/>
              </v:group>
            </w:pict>
          </mc:Fallback>
        </mc:AlternateContent>
      </w:r>
    </w:p>
    <w:p w14:paraId="7D61F0A5" w14:textId="54A23AB6" w:rsidR="008F21E5" w:rsidRPr="000A7961" w:rsidRDefault="000A7961" w:rsidP="000A7961">
      <w:pPr>
        <w:spacing w:line="259" w:lineRule="auto"/>
        <w:rPr>
          <w:rFonts w:ascii="Sakkal Majalla" w:hAnsi="Sakkal Majalla"/>
          <w:b/>
          <w:bCs/>
          <w:color w:val="008080"/>
          <w:sz w:val="34"/>
          <w:rtl/>
        </w:rPr>
      </w:pPr>
      <w:r w:rsidRPr="002A078C">
        <w:rPr>
          <w:rFonts w:ascii="Sakkal Majalla" w:hAnsi="Sakkal Majalla"/>
          <w:noProof/>
          <w:sz w:val="34"/>
          <w:lang w:bidi="ar-EG"/>
        </w:rPr>
        <mc:AlternateContent>
          <mc:Choice Requires="wpg">
            <w:drawing>
              <wp:inline distT="0" distB="0" distL="0" distR="0" wp14:anchorId="02CAE0F7" wp14:editId="5F71BCAA">
                <wp:extent cx="5731510" cy="891540"/>
                <wp:effectExtent l="0" t="0" r="2540" b="22860"/>
                <wp:docPr id="4808563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3305441" name="مجموعة 47"/>
                        <wpg:cNvGrpSpPr/>
                        <wpg:grpSpPr>
                          <a:xfrm>
                            <a:off x="0" y="0"/>
                            <a:ext cx="5731510" cy="895351"/>
                            <a:chOff x="0" y="0"/>
                            <a:chExt cx="5878196" cy="918845"/>
                          </a:xfrm>
                        </wpg:grpSpPr>
                        <wpg:grpSp>
                          <wpg:cNvPr id="697047398" name="مجموعة 48"/>
                          <wpg:cNvGrpSpPr/>
                          <wpg:grpSpPr>
                            <a:xfrm>
                              <a:off x="0" y="0"/>
                              <a:ext cx="5878196" cy="918845"/>
                              <a:chOff x="0" y="0"/>
                              <a:chExt cx="6240348" cy="919070"/>
                            </a:xfrm>
                          </wpg:grpSpPr>
                          <wpg:grpSp>
                            <wpg:cNvPr id="616208883" name="مجموعة 49"/>
                            <wpg:cNvGrpSpPr/>
                            <wpg:grpSpPr>
                              <a:xfrm>
                                <a:off x="0" y="169208"/>
                                <a:ext cx="5433072" cy="580613"/>
                                <a:chOff x="0" y="169208"/>
                                <a:chExt cx="5433072" cy="580613"/>
                              </a:xfrm>
                            </wpg:grpSpPr>
                            <wps:wsp>
                              <wps:cNvPr id="6060089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23575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66345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5091868" name="مربع نص 41"/>
                          <wps:cNvSpPr txBox="1"/>
                          <wps:spPr>
                            <a:xfrm>
                              <a:off x="204466" y="257055"/>
                              <a:ext cx="4615440" cy="389397"/>
                            </a:xfrm>
                            <a:prstGeom prst="rect">
                              <a:avLst/>
                            </a:prstGeom>
                            <a:noFill/>
                          </wps:spPr>
                          <wps:txbx>
                            <w:txbxContent>
                              <w:p w14:paraId="794B0602" w14:textId="4BB407F6"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 xml:space="preserve">تطبيق نموذج </w:t>
                                </w:r>
                                <w:r w:rsidRPr="005639EC">
                                  <w:rPr>
                                    <w:rFonts w:eastAsia="Calibri" w:hAnsi="Adobe Arabic" w:cs="Adobe Arabic"/>
                                    <w:b/>
                                    <w:bCs/>
                                    <w:color w:val="FFFFFF"/>
                                    <w:kern w:val="24"/>
                                    <w:szCs w:val="28"/>
                                    <w:lang w:bidi="ar-EG"/>
                                  </w:rPr>
                                  <w:t>WOOP</w:t>
                                </w:r>
                                <w:r w:rsidRPr="005639EC">
                                  <w:rPr>
                                    <w:rFonts w:eastAsia="Calibri" w:hAnsi="Adobe Arabic" w:cs="Adobe Arabic"/>
                                    <w:b/>
                                    <w:bCs/>
                                    <w:color w:val="FFFFFF"/>
                                    <w:kern w:val="24"/>
                                    <w:szCs w:val="28"/>
                                    <w:rtl/>
                                    <w:lang w:bidi="ar-EG"/>
                                  </w:rPr>
                                  <w:t xml:space="preserve"> </w:t>
                                </w:r>
                                <w:r w:rsidRPr="000A7961">
                                  <w:rPr>
                                    <w:rFonts w:eastAsia="Calibri" w:hAnsi="Adobe Arabic" w:cs="Adobe Arabic"/>
                                    <w:b/>
                                    <w:bCs/>
                                    <w:color w:val="FFFFFF"/>
                                    <w:kern w:val="24"/>
                                    <w:sz w:val="36"/>
                                    <w:szCs w:val="36"/>
                                    <w:rtl/>
                                    <w:lang w:bidi="ar-EG"/>
                                  </w:rPr>
                                  <w:t>(الرغبة، النتيجة، العقبة، الخطة):</w:t>
                                </w:r>
                              </w:p>
                            </w:txbxContent>
                          </wps:txbx>
                          <wps:bodyPr wrap="square" rtlCol="1">
                            <a:spAutoFit/>
                          </wps:bodyPr>
                        </wps:wsp>
                      </wpg:grpSp>
                      <pic:pic xmlns:pic="http://schemas.openxmlformats.org/drawingml/2006/picture">
                        <pic:nvPicPr>
                          <pic:cNvPr id="139007001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CAE0F7" id="_x0000_s27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8DMMmAcAAPgcAAAOAAAAZHJzL2Uyb0RvYy54bWzsWd2O00YUvq/Udxj5&#10;shLE/z8RC1qgoEqUIqCivXScSWJhe1x7sslyW6gQLwKtWlW0pRVvkrxNv5nx2E4224QtRarExW5m&#10;7Dm/c+bMd46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k/AzDJgHAAD4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7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">
                  <v:group id="مجموعة 48" o:spid="_x0000_s27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">
                    <v:group id="مجموعة 49" o:spid="_x0000_s27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">
                      <v:shape id="شكل حر 50" o:spid="_x0000_s27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" fillcolor="#a5a5a5 [2092]" stroked="f" strokeweight="1pt">
                        <v:stroke joinstyle="miter"/>
                      </v:roundrect>
                    </v:group>
                    <v:oval id="شكل بيضاوي 52" o:spid="_x0000_s27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" filled="f" strokecolor="#168489" strokeweight="1pt">
                      <v:stroke joinstyle="miter"/>
                    </v:oval>
                  </v:group>
                  <v:shape id="مربع نص 41" o:spid="_x0000_s272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" filled="f" stroked="f">
                    <v:textbox style="mso-fit-shape-to-text:t">
                      <w:txbxContent>
                        <w:p w14:paraId="794B0602" w14:textId="4BB407F6"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 xml:space="preserve">تطبيق نموذج </w:t>
                          </w:r>
                          <w:r w:rsidRPr="005639EC">
                            <w:rPr>
                              <w:rFonts w:eastAsia="Calibri" w:hAnsi="Adobe Arabic" w:cs="Adobe Arabic"/>
                              <w:b/>
                              <w:bCs/>
                              <w:color w:val="FFFFFF"/>
                              <w:kern w:val="24"/>
                              <w:szCs w:val="28"/>
                              <w:lang w:bidi="ar-EG"/>
                            </w:rPr>
                            <w:t>WOOP</w:t>
                          </w:r>
                          <w:r w:rsidRPr="005639EC">
                            <w:rPr>
                              <w:rFonts w:eastAsia="Calibri" w:hAnsi="Adobe Arabic" w:cs="Adobe Arabic"/>
                              <w:b/>
                              <w:bCs/>
                              <w:color w:val="FFFFFF"/>
                              <w:kern w:val="24"/>
                              <w:szCs w:val="28"/>
                              <w:rtl/>
                              <w:lang w:bidi="ar-EG"/>
                            </w:rPr>
                            <w:t xml:space="preserve"> </w:t>
                          </w:r>
                          <w:r w:rsidRPr="000A7961">
                            <w:rPr>
                              <w:rFonts w:eastAsia="Calibri" w:hAnsi="Adobe Arabic" w:cs="Adobe Arabic"/>
                              <w:b/>
                              <w:bCs/>
                              <w:color w:val="FFFFFF"/>
                              <w:kern w:val="24"/>
                              <w:sz w:val="36"/>
                              <w:szCs w:val="36"/>
                              <w:rtl/>
                              <w:lang w:bidi="ar-EG"/>
                            </w:rPr>
                            <w:t>(الرغبة، النتيجة، العقبة، الخطة):</w:t>
                          </w:r>
                        </w:p>
                      </w:txbxContent>
                    </v:textbox>
                  </v:shape>
                </v:group>
                <v:shape id="صورة 54" o:spid="_x0000_s27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">
                  <v:imagedata r:id="rId99" o:title=""/>
                </v:shape>
                <w10:anchorlock/>
              </v:group>
            </w:pict>
          </mc:Fallback>
        </mc:AlternateContent>
      </w:r>
      <w:r w:rsidR="008F21E5" w:rsidRPr="008F21E5">
        <w:rPr>
          <w:rFonts w:ascii="Sakkal Majalla" w:hAnsi="Sakkal Majalla"/>
          <w:sz w:val="34"/>
          <w:rtl/>
        </w:rPr>
        <w:t xml:space="preserve">   - الرغبة (</w:t>
      </w:r>
      <w:r w:rsidR="008F21E5" w:rsidRPr="008F21E5">
        <w:rPr>
          <w:rFonts w:ascii="Sakkal Majalla" w:hAnsi="Sakkal Majalla"/>
          <w:sz w:val="34"/>
        </w:rPr>
        <w:t>Wish</w:t>
      </w:r>
      <w:r w:rsidR="008F21E5" w:rsidRPr="008F21E5">
        <w:rPr>
          <w:rFonts w:ascii="Sakkal Majalla" w:hAnsi="Sakkal Majalla"/>
          <w:sz w:val="34"/>
          <w:rtl/>
        </w:rPr>
        <w:t>): حدد هدفك بدقة.</w:t>
      </w:r>
    </w:p>
    <w:p w14:paraId="3159E606"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النتيجة (</w:t>
      </w:r>
      <w:r w:rsidRPr="008F21E5">
        <w:rPr>
          <w:rFonts w:ascii="Sakkal Majalla" w:hAnsi="Sakkal Majalla"/>
          <w:sz w:val="34"/>
        </w:rPr>
        <w:t>Outcome</w:t>
      </w:r>
      <w:r w:rsidRPr="008F21E5">
        <w:rPr>
          <w:rFonts w:ascii="Sakkal Majalla" w:hAnsi="Sakkal Majalla"/>
          <w:sz w:val="34"/>
          <w:rtl/>
        </w:rPr>
        <w:t>): تخيل النتائج الإيجابية لتحقيق الهدف.</w:t>
      </w:r>
    </w:p>
    <w:p w14:paraId="60DA463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العقبة (</w:t>
      </w:r>
      <w:r w:rsidRPr="008F21E5">
        <w:rPr>
          <w:rFonts w:ascii="Sakkal Majalla" w:hAnsi="Sakkal Majalla"/>
          <w:sz w:val="34"/>
        </w:rPr>
        <w:t>Obstacle</w:t>
      </w:r>
      <w:r w:rsidRPr="008F21E5">
        <w:rPr>
          <w:rFonts w:ascii="Sakkal Majalla" w:hAnsi="Sakkal Majalla"/>
          <w:sz w:val="34"/>
          <w:rtl/>
        </w:rPr>
        <w:t>): توقع العقبات المحتملة.</w:t>
      </w:r>
    </w:p>
    <w:p w14:paraId="30C4F4F0" w14:textId="77777777" w:rsid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الخطة (</w:t>
      </w:r>
      <w:r w:rsidRPr="008F21E5">
        <w:rPr>
          <w:rFonts w:ascii="Sakkal Majalla" w:hAnsi="Sakkal Majalla"/>
          <w:sz w:val="34"/>
        </w:rPr>
        <w:t>Plan</w:t>
      </w:r>
      <w:r w:rsidRPr="008F21E5">
        <w:rPr>
          <w:rFonts w:ascii="Sakkal Majalla" w:hAnsi="Sakkal Majalla"/>
          <w:sz w:val="34"/>
          <w:rtl/>
        </w:rPr>
        <w:t>): ضع خطة للتغلب على كل عقبة.</w:t>
      </w:r>
    </w:p>
    <w:p w14:paraId="79C001F6" w14:textId="19E7C207" w:rsidR="000A7961" w:rsidRPr="008F21E5" w:rsidRDefault="000A7961" w:rsidP="00D56BE7">
      <w:pPr>
        <w:keepNext/>
        <w:pageBreakBefore/>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6B0B55E4" wp14:editId="2B074388">
                <wp:extent cx="5731510" cy="891540"/>
                <wp:effectExtent l="0" t="0" r="2540" b="22860"/>
                <wp:docPr id="9427158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6507970" name="مجموعة 47"/>
                        <wpg:cNvGrpSpPr/>
                        <wpg:grpSpPr>
                          <a:xfrm>
                            <a:off x="0" y="0"/>
                            <a:ext cx="5731510" cy="895351"/>
                            <a:chOff x="0" y="0"/>
                            <a:chExt cx="5878196" cy="918845"/>
                          </a:xfrm>
                        </wpg:grpSpPr>
                        <wpg:grpSp>
                          <wpg:cNvPr id="1532874624" name="مجموعة 48"/>
                          <wpg:cNvGrpSpPr/>
                          <wpg:grpSpPr>
                            <a:xfrm>
                              <a:off x="0" y="0"/>
                              <a:ext cx="5878196" cy="918845"/>
                              <a:chOff x="0" y="0"/>
                              <a:chExt cx="6240348" cy="919070"/>
                            </a:xfrm>
                          </wpg:grpSpPr>
                          <wpg:grpSp>
                            <wpg:cNvPr id="65058072" name="مجموعة 49"/>
                            <wpg:cNvGrpSpPr/>
                            <wpg:grpSpPr>
                              <a:xfrm>
                                <a:off x="0" y="169208"/>
                                <a:ext cx="5433072" cy="580613"/>
                                <a:chOff x="0" y="169208"/>
                                <a:chExt cx="5433072" cy="580613"/>
                              </a:xfrm>
                            </wpg:grpSpPr>
                            <wps:wsp>
                              <wps:cNvPr id="12155607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19144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00643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8271397" name="مربع نص 41"/>
                          <wps:cNvSpPr txBox="1"/>
                          <wps:spPr>
                            <a:xfrm>
                              <a:off x="204466" y="257055"/>
                              <a:ext cx="4615440" cy="389397"/>
                            </a:xfrm>
                            <a:prstGeom prst="rect">
                              <a:avLst/>
                            </a:prstGeom>
                            <a:noFill/>
                          </wps:spPr>
                          <wps:txbx>
                            <w:txbxContent>
                              <w:p w14:paraId="56184270" w14:textId="38CEF80A"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تقسيم الأهداف الكبيرة إلى مهام صغيرة:</w:t>
                                </w:r>
                              </w:p>
                            </w:txbxContent>
                          </wps:txbx>
                          <wps:bodyPr wrap="square" rtlCol="1">
                            <a:spAutoFit/>
                          </wps:bodyPr>
                        </wps:wsp>
                      </wpg:grpSp>
                      <pic:pic xmlns:pic="http://schemas.openxmlformats.org/drawingml/2006/picture">
                        <pic:nvPicPr>
                          <pic:cNvPr id="1979450175"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0B55E4" id="_x0000_s27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GaGS95IHAAD6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27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">
                  <v:group id="مجموعة 48" o:spid="_x0000_s27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">
                    <v:group id="مجموعة 49" o:spid="_x0000_s27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">
                      <v:shape id="شكل حر 50" o:spid="_x0000_s27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" fillcolor="#a5a5a5 [2092]" stroked="f" strokeweight="1pt">
                        <v:stroke joinstyle="miter"/>
                      </v:roundrect>
                    </v:group>
                    <v:oval id="شكل بيضاوي 52" o:spid="_x0000_s27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" filled="f" strokecolor="#168489" strokeweight="1pt">
                      <v:stroke joinstyle="miter"/>
                    </v:oval>
                  </v:group>
                  <v:shape id="مربع نص 41" o:spid="_x0000_s273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" filled="f" stroked="f">
                    <v:textbox style="mso-fit-shape-to-text:t">
                      <w:txbxContent>
                        <w:p w14:paraId="56184270" w14:textId="38CEF80A"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تقسيم الأهداف الكبيرة إلى مهام صغيرة:</w:t>
                          </w:r>
                        </w:p>
                      </w:txbxContent>
                    </v:textbox>
                  </v:shape>
                </v:group>
                <v:shape id="صورة 54" o:spid="_x0000_s27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">
                  <v:imagedata r:id="rId99" o:title=""/>
                </v:shape>
                <w10:anchorlock/>
              </v:group>
            </w:pict>
          </mc:Fallback>
        </mc:AlternateContent>
      </w:r>
    </w:p>
    <w:p w14:paraId="11BA8568" w14:textId="50B68F79" w:rsidR="008F21E5" w:rsidRPr="008F21E5" w:rsidRDefault="008F21E5" w:rsidP="000A7961">
      <w:pPr>
        <w:spacing w:line="259" w:lineRule="auto"/>
        <w:rPr>
          <w:rFonts w:ascii="Sakkal Majalla" w:hAnsi="Sakkal Majalla"/>
          <w:sz w:val="34"/>
          <w:rtl/>
        </w:rPr>
      </w:pPr>
      <w:r w:rsidRPr="008F21E5">
        <w:rPr>
          <w:rFonts w:ascii="Sakkal Majalla" w:hAnsi="Sakkal Majalla"/>
          <w:sz w:val="34"/>
          <w:rtl/>
        </w:rPr>
        <w:t xml:space="preserve">   قس</w:t>
      </w:r>
      <w:r w:rsidRPr="008F21E5">
        <w:rPr>
          <w:rFonts w:ascii="Sakkal Majalla" w:hAnsi="Sakkal Majalla" w:hint="cs"/>
          <w:sz w:val="34"/>
          <w:rtl/>
        </w:rPr>
        <w:t>ّ</w:t>
      </w:r>
      <w:r w:rsidRPr="008F21E5">
        <w:rPr>
          <w:rFonts w:ascii="Sakkal Majalla" w:hAnsi="Sakkal Majalla"/>
          <w:sz w:val="34"/>
          <w:rtl/>
        </w:rPr>
        <w:t>م هدفك الكبير إلى أهداف فرعية أصغر وأكثر قابلية للتحقيق.</w:t>
      </w:r>
    </w:p>
    <w:p w14:paraId="3B9CAD70" w14:textId="77777777" w:rsid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مثال عملي: إذا كان هدفك تقديم 10 دورات تدريبية في السنة، قسمها إلى هدف فصلي (2-3 دورات كل 3 أشهر).</w:t>
      </w:r>
    </w:p>
    <w:p w14:paraId="66F99562" w14:textId="18D1F1CB" w:rsidR="000A7961" w:rsidRPr="008F21E5" w:rsidRDefault="000A7961" w:rsidP="008F21E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935BAAF" wp14:editId="5A959B7B">
                <wp:extent cx="5731510" cy="891540"/>
                <wp:effectExtent l="0" t="0" r="2540" b="22860"/>
                <wp:docPr id="15784385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76738242" name="مجموعة 47"/>
                        <wpg:cNvGrpSpPr/>
                        <wpg:grpSpPr>
                          <a:xfrm>
                            <a:off x="0" y="0"/>
                            <a:ext cx="5731510" cy="895351"/>
                            <a:chOff x="0" y="0"/>
                            <a:chExt cx="5878196" cy="918845"/>
                          </a:xfrm>
                        </wpg:grpSpPr>
                        <wpg:grpSp>
                          <wpg:cNvPr id="750263115" name="مجموعة 48"/>
                          <wpg:cNvGrpSpPr/>
                          <wpg:grpSpPr>
                            <a:xfrm>
                              <a:off x="0" y="0"/>
                              <a:ext cx="5878196" cy="918845"/>
                              <a:chOff x="0" y="0"/>
                              <a:chExt cx="6240348" cy="919070"/>
                            </a:xfrm>
                          </wpg:grpSpPr>
                          <wpg:grpSp>
                            <wpg:cNvPr id="1539052697" name="مجموعة 49"/>
                            <wpg:cNvGrpSpPr/>
                            <wpg:grpSpPr>
                              <a:xfrm>
                                <a:off x="0" y="169208"/>
                                <a:ext cx="5433072" cy="580613"/>
                                <a:chOff x="0" y="169208"/>
                                <a:chExt cx="5433072" cy="580613"/>
                              </a:xfrm>
                            </wpg:grpSpPr>
                            <wps:wsp>
                              <wps:cNvPr id="19373989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89280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85402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404467" name="مربع نص 41"/>
                          <wps:cNvSpPr txBox="1"/>
                          <wps:spPr>
                            <a:xfrm>
                              <a:off x="204466" y="257055"/>
                              <a:ext cx="4615440" cy="389397"/>
                            </a:xfrm>
                            <a:prstGeom prst="rect">
                              <a:avLst/>
                            </a:prstGeom>
                            <a:noFill/>
                          </wps:spPr>
                          <wps:txbx>
                            <w:txbxContent>
                              <w:p w14:paraId="0FE4B755" w14:textId="4A6D74D4"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تطبيق تقنية "الالتزام العام":</w:t>
                                </w:r>
                              </w:p>
                            </w:txbxContent>
                          </wps:txbx>
                          <wps:bodyPr wrap="square" rtlCol="1">
                            <a:spAutoFit/>
                          </wps:bodyPr>
                        </wps:wsp>
                      </wpg:grpSp>
                      <pic:pic xmlns:pic="http://schemas.openxmlformats.org/drawingml/2006/picture">
                        <pic:nvPicPr>
                          <pic:cNvPr id="2019494736"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35BAAF" id="_x0000_s27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T+EB+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7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">
                  <v:group id="مجموعة 48" o:spid="_x0000_s27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">
                    <v:group id="مجموعة 49" o:spid="_x0000_s27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">
                      <v:shape id="شكل حر 50" o:spid="_x0000_s27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" fillcolor="#a5a5a5 [2092]" stroked="f" strokeweight="1pt">
                        <v:stroke joinstyle="miter"/>
                      </v:roundrect>
                    </v:group>
                    <v:oval id="شكل بيضاوي 52" o:spid="_x0000_s27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" filled="f" strokecolor="#168489" strokeweight="1pt">
                      <v:stroke joinstyle="miter"/>
                    </v:oval>
                  </v:group>
                  <v:shape id="مربع نص 41" o:spid="_x0000_s274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" filled="f" stroked="f">
                    <v:textbox style="mso-fit-shape-to-text:t">
                      <w:txbxContent>
                        <w:p w14:paraId="0FE4B755" w14:textId="4A6D74D4"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تطبيق تقنية "الالتزام العام":</w:t>
                          </w:r>
                        </w:p>
                      </w:txbxContent>
                    </v:textbox>
                  </v:shape>
                </v:group>
                <v:shape id="صورة 54" o:spid="_x0000_s27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">
                  <v:imagedata r:id="rId99" o:title=""/>
                </v:shape>
                <w10:anchorlock/>
              </v:group>
            </w:pict>
          </mc:Fallback>
        </mc:AlternateContent>
      </w:r>
    </w:p>
    <w:p w14:paraId="695448B4" w14:textId="77777777" w:rsid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أظهرت الدراسات أن مشاركة أهدافك مع الآخرين تزيد من احتمالية تحقيقها بنسبة 65%.</w:t>
      </w:r>
    </w:p>
    <w:p w14:paraId="548390C0" w14:textId="6A136B30" w:rsidR="000A7961" w:rsidRPr="008F21E5" w:rsidRDefault="000A7961" w:rsidP="008F21E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6041238" wp14:editId="5C1A8489">
                <wp:extent cx="5731510" cy="891540"/>
                <wp:effectExtent l="0" t="0" r="2540" b="22860"/>
                <wp:docPr id="22881157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1374040" name="مجموعة 47"/>
                        <wpg:cNvGrpSpPr/>
                        <wpg:grpSpPr>
                          <a:xfrm>
                            <a:off x="0" y="0"/>
                            <a:ext cx="5731510" cy="895351"/>
                            <a:chOff x="0" y="0"/>
                            <a:chExt cx="5878196" cy="918845"/>
                          </a:xfrm>
                        </wpg:grpSpPr>
                        <wpg:grpSp>
                          <wpg:cNvPr id="1929457406" name="مجموعة 48"/>
                          <wpg:cNvGrpSpPr/>
                          <wpg:grpSpPr>
                            <a:xfrm>
                              <a:off x="0" y="0"/>
                              <a:ext cx="5878196" cy="918845"/>
                              <a:chOff x="0" y="0"/>
                              <a:chExt cx="6240348" cy="919070"/>
                            </a:xfrm>
                          </wpg:grpSpPr>
                          <wpg:grpSp>
                            <wpg:cNvPr id="941720961" name="مجموعة 49"/>
                            <wpg:cNvGrpSpPr/>
                            <wpg:grpSpPr>
                              <a:xfrm>
                                <a:off x="0" y="169208"/>
                                <a:ext cx="5433072" cy="580613"/>
                                <a:chOff x="0" y="169208"/>
                                <a:chExt cx="5433072" cy="580613"/>
                              </a:xfrm>
                            </wpg:grpSpPr>
                            <wps:wsp>
                              <wps:cNvPr id="10538181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5907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25331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0986412" name="مربع نص 41"/>
                          <wps:cNvSpPr txBox="1"/>
                          <wps:spPr>
                            <a:xfrm>
                              <a:off x="204466" y="257055"/>
                              <a:ext cx="4615440" cy="389397"/>
                            </a:xfrm>
                            <a:prstGeom prst="rect">
                              <a:avLst/>
                            </a:prstGeom>
                            <a:noFill/>
                          </wps:spPr>
                          <wps:txbx>
                            <w:txbxContent>
                              <w:p w14:paraId="56550192" w14:textId="7B05F682"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استخدام تقنية "التحفيز المرتبط بالمكافأة":</w:t>
                                </w:r>
                              </w:p>
                            </w:txbxContent>
                          </wps:txbx>
                          <wps:bodyPr wrap="square" rtlCol="1">
                            <a:spAutoFit/>
                          </wps:bodyPr>
                        </wps:wsp>
                      </wpg:grpSp>
                      <pic:pic xmlns:pic="http://schemas.openxmlformats.org/drawingml/2006/picture">
                        <pic:nvPicPr>
                          <pic:cNvPr id="1450523903"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6041238" id="_x0000_s27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LhQMmgcAAPo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mLhQM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7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">
                  <v:group id="مجموعة 48" o:spid="_x0000_s27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">
                    <v:group id="مجموعة 49" o:spid="_x0000_s27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">
                      <v:shape id="شكل حر 50" o:spid="_x0000_s27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" fillcolor="#a5a5a5 [2092]" stroked="f" strokeweight="1pt">
                        <v:stroke joinstyle="miter"/>
                      </v:roundrect>
                    </v:group>
                    <v:oval id="شكل بيضاوي 52" o:spid="_x0000_s27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" filled="f" strokecolor="#168489" strokeweight="1pt">
                      <v:stroke joinstyle="miter"/>
                    </v:oval>
                  </v:group>
                  <v:shape id="مربع نص 41" o:spid="_x0000_s275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" filled="f" stroked="f">
                    <v:textbox style="mso-fit-shape-to-text:t">
                      <w:txbxContent>
                        <w:p w14:paraId="56550192" w14:textId="7B05F682"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استخدام تقنية "التحفيز المرتبط بالمكافأة":</w:t>
                          </w:r>
                        </w:p>
                      </w:txbxContent>
                    </v:textbox>
                  </v:shape>
                </v:group>
                <v:shape id="صورة 54" o:spid="_x0000_s27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">
                  <v:imagedata r:id="rId99" o:title=""/>
                </v:shape>
                <w10:anchorlock/>
              </v:group>
            </w:pict>
          </mc:Fallback>
        </mc:AlternateContent>
      </w:r>
    </w:p>
    <w:p w14:paraId="07562B0C" w14:textId="77777777" w:rsid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حدد مكافآت صغيرة لنفسك عند إكمال كل مرحلة من خطتك.</w:t>
      </w:r>
    </w:p>
    <w:p w14:paraId="4A5A9A11" w14:textId="75531F09" w:rsidR="000A7961" w:rsidRPr="008F21E5" w:rsidRDefault="000A7961" w:rsidP="008F21E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0DA9A4D" wp14:editId="3053D3D0">
                <wp:extent cx="5731510" cy="891540"/>
                <wp:effectExtent l="0" t="0" r="2540" b="22860"/>
                <wp:docPr id="15763177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37702927" name="مجموعة 47"/>
                        <wpg:cNvGrpSpPr/>
                        <wpg:grpSpPr>
                          <a:xfrm>
                            <a:off x="0" y="0"/>
                            <a:ext cx="5731510" cy="895351"/>
                            <a:chOff x="0" y="0"/>
                            <a:chExt cx="5878196" cy="918845"/>
                          </a:xfrm>
                        </wpg:grpSpPr>
                        <wpg:grpSp>
                          <wpg:cNvPr id="475262532" name="مجموعة 48"/>
                          <wpg:cNvGrpSpPr/>
                          <wpg:grpSpPr>
                            <a:xfrm>
                              <a:off x="0" y="0"/>
                              <a:ext cx="5878196" cy="918845"/>
                              <a:chOff x="0" y="0"/>
                              <a:chExt cx="6240348" cy="919070"/>
                            </a:xfrm>
                          </wpg:grpSpPr>
                          <wpg:grpSp>
                            <wpg:cNvPr id="1617952735" name="مجموعة 49"/>
                            <wpg:cNvGrpSpPr/>
                            <wpg:grpSpPr>
                              <a:xfrm>
                                <a:off x="0" y="169208"/>
                                <a:ext cx="5433072" cy="580613"/>
                                <a:chOff x="0" y="169208"/>
                                <a:chExt cx="5433072" cy="580613"/>
                              </a:xfrm>
                            </wpg:grpSpPr>
                            <wps:wsp>
                              <wps:cNvPr id="17802958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831421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6634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8088305" name="مربع نص 41"/>
                          <wps:cNvSpPr txBox="1"/>
                          <wps:spPr>
                            <a:xfrm>
                              <a:off x="204466" y="257055"/>
                              <a:ext cx="4615440" cy="389397"/>
                            </a:xfrm>
                            <a:prstGeom prst="rect">
                              <a:avLst/>
                            </a:prstGeom>
                            <a:noFill/>
                          </wps:spPr>
                          <wps:txbx>
                            <w:txbxContent>
                              <w:p w14:paraId="10D56E0C" w14:textId="616974D8"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المراجعة الدورية والتعديل المستمر:</w:t>
                                </w:r>
                              </w:p>
                            </w:txbxContent>
                          </wps:txbx>
                          <wps:bodyPr wrap="square" rtlCol="1">
                            <a:spAutoFit/>
                          </wps:bodyPr>
                        </wps:wsp>
                      </wpg:grpSp>
                      <pic:pic xmlns:pic="http://schemas.openxmlformats.org/drawingml/2006/picture">
                        <pic:nvPicPr>
                          <pic:cNvPr id="1093928858"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DA9A4D" id="_x0000_s27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6Z0DK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7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">
                  <v:group id="مجموعة 48" o:spid="_x0000_s27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">
                    <v:group id="مجموعة 49" o:spid="_x0000_s27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">
                      <v:shape id="شكل حر 50" o:spid="_x0000_s27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" fillcolor="#a5a5a5 [2092]" stroked="f" strokeweight="1pt">
                        <v:stroke joinstyle="miter"/>
                      </v:roundrect>
                    </v:group>
                    <v:oval id="شكل بيضاوي 52" o:spid="_x0000_s27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" filled="f" strokecolor="#168489" strokeweight="1pt">
                      <v:stroke joinstyle="miter"/>
                    </v:oval>
                  </v:group>
                  <v:shape id="مربع نص 41" o:spid="_x0000_s276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" filled="f" stroked="f">
                    <v:textbox style="mso-fit-shape-to-text:t">
                      <w:txbxContent>
                        <w:p w14:paraId="10D56E0C" w14:textId="616974D8" w:rsidR="000A7961" w:rsidRDefault="000A7961" w:rsidP="000A7961">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المراجعة الدورية والتعديل المستمر:</w:t>
                          </w:r>
                        </w:p>
                      </w:txbxContent>
                    </v:textbox>
                  </v:shape>
                </v:group>
                <v:shape id="صورة 54" o:spid="_x0000_s27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">
                  <v:imagedata r:id="rId99" o:title=""/>
                </v:shape>
                <w10:anchorlock/>
              </v:group>
            </w:pict>
          </mc:Fallback>
        </mc:AlternateContent>
      </w:r>
    </w:p>
    <w:p w14:paraId="0C7DE03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راجع أهدافك وتقدمك بانتظام (أسبوعياً، شهرياً) وعدل الخطة إذا لزم الأمر.</w:t>
      </w:r>
    </w:p>
    <w:p w14:paraId="54101F22" w14:textId="77777777" w:rsidR="008F21E5" w:rsidRPr="008F21E5" w:rsidRDefault="008F21E5" w:rsidP="008F21E5">
      <w:pPr>
        <w:spacing w:line="259" w:lineRule="auto"/>
        <w:rPr>
          <w:rFonts w:ascii="Sakkal Majalla" w:hAnsi="Sakkal Majalla"/>
          <w:sz w:val="34"/>
          <w:rtl/>
        </w:rPr>
      </w:pPr>
      <w:r w:rsidRPr="000A7961">
        <w:rPr>
          <w:rFonts w:ascii="Sakkal Majalla" w:hAnsi="Sakkal Majalla"/>
          <w:sz w:val="34"/>
          <w:highlight w:val="lightGray"/>
          <w:rtl/>
        </w:rPr>
        <w:t>قال النبي محمد صلى الله عليه وسلم: "أحب الأعمال إلى الله أدومها وإن قل" (متفق عليه).</w:t>
      </w:r>
      <w:r w:rsidRPr="008F21E5">
        <w:rPr>
          <w:rFonts w:ascii="Sakkal Majalla" w:hAnsi="Sakkal Majalla"/>
          <w:sz w:val="34"/>
          <w:rtl/>
        </w:rPr>
        <w:t xml:space="preserve"> هذا الحديث يؤكد على أهمية الاستمرارية والثبات في تحقيق الأهداف.</w:t>
      </w:r>
    </w:p>
    <w:p w14:paraId="0987442E" w14:textId="01AAE944" w:rsidR="008F21E5" w:rsidRPr="008F21E5" w:rsidRDefault="008F21E5" w:rsidP="000A796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4C3783F" wp14:editId="18E0C980">
                <wp:extent cx="5578240" cy="870789"/>
                <wp:effectExtent l="0" t="0" r="22860" b="24765"/>
                <wp:docPr id="1665134869"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346208863"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43266753" name="مجموعة 39"/>
                        <wpg:cNvGrpSpPr/>
                        <wpg:grpSpPr>
                          <a:xfrm>
                            <a:off x="1" y="0"/>
                            <a:ext cx="5731509" cy="895349"/>
                            <a:chOff x="0" y="0"/>
                            <a:chExt cx="5878196" cy="918845"/>
                          </a:xfrm>
                        </wpg:grpSpPr>
                        <wpg:grpSp>
                          <wpg:cNvPr id="117485492" name="مجموعة 40"/>
                          <wpg:cNvGrpSpPr/>
                          <wpg:grpSpPr>
                            <a:xfrm>
                              <a:off x="0" y="0"/>
                              <a:ext cx="5878196" cy="918845"/>
                              <a:chOff x="0" y="0"/>
                              <a:chExt cx="6240348" cy="919070"/>
                            </a:xfrm>
                          </wpg:grpSpPr>
                          <wpg:grpSp>
                            <wpg:cNvPr id="1868957989" name="مجموعة 41"/>
                            <wpg:cNvGrpSpPr/>
                            <wpg:grpSpPr>
                              <a:xfrm>
                                <a:off x="0" y="169208"/>
                                <a:ext cx="5433072" cy="580613"/>
                                <a:chOff x="0" y="169208"/>
                                <a:chExt cx="5433072" cy="580613"/>
                              </a:xfrm>
                            </wpg:grpSpPr>
                            <wps:wsp>
                              <wps:cNvPr id="84796678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5782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570229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3749311" name="مربع نص 41"/>
                          <wps:cNvSpPr txBox="1"/>
                          <wps:spPr>
                            <a:xfrm>
                              <a:off x="159679" y="256611"/>
                              <a:ext cx="4851305" cy="398676"/>
                            </a:xfrm>
                            <a:prstGeom prst="rect">
                              <a:avLst/>
                            </a:prstGeom>
                            <a:noFill/>
                          </wps:spPr>
                          <wps:txbx>
                            <w:txbxContent>
                              <w:p w14:paraId="68EEB2FF" w14:textId="36887894" w:rsidR="008F21E5" w:rsidRDefault="000A7961" w:rsidP="008F21E5">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استثمار التحديات في المسار المهني</w:t>
                                </w:r>
                              </w:p>
                            </w:txbxContent>
                          </wps:txbx>
                          <wps:bodyPr wrap="square" rtlCol="1">
                            <a:spAutoFit/>
                          </wps:bodyPr>
                        </wps:wsp>
                      </wpg:grpSp>
                    </wpg:wgp>
                  </a:graphicData>
                </a:graphic>
              </wp:inline>
            </w:drawing>
          </mc:Choice>
          <mc:Fallback>
            <w:pict>
              <v:group w14:anchorId="14C3783F" id="_x0000_s2764"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">
                <v:shape id="صورة 38" o:spid="_x0000_s276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">
                  <v:imagedata r:id="rId60" o:title=""/>
                </v:shape>
                <v:group id="مجموعة 39" o:spid="_x0000_s27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">
                  <v:group id="_x0000_s27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">
                    <v:group id="مجموعة 41" o:spid="_x0000_s27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">
                      <v:shape id="شكل حر 42" o:spid="_x0000_s27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" fillcolor="#168489" stroked="f" strokeweight="1pt">
                        <v:stroke joinstyle="miter"/>
                      </v:roundrect>
                    </v:group>
                    <v:oval id="شكل بيضاوي 44" o:spid="_x0000_s27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" filled="f" strokecolor="#a5a5a5 [2092]" strokeweight="1pt">
                      <v:stroke joinstyle="miter"/>
                    </v:oval>
                  </v:group>
                  <v:shape id="مربع نص 41" o:spid="_x0000_s2772"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" filled="f" stroked="f">
                    <v:textbox style="mso-fit-shape-to-text:t">
                      <w:txbxContent>
                        <w:p w14:paraId="68EEB2FF" w14:textId="36887894" w:rsidR="008F21E5" w:rsidRDefault="000A7961" w:rsidP="008F21E5">
                          <w:pPr>
                            <w:rPr>
                              <w:rFonts w:eastAsia="Calibri" w:hAnsi="Adobe Arabic" w:cs="Adobe Arabic"/>
                              <w:b/>
                              <w:bCs/>
                              <w:color w:val="FFFFFF"/>
                              <w:kern w:val="24"/>
                              <w:sz w:val="36"/>
                              <w:szCs w:val="36"/>
                              <w:lang w:bidi="ar-EG"/>
                            </w:rPr>
                          </w:pPr>
                          <w:r w:rsidRPr="000A7961">
                            <w:rPr>
                              <w:rFonts w:eastAsia="Calibri" w:hAnsi="Adobe Arabic" w:cs="Adobe Arabic"/>
                              <w:b/>
                              <w:bCs/>
                              <w:color w:val="FFFFFF"/>
                              <w:kern w:val="24"/>
                              <w:sz w:val="36"/>
                              <w:szCs w:val="36"/>
                              <w:rtl/>
                              <w:lang w:bidi="ar-EG"/>
                            </w:rPr>
                            <w:t>استثمار التحديات في المسار المهني</w:t>
                          </w:r>
                        </w:p>
                      </w:txbxContent>
                    </v:textbox>
                  </v:shape>
                </v:group>
                <w10:anchorlock/>
              </v:group>
            </w:pict>
          </mc:Fallback>
        </mc:AlternateContent>
      </w:r>
    </w:p>
    <w:p w14:paraId="6ED4377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يشير تقرير صادر عن منظمة جالوب في عام 2024 إلى أن الأشخاص الذين يستثمرون في تحويل نقاط ضعفهم إلى قوة يحققون نجاحاً أكبر بنسبة 38% مقارنة بمن يركزون فقط على تطوير نقاط قوتهم.</w:t>
      </w:r>
    </w:p>
    <w:p w14:paraId="5E61361C" w14:textId="77777777" w:rsidR="008F21E5" w:rsidRDefault="008F21E5" w:rsidP="008F21E5">
      <w:pPr>
        <w:spacing w:line="259" w:lineRule="auto"/>
        <w:rPr>
          <w:rFonts w:ascii="Sakkal Majalla" w:hAnsi="Sakkal Majalla"/>
          <w:b/>
          <w:bCs/>
          <w:color w:val="008080"/>
          <w:sz w:val="34"/>
        </w:rPr>
      </w:pPr>
      <w:r w:rsidRPr="000A7961">
        <w:rPr>
          <w:rFonts w:ascii="Sakkal Majalla" w:hAnsi="Sakkal Majalla"/>
          <w:b/>
          <w:bCs/>
          <w:color w:val="008080"/>
          <w:sz w:val="34"/>
          <w:rtl/>
        </w:rPr>
        <w:t>منهجية تحويل نقاط الضعف إلى قوة:</w:t>
      </w:r>
    </w:p>
    <w:p w14:paraId="159C49DE" w14:textId="0EAB503C" w:rsidR="00D56BE7" w:rsidRPr="000A7961" w:rsidRDefault="009C30AE" w:rsidP="009C30AE">
      <w:pPr>
        <w:spacing w:line="259" w:lineRule="auto"/>
        <w:jc w:val="center"/>
        <w:rPr>
          <w:rFonts w:ascii="Sakkal Majalla" w:hAnsi="Sakkal Majalla"/>
          <w:b/>
          <w:bCs/>
          <w:color w:val="008080"/>
          <w:sz w:val="34"/>
          <w:rtl/>
        </w:rPr>
      </w:pPr>
      <w:r w:rsidRPr="009C30AE">
        <w:rPr>
          <w:rFonts w:ascii="Sakkal Majalla" w:hAnsi="Sakkal Majalla"/>
          <w:b/>
          <w:bCs/>
          <w:noProof/>
          <w:color w:val="008080"/>
          <w:sz w:val="34"/>
        </w:rPr>
        <mc:AlternateContent>
          <mc:Choice Requires="wpg">
            <w:drawing>
              <wp:inline distT="0" distB="0" distL="0" distR="0" wp14:anchorId="368722B4" wp14:editId="6E305E58">
                <wp:extent cx="5624867" cy="3114884"/>
                <wp:effectExtent l="0" t="19050" r="0" b="0"/>
                <wp:docPr id="158" name="Group 157">
                  <a:extLst xmlns:a="http://schemas.openxmlformats.org/drawingml/2006/main">
                    <a:ext uri="{FF2B5EF4-FFF2-40B4-BE49-F238E27FC236}">
                      <a16:creationId xmlns:a16="http://schemas.microsoft.com/office/drawing/2014/main" id="{47323217-D041-A4F9-3067-A9D75EDC13EB}"/>
                    </a:ext>
                  </a:extLst>
                </wp:docPr>
                <wp:cNvGraphicFramePr/>
                <a:graphic xmlns:a="http://schemas.openxmlformats.org/drawingml/2006/main">
                  <a:graphicData uri="http://schemas.microsoft.com/office/word/2010/wordprocessingGroup">
                    <wpg:wgp>
                      <wpg:cNvGrpSpPr/>
                      <wpg:grpSpPr>
                        <a:xfrm>
                          <a:off x="0" y="0"/>
                          <a:ext cx="5624867" cy="3114884"/>
                          <a:chOff x="0" y="0"/>
                          <a:chExt cx="5624867" cy="3114884"/>
                        </a:xfrm>
                      </wpg:grpSpPr>
                      <wpg:grpSp>
                        <wpg:cNvPr id="1481220873" name="Group 158">
                          <a:extLst>
                            <a:ext uri="{FF2B5EF4-FFF2-40B4-BE49-F238E27FC236}">
                              <a16:creationId xmlns:a16="http://schemas.microsoft.com/office/drawing/2014/main" id="{2E5A53A7-8308-348D-BF2B-D999BDBDFCD6}"/>
                            </a:ext>
                          </a:extLst>
                        </wpg:cNvPr>
                        <wpg:cNvGrpSpPr/>
                        <wpg:grpSpPr>
                          <a:xfrm>
                            <a:off x="831449" y="1418669"/>
                            <a:ext cx="1798531" cy="1592169"/>
                            <a:chOff x="831449" y="1418669"/>
                            <a:chExt cx="2927037" cy="2592030"/>
                          </a:xfrm>
                        </wpg:grpSpPr>
                        <wps:wsp>
                          <wps:cNvPr id="1177477516" name="مربع نص 24">
                            <a:extLst>
                              <a:ext uri="{FF2B5EF4-FFF2-40B4-BE49-F238E27FC236}">
                                <a16:creationId xmlns:a16="http://schemas.microsoft.com/office/drawing/2014/main" id="{42581EBD-9D20-102B-6437-BF56E2DE6C4B}"/>
                              </a:ext>
                            </a:extLst>
                          </wps:cNvPr>
                          <wps:cNvSpPr txBox="1"/>
                          <wps:spPr>
                            <a:xfrm>
                              <a:off x="1737578" y="2240244"/>
                              <a:ext cx="1825886" cy="1358257"/>
                            </a:xfrm>
                            <a:prstGeom prst="rect">
                              <a:avLst/>
                            </a:prstGeom>
                            <a:noFill/>
                          </wps:spPr>
                          <wps:txbx>
                            <w:txbxContent>
                              <w:p w14:paraId="3787249A"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تطبيق نموذج "الإطار البديل"</w:t>
                                </w:r>
                              </w:p>
                            </w:txbxContent>
                          </wps:txbx>
                          <wps:bodyPr wrap="square" rtlCol="1">
                            <a:noAutofit/>
                          </wps:bodyPr>
                        </wps:wsp>
                        <wps:wsp>
                          <wps:cNvPr id="2058667566" name="Freeform: Shape 174">
                            <a:extLst>
                              <a:ext uri="{FF2B5EF4-FFF2-40B4-BE49-F238E27FC236}">
                                <a16:creationId xmlns:a16="http://schemas.microsoft.com/office/drawing/2014/main" id="{5DA30E77-8C1E-2DD7-0A5E-B8D109BE62F3}"/>
                              </a:ext>
                            </a:extLst>
                          </wps:cNvPr>
                          <wps:cNvSpPr/>
                          <wps:spPr>
                            <a:xfrm>
                              <a:off x="831449" y="1418669"/>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002060"/>
                            </a:solidFill>
                            <a:ln w="12700">
                              <a:solidFill>
                                <a:srgbClr val="002060"/>
                              </a:solidFill>
                              <a:miter lim="400000"/>
                            </a:ln>
                          </wps:spPr>
                          <wps:bodyPr wrap="square" lIns="38100" tIns="38100" rIns="38100" bIns="38100" anchor="ctr">
                            <a:noAutofit/>
                          </wps:bodyPr>
                        </wps:wsp>
                      </wpg:grpSp>
                      <wpg:grpSp>
                        <wpg:cNvPr id="1015099782" name="Group 159">
                          <a:extLst>
                            <a:ext uri="{FF2B5EF4-FFF2-40B4-BE49-F238E27FC236}">
                              <a16:creationId xmlns:a16="http://schemas.microsoft.com/office/drawing/2014/main" id="{5F083BFE-7960-BE9C-D1E4-9B58B4862387}"/>
                            </a:ext>
                          </a:extLst>
                        </wpg:cNvPr>
                        <wpg:cNvGrpSpPr/>
                        <wpg:grpSpPr>
                          <a:xfrm>
                            <a:off x="2966201" y="1446424"/>
                            <a:ext cx="1779290" cy="1668460"/>
                            <a:chOff x="2966201" y="1446424"/>
                            <a:chExt cx="2895724" cy="2716230"/>
                          </a:xfrm>
                        </wpg:grpSpPr>
                        <wps:wsp>
                          <wps:cNvPr id="1261477081" name="مربع نص 24">
                            <a:extLst>
                              <a:ext uri="{FF2B5EF4-FFF2-40B4-BE49-F238E27FC236}">
                                <a16:creationId xmlns:a16="http://schemas.microsoft.com/office/drawing/2014/main" id="{7E50DEC2-97F0-8794-0D97-20C7D2DEB034}"/>
                              </a:ext>
                            </a:extLst>
                          </wps:cNvPr>
                          <wps:cNvSpPr txBox="1"/>
                          <wps:spPr>
                            <a:xfrm>
                              <a:off x="3624294" y="2146095"/>
                              <a:ext cx="2237631" cy="2016559"/>
                            </a:xfrm>
                            <a:prstGeom prst="rect">
                              <a:avLst/>
                            </a:prstGeom>
                            <a:noFill/>
                          </wps:spPr>
                          <wps:txbx>
                            <w:txbxContent>
                              <w:p w14:paraId="060719DA"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استراتيجية "التعويض الإبداعي"</w:t>
                                </w:r>
                              </w:p>
                            </w:txbxContent>
                          </wps:txbx>
                          <wps:bodyPr wrap="square" rtlCol="1">
                            <a:noAutofit/>
                          </wps:bodyPr>
                        </wps:wsp>
                        <wps:wsp>
                          <wps:cNvPr id="1625696475" name="Shape">
                            <a:extLst>
                              <a:ext uri="{FF2B5EF4-FFF2-40B4-BE49-F238E27FC236}">
                                <a16:creationId xmlns:a16="http://schemas.microsoft.com/office/drawing/2014/main" id="{086F2996-37A7-B886-1340-DEB68587E8D8}"/>
                              </a:ext>
                            </a:extLst>
                          </wps:cNvPr>
                          <wps:cNvSpPr/>
                          <wps:spPr>
                            <a:xfrm>
                              <a:off x="2966201" y="1446424"/>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00CC99"/>
                            </a:solidFill>
                            <a:ln w="12700">
                              <a:solidFill>
                                <a:srgbClr val="00CC99"/>
                              </a:solidFill>
                              <a:miter lim="400000"/>
                            </a:ln>
                          </wps:spPr>
                          <wps:bodyPr lIns="38100" tIns="38100" rIns="38100" bIns="38100" anchor="ctr"/>
                        </wps:wsp>
                      </wpg:grpSp>
                      <wpg:grpSp>
                        <wpg:cNvPr id="1251729211" name="Group 160">
                          <a:extLst>
                            <a:ext uri="{FF2B5EF4-FFF2-40B4-BE49-F238E27FC236}">
                              <a16:creationId xmlns:a16="http://schemas.microsoft.com/office/drawing/2014/main" id="{DE78F9E5-A00D-E597-1812-2BFC45E9128E}"/>
                            </a:ext>
                          </a:extLst>
                        </wpg:cNvPr>
                        <wpg:cNvGrpSpPr/>
                        <wpg:grpSpPr>
                          <a:xfrm>
                            <a:off x="0" y="0"/>
                            <a:ext cx="5624867" cy="1683221"/>
                            <a:chOff x="0" y="0"/>
                            <a:chExt cx="5624867" cy="1683221"/>
                          </a:xfrm>
                        </wpg:grpSpPr>
                        <wpg:grpSp>
                          <wpg:cNvPr id="1795246805" name="Group 161">
                            <a:extLst>
                              <a:ext uri="{FF2B5EF4-FFF2-40B4-BE49-F238E27FC236}">
                                <a16:creationId xmlns:a16="http://schemas.microsoft.com/office/drawing/2014/main" id="{6660B6EF-1625-989D-164A-7F5CBC5C90F5}"/>
                              </a:ext>
                            </a:extLst>
                          </wpg:cNvPr>
                          <wpg:cNvGrpSpPr/>
                          <wpg:grpSpPr>
                            <a:xfrm>
                              <a:off x="0" y="0"/>
                              <a:ext cx="3682882" cy="1598930"/>
                              <a:chOff x="0" y="0"/>
                              <a:chExt cx="3682882" cy="1598930"/>
                            </a:xfrm>
                          </wpg:grpSpPr>
                          <wpg:grpSp>
                            <wpg:cNvPr id="1881122077" name="Group 165">
                              <a:extLst>
                                <a:ext uri="{FF2B5EF4-FFF2-40B4-BE49-F238E27FC236}">
                                  <a16:creationId xmlns:a16="http://schemas.microsoft.com/office/drawing/2014/main" id="{1AF9276B-3A71-061C-58BB-A7610712F6C6}"/>
                                </a:ext>
                              </a:extLst>
                            </wpg:cNvPr>
                            <wpg:cNvGrpSpPr/>
                            <wpg:grpSpPr>
                              <a:xfrm>
                                <a:off x="1891724" y="14611"/>
                                <a:ext cx="1791158" cy="1584319"/>
                                <a:chOff x="1891724" y="14611"/>
                                <a:chExt cx="2915038" cy="2580195"/>
                              </a:xfrm>
                            </wpg:grpSpPr>
                            <wps:wsp>
                              <wps:cNvPr id="70574018" name="مربع نص 24">
                                <a:extLst>
                                  <a:ext uri="{FF2B5EF4-FFF2-40B4-BE49-F238E27FC236}">
                                    <a16:creationId xmlns:a16="http://schemas.microsoft.com/office/drawing/2014/main" id="{E8552FE0-586B-1B86-DD07-FD234A8D6C26}"/>
                                  </a:ext>
                                </a:extLst>
                              </wps:cNvPr>
                              <wps:cNvSpPr txBox="1"/>
                              <wps:spPr>
                                <a:xfrm>
                                  <a:off x="2719867" y="549863"/>
                                  <a:ext cx="2086895" cy="1990163"/>
                                </a:xfrm>
                                <a:prstGeom prst="rect">
                                  <a:avLst/>
                                </a:prstGeom>
                                <a:noFill/>
                              </wps:spPr>
                              <wps:txbx>
                                <w:txbxContent>
                                  <w:p w14:paraId="571BD977"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تطبيق استراتيجية "المواجهة الاستباقية"</w:t>
                                    </w:r>
                                  </w:p>
                                </w:txbxContent>
                              </wps:txbx>
                              <wps:bodyPr wrap="square" rtlCol="1">
                                <a:noAutofit/>
                              </wps:bodyPr>
                            </wps:wsp>
                            <wps:wsp>
                              <wps:cNvPr id="839933253" name="Shape">
                                <a:extLst>
                                  <a:ext uri="{FF2B5EF4-FFF2-40B4-BE49-F238E27FC236}">
                                    <a16:creationId xmlns:a16="http://schemas.microsoft.com/office/drawing/2014/main" id="{A8C4C1AC-3CE5-3D2D-CDE1-914CEAF0CA41}"/>
                                  </a:ext>
                                </a:extLst>
                              </wps:cNvPr>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00B050"/>
                                </a:solidFill>
                                <a:ln w="12700">
                                  <a:solidFill>
                                    <a:srgbClr val="92D050"/>
                                  </a:solidFill>
                                  <a:miter lim="400000"/>
                                </a:ln>
                              </wps:spPr>
                              <wps:bodyPr lIns="38100" tIns="38100" rIns="38100" bIns="38100" anchor="ctr"/>
                            </wps:wsp>
                          </wpg:grpSp>
                          <wpg:grpSp>
                            <wpg:cNvPr id="1170540209" name="Group 166">
                              <a:extLst>
                                <a:ext uri="{FF2B5EF4-FFF2-40B4-BE49-F238E27FC236}">
                                  <a16:creationId xmlns:a16="http://schemas.microsoft.com/office/drawing/2014/main" id="{7DE78241-AFB2-A951-6FD2-22DCE467AFBC}"/>
                                </a:ext>
                              </a:extLst>
                            </wpg:cNvPr>
                            <wpg:cNvGrpSpPr/>
                            <wpg:grpSpPr>
                              <a:xfrm>
                                <a:off x="0" y="0"/>
                                <a:ext cx="1643532" cy="1590161"/>
                                <a:chOff x="0" y="0"/>
                                <a:chExt cx="2674783" cy="2589711"/>
                              </a:xfrm>
                            </wpg:grpSpPr>
                            <wps:wsp>
                              <wps:cNvPr id="1149157460" name="مربع نص 24">
                                <a:extLst>
                                  <a:ext uri="{FF2B5EF4-FFF2-40B4-BE49-F238E27FC236}">
                                    <a16:creationId xmlns:a16="http://schemas.microsoft.com/office/drawing/2014/main" id="{C89963A4-B92B-FBD8-656D-D8C1B3F19CC2}"/>
                                  </a:ext>
                                </a:extLst>
                              </wps:cNvPr>
                              <wps:cNvSpPr txBox="1"/>
                              <wps:spPr>
                                <a:xfrm>
                                  <a:off x="668406" y="834042"/>
                                  <a:ext cx="1955511" cy="907556"/>
                                </a:xfrm>
                                <a:prstGeom prst="rect">
                                  <a:avLst/>
                                </a:prstGeom>
                                <a:noFill/>
                              </wps:spPr>
                              <wps:txbx>
                                <w:txbxContent>
                                  <w:p w14:paraId="5FC2A6E1"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تبني عقلية النمو</w:t>
                                    </w:r>
                                  </w:p>
                                </w:txbxContent>
                              </wps:txbx>
                              <wps:bodyPr wrap="square" rtlCol="1">
                                <a:noAutofit/>
                              </wps:bodyPr>
                            </wps:wsp>
                            <wps:wsp>
                              <wps:cNvPr id="654922168" name="Shape">
                                <a:extLst>
                                  <a:ext uri="{FF2B5EF4-FFF2-40B4-BE49-F238E27FC236}">
                                    <a16:creationId xmlns:a16="http://schemas.microsoft.com/office/drawing/2014/main" id="{67541E2B-2FB2-D6B7-5A42-E2A0E72F3F04}"/>
                                  </a:ext>
                                </a:extLst>
                              </wps:cNvPr>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56091087" name="Group 162">
                            <a:extLst>
                              <a:ext uri="{FF2B5EF4-FFF2-40B4-BE49-F238E27FC236}">
                                <a16:creationId xmlns:a16="http://schemas.microsoft.com/office/drawing/2014/main" id="{6DC0F49B-A472-1467-D82A-B83853BFD46C}"/>
                              </a:ext>
                            </a:extLst>
                          </wpg:cNvPr>
                          <wpg:cNvGrpSpPr/>
                          <wpg:grpSpPr>
                            <a:xfrm>
                              <a:off x="3879597" y="14611"/>
                              <a:ext cx="1745270" cy="1668610"/>
                              <a:chOff x="3879597" y="14611"/>
                              <a:chExt cx="2840358" cy="2717469"/>
                            </a:xfrm>
                          </wpg:grpSpPr>
                          <wps:wsp>
                            <wps:cNvPr id="1507234695" name="مربع نص 18">
                              <a:extLst>
                                <a:ext uri="{FF2B5EF4-FFF2-40B4-BE49-F238E27FC236}">
                                  <a16:creationId xmlns:a16="http://schemas.microsoft.com/office/drawing/2014/main" id="{10C8FD89-B684-979D-8223-D088EF47781E}"/>
                                </a:ext>
                              </a:extLst>
                            </wps:cNvPr>
                            <wps:cNvSpPr txBox="1"/>
                            <wps:spPr>
                              <a:xfrm>
                                <a:off x="4510990" y="714978"/>
                                <a:ext cx="2208965" cy="2017102"/>
                              </a:xfrm>
                              <a:prstGeom prst="rect">
                                <a:avLst/>
                              </a:prstGeom>
                              <a:noFill/>
                            </wps:spPr>
                            <wps:txbx>
                              <w:txbxContent>
                                <w:p w14:paraId="265FDB20"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استثمار "التناقض الإيجابي"</w:t>
                                  </w:r>
                                </w:p>
                              </w:txbxContent>
                            </wps:txbx>
                            <wps:bodyPr wrap="square" rtlCol="1">
                              <a:noAutofit/>
                            </wps:bodyPr>
                          </wps:wsp>
                          <wps:wsp>
                            <wps:cNvPr id="390846335" name="Shape">
                              <a:extLst>
                                <a:ext uri="{FF2B5EF4-FFF2-40B4-BE49-F238E27FC236}">
                                  <a16:creationId xmlns:a16="http://schemas.microsoft.com/office/drawing/2014/main" id="{185ABB57-99B3-10C9-0EBD-D4B311526311}"/>
                                </a:ext>
                              </a:extLst>
                            </wps:cNvPr>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chemeClr val="accent4"/>
                              </a:solidFill>
                              <a:ln w="12700">
                                <a:solidFill>
                                  <a:schemeClr val="accent4"/>
                                </a:solidFill>
                                <a:miter lim="400000"/>
                              </a:ln>
                            </wps:spPr>
                            <wps:bodyPr lIns="38100" tIns="38100" rIns="38100" bIns="38100" anchor="ctr"/>
                          </wps:wsp>
                        </wpg:grpSp>
                      </wpg:grpSp>
                    </wpg:wgp>
                  </a:graphicData>
                </a:graphic>
              </wp:inline>
            </w:drawing>
          </mc:Choice>
          <mc:Fallback>
            <w:pict>
              <v:group w14:anchorId="368722B4" id="Group 157" o:spid="_x0000_s2773" style="width:442.9pt;height:245.25pt;mso-position-horizontal-relative:char;mso-position-vertical-relative:line" coordsize="56248,3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">
                <v:group id="Group 158" o:spid="_x0000_s2774" style="position:absolute;left:8314;top:14186;width:17985;height:15922" coordorigin="8314,14186" coordsize="29270,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">
                  <v:shape id="مربع نص 24" o:spid="_x0000_s2775" type="#_x0000_t202" style="position:absolute;left:17375;top:22402;width:18259;height:13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" filled="f" stroked="f">
                    <v:textbox>
                      <w:txbxContent>
                        <w:p w14:paraId="3787249A"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تطبيق نموذج "الإطار البديل"</w:t>
                          </w:r>
                        </w:p>
                      </w:txbxContent>
                    </v:textbox>
                  </v:shape>
                  <v:shape id="Freeform: Shape 174" o:spid="_x0000_s2776" style="position:absolute;left:8314;top:1418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002060" strokecolor="#002060"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group>
                <v:group id="Group 159" o:spid="_x0000_s2777" style="position:absolute;left:29662;top:14464;width:17792;height:16684" coordorigin="29662,14464" coordsize="28957,27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">
                  <v:shape id="مربع نص 24" o:spid="_x0000_s2778" type="#_x0000_t202" style="position:absolute;left:36242;top:21460;width:22377;height:20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" filled="f" stroked="f">
                    <v:textbox>
                      <w:txbxContent>
                        <w:p w14:paraId="060719DA"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استراتيجية "التعويض الإبداعي"</w:t>
                          </w:r>
                        </w:p>
                      </w:txbxContent>
                    </v:textbox>
                  </v:shape>
                  <v:shape id="Shape" o:spid="_x0000_s2779" style="position:absolute;left:29662;top:14464;width:27842;height:25971;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0c9" strokecolor="#0c9" strokeweight="1pt">
                    <v:stroke miterlimit="4" joinstyle="miter"/>
                    <v:path arrowok="t" o:extrusionok="f" o:connecttype="custom" o:connectlocs="1392129,1298575;1392129,1298575;1392129,1298575;1392129,1298575" o:connectangles="0,90,180,270"/>
                  </v:shape>
                </v:group>
                <v:group id="Group 160" o:spid="_x0000_s2780" style="position:absolute;width:56248;height:16832" coordsize="56248,16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">
                  <v:group id="Group 161" o:spid="_x0000_s2781" style="position:absolute;width:36828;height:15989" coordsize="36828,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">
                    <v:group id="Group 165" o:spid="_x0000_s2782" style="position:absolute;left:18917;top:146;width:17911;height:15843" coordorigin="18917,146" coordsize="29150,2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">
                      <v:shape id="مربع نص 24" o:spid="_x0000_s2783" type="#_x0000_t202" style="position:absolute;left:27198;top:5498;width:20869;height:1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" filled="f" stroked="f">
                        <v:textbox>
                          <w:txbxContent>
                            <w:p w14:paraId="571BD977"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تطبيق استراتيجية "المواجهة الاستباقية"</w:t>
                              </w:r>
                            </w:p>
                          </w:txbxContent>
                        </v:textbox>
                      </v:shape>
                      <v:shape id="Shape" o:spid="_x0000_s2784"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00b050" strokecolor="#92d050" strokeweight="1pt">
                        <v:stroke miterlimit="4" joinstyle="miter"/>
                        <v:path arrowok="t" o:extrusionok="f" o:connecttype="custom" o:connectlocs="1399268,1290098;1399268,1290098;1399268,1290098;1399268,1290098" o:connectangles="0,90,180,270"/>
                      </v:shape>
                    </v:group>
                    <v:group id="Group 166" o:spid="_x0000_s2785"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">
                      <v:shape id="مربع نص 24" o:spid="_x0000_s2786" type="#_x0000_t202" style="position:absolute;left:6684;top:8340;width:19555;height:9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" filled="f" stroked="f">
                        <v:textbox>
                          <w:txbxContent>
                            <w:p w14:paraId="5FC2A6E1"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تبني عقلية النمو</w:t>
                              </w:r>
                            </w:p>
                          </w:txbxContent>
                        </v:textbox>
                      </v:shape>
                      <v:shape id="Shape" o:spid="_x0000_s2787"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_x0000_s2788" style="position:absolute;left:38795;top:146;width:17453;height:16686" coordorigin="38795,146" coordsize="28403,27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">
                    <v:shape id="مربع نص 18" o:spid="_x0000_s2789" type="#_x0000_t202" style="position:absolute;left:45109;top:7149;width:22090;height:20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" filled="f" stroked="f">
                      <v:textbox>
                        <w:txbxContent>
                          <w:p w14:paraId="265FDB20" w14:textId="77777777" w:rsidR="009C30AE" w:rsidRDefault="009C30AE" w:rsidP="009C30AE">
                            <w:pPr>
                              <w:bidi w:val="0"/>
                              <w:jc w:val="center"/>
                              <w:rPr>
                                <w:rFonts w:ascii="Adobe Arabic" w:eastAsia="Calibri" w:hAnsi="Adobe Arabic" w:cs="Adobe Arabic"/>
                                <w:b/>
                                <w:bCs/>
                                <w:color w:val="000000"/>
                                <w:kern w:val="24"/>
                                <w:sz w:val="36"/>
                                <w:szCs w:val="36"/>
                                <w:lang w:bidi="ar-SY"/>
                              </w:rPr>
                            </w:pPr>
                            <w:r>
                              <w:rPr>
                                <w:rFonts w:ascii="Adobe Arabic" w:eastAsia="Calibri" w:hAnsi="Adobe Arabic" w:cs="Adobe Arabic"/>
                                <w:b/>
                                <w:bCs/>
                                <w:color w:val="000000"/>
                                <w:kern w:val="24"/>
                                <w:sz w:val="36"/>
                                <w:szCs w:val="36"/>
                                <w:rtl/>
                                <w:lang w:bidi="ar-SY"/>
                              </w:rPr>
                              <w:t>استثمار "التناقض الإيجابي"</w:t>
                            </w:r>
                          </w:p>
                        </w:txbxContent>
                      </v:textbox>
                    </v:shape>
                    <v:shape id="Shape" o:spid="_x0000_s2790"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ffc000 [3207]" strokecolor="#ffc000 [3207]" strokeweight="1pt">
                      <v:stroke miterlimit="4" joinstyle="miter"/>
                      <v:path arrowok="t" o:extrusionok="f" o:connecttype="custom" o:connectlocs="1398074,1294856;1398074,1294856;1398074,1294856;1398074,1294856" o:connectangles="0,90,180,270"/>
                    </v:shape>
                  </v:group>
                </v:group>
                <w10:anchorlock/>
              </v:group>
            </w:pict>
          </mc:Fallback>
        </mc:AlternateContent>
      </w:r>
    </w:p>
    <w:p w14:paraId="72139CE6" w14:textId="77777777" w:rsidR="009C30AE" w:rsidRDefault="009C30AE" w:rsidP="008F21E5">
      <w:pPr>
        <w:spacing w:line="259" w:lineRule="auto"/>
        <w:rPr>
          <w:rFonts w:ascii="Sakkal Majalla" w:hAnsi="Sakkal Majalla"/>
          <w:sz w:val="34"/>
        </w:rPr>
      </w:pPr>
    </w:p>
    <w:p w14:paraId="5265B480" w14:textId="2ADA8159" w:rsidR="008F21E5" w:rsidRPr="008F21E5" w:rsidRDefault="009C30AE" w:rsidP="009C30AE">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99B4AB6" wp14:editId="240AD2B5">
                <wp:extent cx="5731510" cy="891540"/>
                <wp:effectExtent l="0" t="0" r="2540" b="22860"/>
                <wp:docPr id="13320652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9024755" name="مجموعة 47"/>
                        <wpg:cNvGrpSpPr/>
                        <wpg:grpSpPr>
                          <a:xfrm>
                            <a:off x="0" y="0"/>
                            <a:ext cx="5731510" cy="895351"/>
                            <a:chOff x="0" y="0"/>
                            <a:chExt cx="5878196" cy="918845"/>
                          </a:xfrm>
                        </wpg:grpSpPr>
                        <wpg:grpSp>
                          <wpg:cNvPr id="1234349965" name="مجموعة 48"/>
                          <wpg:cNvGrpSpPr/>
                          <wpg:grpSpPr>
                            <a:xfrm>
                              <a:off x="0" y="0"/>
                              <a:ext cx="5878196" cy="918845"/>
                              <a:chOff x="0" y="0"/>
                              <a:chExt cx="6240348" cy="919070"/>
                            </a:xfrm>
                          </wpg:grpSpPr>
                          <wpg:grpSp>
                            <wpg:cNvPr id="626873681" name="مجموعة 49"/>
                            <wpg:cNvGrpSpPr/>
                            <wpg:grpSpPr>
                              <a:xfrm>
                                <a:off x="0" y="169208"/>
                                <a:ext cx="5433072" cy="580613"/>
                                <a:chOff x="0" y="169208"/>
                                <a:chExt cx="5433072" cy="580613"/>
                              </a:xfrm>
                            </wpg:grpSpPr>
                            <wps:wsp>
                              <wps:cNvPr id="10015120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11771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59850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3364376" name="مربع نص 41"/>
                          <wps:cNvSpPr txBox="1"/>
                          <wps:spPr>
                            <a:xfrm>
                              <a:off x="204466" y="257055"/>
                              <a:ext cx="4615440" cy="389397"/>
                            </a:xfrm>
                            <a:prstGeom prst="rect">
                              <a:avLst/>
                            </a:prstGeom>
                            <a:noFill/>
                          </wps:spPr>
                          <wps:txbx>
                            <w:txbxContent>
                              <w:p w14:paraId="661597F7" w14:textId="32678719"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تبني عقلية النمو (</w:t>
                                </w:r>
                                <w:r w:rsidRPr="005639EC">
                                  <w:rPr>
                                    <w:rFonts w:eastAsia="Calibri" w:hAnsi="Adobe Arabic" w:cs="Adobe Arabic"/>
                                    <w:b/>
                                    <w:bCs/>
                                    <w:color w:val="FFFFFF"/>
                                    <w:kern w:val="24"/>
                                    <w:szCs w:val="28"/>
                                    <w:lang w:bidi="ar-EG"/>
                                  </w:rPr>
                                  <w:t>Growth Mindset</w:t>
                                </w:r>
                                <w:r w:rsidRPr="009C30AE">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54856702"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99B4AB6" id="_x0000_s27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bIivO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27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">
                  <v:group id="مجموعة 48" o:spid="_x0000_s27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">
                    <v:group id="مجموعة 49" o:spid="_x0000_s27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">
                      <v:shape id="شكل حر 50" o:spid="_x0000_s27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" fillcolor="#a5a5a5 [2092]" stroked="f" strokeweight="1pt">
                        <v:stroke joinstyle="miter"/>
                      </v:roundrect>
                    </v:group>
                    <v:oval id="شكل بيضاوي 52" o:spid="_x0000_s27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" filled="f" strokecolor="#168489" strokeweight="1pt">
                      <v:stroke joinstyle="miter"/>
                    </v:oval>
                  </v:group>
                  <v:shape id="مربع نص 41" o:spid="_x0000_s279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" filled="f" stroked="f">
                    <v:textbox style="mso-fit-shape-to-text:t">
                      <w:txbxContent>
                        <w:p w14:paraId="661597F7" w14:textId="32678719"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تبني عقلية النمو (</w:t>
                          </w:r>
                          <w:r w:rsidRPr="005639EC">
                            <w:rPr>
                              <w:rFonts w:eastAsia="Calibri" w:hAnsi="Adobe Arabic" w:cs="Adobe Arabic"/>
                              <w:b/>
                              <w:bCs/>
                              <w:color w:val="FFFFFF"/>
                              <w:kern w:val="24"/>
                              <w:szCs w:val="28"/>
                              <w:lang w:bidi="ar-EG"/>
                            </w:rPr>
                            <w:t>Growth Mindset</w:t>
                          </w:r>
                          <w:r w:rsidRPr="009C30AE">
                            <w:rPr>
                              <w:rFonts w:eastAsia="Calibri" w:hAnsi="Adobe Arabic" w:cs="Adobe Arabic"/>
                              <w:b/>
                              <w:bCs/>
                              <w:color w:val="FFFFFF"/>
                              <w:kern w:val="24"/>
                              <w:sz w:val="36"/>
                              <w:szCs w:val="36"/>
                              <w:rtl/>
                              <w:lang w:bidi="ar-EG"/>
                            </w:rPr>
                            <w:t>):</w:t>
                          </w:r>
                        </w:p>
                      </w:txbxContent>
                    </v:textbox>
                  </v:shape>
                </v:group>
                <v:shape id="صورة 54" o:spid="_x0000_s27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">
                  <v:imagedata r:id="rId99" o:title=""/>
                </v:shape>
                <w10:anchorlock/>
              </v:group>
            </w:pict>
          </mc:Fallback>
        </mc:AlternateContent>
      </w:r>
    </w:p>
    <w:p w14:paraId="22CA74A8"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 xml:space="preserve">   كما أكدت الدكتورة كارول دويك في أبحاثها، فإن تبني عقلية النمو (الاعتقاد بأن قدراتك يمكن تطويرها من خلال الجهد والتعلم) يمكن أن يحول الفشل إلى فرصة للتعلم.</w:t>
      </w:r>
    </w:p>
    <w:p w14:paraId="4BEA28EC" w14:textId="69C55113" w:rsidR="008F21E5" w:rsidRPr="008F21E5" w:rsidRDefault="009C30AE" w:rsidP="009C30AE">
      <w:pPr>
        <w:spacing w:line="259" w:lineRule="auto"/>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084CCFBC" wp14:editId="09164080">
                <wp:extent cx="5731510" cy="891540"/>
                <wp:effectExtent l="0" t="0" r="2540" b="22860"/>
                <wp:docPr id="25946149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08819748" name="مجموعة 47"/>
                        <wpg:cNvGrpSpPr/>
                        <wpg:grpSpPr>
                          <a:xfrm>
                            <a:off x="0" y="0"/>
                            <a:ext cx="5731510" cy="895351"/>
                            <a:chOff x="0" y="0"/>
                            <a:chExt cx="5878196" cy="918845"/>
                          </a:xfrm>
                        </wpg:grpSpPr>
                        <wpg:grpSp>
                          <wpg:cNvPr id="1358556209" name="مجموعة 48"/>
                          <wpg:cNvGrpSpPr/>
                          <wpg:grpSpPr>
                            <a:xfrm>
                              <a:off x="0" y="0"/>
                              <a:ext cx="5878196" cy="918845"/>
                              <a:chOff x="0" y="0"/>
                              <a:chExt cx="6240348" cy="919070"/>
                            </a:xfrm>
                          </wpg:grpSpPr>
                          <wpg:grpSp>
                            <wpg:cNvPr id="765655780" name="مجموعة 49"/>
                            <wpg:cNvGrpSpPr/>
                            <wpg:grpSpPr>
                              <a:xfrm>
                                <a:off x="0" y="169208"/>
                                <a:ext cx="5433072" cy="580613"/>
                                <a:chOff x="0" y="169208"/>
                                <a:chExt cx="5433072" cy="580613"/>
                              </a:xfrm>
                            </wpg:grpSpPr>
                            <wps:wsp>
                              <wps:cNvPr id="5991434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030454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89511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7925077" name="مربع نص 41"/>
                          <wps:cNvSpPr txBox="1"/>
                          <wps:spPr>
                            <a:xfrm>
                              <a:off x="204466" y="257055"/>
                              <a:ext cx="4615440" cy="389397"/>
                            </a:xfrm>
                            <a:prstGeom prst="rect">
                              <a:avLst/>
                            </a:prstGeom>
                            <a:noFill/>
                          </wps:spPr>
                          <wps:txbx>
                            <w:txbxContent>
                              <w:p w14:paraId="30AB1E50" w14:textId="329B3C5E"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تطبيق استراتيجية "المواجهة الاستباقية":</w:t>
                                </w:r>
                              </w:p>
                            </w:txbxContent>
                          </wps:txbx>
                          <wps:bodyPr wrap="square" rtlCol="1">
                            <a:spAutoFit/>
                          </wps:bodyPr>
                        </wps:wsp>
                      </wpg:grpSp>
                      <pic:pic xmlns:pic="http://schemas.openxmlformats.org/drawingml/2006/picture">
                        <pic:nvPicPr>
                          <pic:cNvPr id="820796918"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84CCFBC" id="_x0000_s28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J7SnG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8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">
                  <v:group id="مجموعة 48" o:spid="_x0000_s28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">
                    <v:group id="مجموعة 49" o:spid="_x0000_s28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">
                      <v:shape id="شكل حر 50" o:spid="_x0000_s28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" fillcolor="#a5a5a5 [2092]" stroked="f" strokeweight="1pt">
                        <v:stroke joinstyle="miter"/>
                      </v:roundrect>
                    </v:group>
                    <v:oval id="شكل بيضاوي 52" o:spid="_x0000_s28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" filled="f" strokecolor="#168489" strokeweight="1pt">
                      <v:stroke joinstyle="miter"/>
                    </v:oval>
                  </v:group>
                  <v:shape id="مربع نص 41" o:spid="_x0000_s280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" filled="f" stroked="f">
                    <v:textbox style="mso-fit-shape-to-text:t">
                      <w:txbxContent>
                        <w:p w14:paraId="30AB1E50" w14:textId="329B3C5E"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تطبيق استراتيجية "المواجهة الاستباقية":</w:t>
                          </w:r>
                        </w:p>
                      </w:txbxContent>
                    </v:textbox>
                  </v:shape>
                </v:group>
                <v:shape id="صورة 54" o:spid="_x0000_s28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">
                  <v:imagedata r:id="rId99" o:title=""/>
                </v:shape>
                <w10:anchorlock/>
              </v:group>
            </w:pict>
          </mc:Fallback>
        </mc:AlternateContent>
      </w:r>
    </w:p>
    <w:p w14:paraId="7130C20B"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التحديد: حدد بدقة نقاط ضعفك (3-5 نقاط).</w:t>
      </w:r>
    </w:p>
    <w:p w14:paraId="769117C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lastRenderedPageBreak/>
        <w:t xml:space="preserve">   - التحليل: افهم سبب وجود هذه النقاط (أسباب داخلية/خارجية).</w:t>
      </w:r>
    </w:p>
    <w:p w14:paraId="374B24C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التخطيط: ضع خطة عملية للتعامل مع كل نقطة.</w:t>
      </w:r>
    </w:p>
    <w:p w14:paraId="58CE081B"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التنفيذ: ابدأ بالعمل على أهم نقطة.</w:t>
      </w:r>
    </w:p>
    <w:p w14:paraId="7319E7A5"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 xml:space="preserve">   - التقييم: قيم تقدمك باستمرار.</w:t>
      </w:r>
    </w:p>
    <w:p w14:paraId="68361A58" w14:textId="10309C2E" w:rsidR="008F21E5" w:rsidRPr="008F21E5" w:rsidRDefault="009C30AE" w:rsidP="009C30AE">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2B77456" wp14:editId="2C156449">
                <wp:extent cx="5731510" cy="891540"/>
                <wp:effectExtent l="0" t="0" r="2540" b="22860"/>
                <wp:docPr id="15094225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34468517" name="مجموعة 47"/>
                        <wpg:cNvGrpSpPr/>
                        <wpg:grpSpPr>
                          <a:xfrm>
                            <a:off x="0" y="0"/>
                            <a:ext cx="5731510" cy="895351"/>
                            <a:chOff x="0" y="0"/>
                            <a:chExt cx="5878196" cy="918845"/>
                          </a:xfrm>
                        </wpg:grpSpPr>
                        <wpg:grpSp>
                          <wpg:cNvPr id="1226739833" name="مجموعة 48"/>
                          <wpg:cNvGrpSpPr/>
                          <wpg:grpSpPr>
                            <a:xfrm>
                              <a:off x="0" y="0"/>
                              <a:ext cx="5878196" cy="918845"/>
                              <a:chOff x="0" y="0"/>
                              <a:chExt cx="6240348" cy="919070"/>
                            </a:xfrm>
                          </wpg:grpSpPr>
                          <wpg:grpSp>
                            <wpg:cNvPr id="1841357927" name="مجموعة 49"/>
                            <wpg:cNvGrpSpPr/>
                            <wpg:grpSpPr>
                              <a:xfrm>
                                <a:off x="0" y="169208"/>
                                <a:ext cx="5433072" cy="580613"/>
                                <a:chOff x="0" y="169208"/>
                                <a:chExt cx="5433072" cy="580613"/>
                              </a:xfrm>
                            </wpg:grpSpPr>
                            <wps:wsp>
                              <wps:cNvPr id="11578982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70913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11958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8694696" name="مربع نص 41"/>
                          <wps:cNvSpPr txBox="1"/>
                          <wps:spPr>
                            <a:xfrm>
                              <a:off x="204466" y="257055"/>
                              <a:ext cx="4615440" cy="389397"/>
                            </a:xfrm>
                            <a:prstGeom prst="rect">
                              <a:avLst/>
                            </a:prstGeom>
                            <a:noFill/>
                          </wps:spPr>
                          <wps:txbx>
                            <w:txbxContent>
                              <w:p w14:paraId="7EA0B3BC" w14:textId="335648B8"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استثمار "التناقض الإيجابي":</w:t>
                                </w:r>
                              </w:p>
                            </w:txbxContent>
                          </wps:txbx>
                          <wps:bodyPr wrap="square" rtlCol="1">
                            <a:spAutoFit/>
                          </wps:bodyPr>
                        </wps:wsp>
                      </wpg:grpSp>
                      <pic:pic xmlns:pic="http://schemas.openxmlformats.org/drawingml/2006/picture">
                        <pic:nvPicPr>
                          <pic:cNvPr id="1206205608"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2B77456" id="_x0000_s28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5t8bamgcAAPo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8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">
                  <v:group id="مجموعة 48" o:spid="_x0000_s28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">
                    <v:group id="مجموعة 49" o:spid="_x0000_s28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">
                      <v:shape id="شكل حر 50" o:spid="_x0000_s28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" fillcolor="#a5a5a5 [2092]" stroked="f" strokeweight="1pt">
                        <v:stroke joinstyle="miter"/>
                      </v:roundrect>
                    </v:group>
                    <v:oval id="شكل بيضاوي 52" o:spid="_x0000_s28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" filled="f" strokecolor="#168489" strokeweight="1pt">
                      <v:stroke joinstyle="miter"/>
                    </v:oval>
                  </v:group>
                  <v:shape id="مربع نص 41" o:spid="_x0000_s281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" filled="f" stroked="f">
                    <v:textbox style="mso-fit-shape-to-text:t">
                      <w:txbxContent>
                        <w:p w14:paraId="7EA0B3BC" w14:textId="335648B8"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استثمار "التناقض الإيجابي":</w:t>
                          </w:r>
                        </w:p>
                      </w:txbxContent>
                    </v:textbox>
                  </v:shape>
                </v:group>
                <v:shape id="صورة 54" o:spid="_x0000_s28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">
                  <v:imagedata r:id="rId99" o:title=""/>
                </v:shape>
                <w10:anchorlock/>
              </v:group>
            </w:pict>
          </mc:Fallback>
        </mc:AlternateContent>
      </w:r>
      <w:r w:rsidR="008F21E5" w:rsidRPr="008F21E5">
        <w:rPr>
          <w:rFonts w:ascii="Sakkal Majalla" w:hAnsi="Sakkal Majalla"/>
          <w:sz w:val="34"/>
          <w:rtl/>
        </w:rPr>
        <w:t xml:space="preserve">   كل نقطة ضعف تحمل في طياتها قوة محتملة.</w:t>
      </w:r>
    </w:p>
    <w:p w14:paraId="7E9D861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أمثلة عملية:</w:t>
      </w:r>
    </w:p>
    <w:p w14:paraId="7C2D5426"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الكمالية المفرطة </w:t>
      </w:r>
      <w:r w:rsidRPr="008F21E5">
        <w:rPr>
          <w:rFonts w:ascii="Arial" w:hAnsi="Arial" w:cs="Arial"/>
          <w:sz w:val="34"/>
          <w:rtl/>
        </w:rPr>
        <w:t>→</w:t>
      </w:r>
      <w:r w:rsidRPr="008F21E5">
        <w:rPr>
          <w:rFonts w:ascii="Sakkal Majalla" w:hAnsi="Sakkal Majalla"/>
          <w:sz w:val="34"/>
          <w:rtl/>
        </w:rPr>
        <w:t xml:space="preserve"> الدقة والاهتمام بالتفاصيل.</w:t>
      </w:r>
    </w:p>
    <w:p w14:paraId="7202407F"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 الخجل الاجتماعي </w:t>
      </w:r>
      <w:r w:rsidRPr="008F21E5">
        <w:rPr>
          <w:rFonts w:ascii="Arial" w:hAnsi="Arial" w:cs="Arial"/>
          <w:sz w:val="34"/>
          <w:rtl/>
        </w:rPr>
        <w:t>→</w:t>
      </w:r>
      <w:r w:rsidRPr="008F21E5">
        <w:rPr>
          <w:rFonts w:ascii="Sakkal Majalla" w:hAnsi="Sakkal Majalla"/>
          <w:sz w:val="34"/>
          <w:rtl/>
        </w:rPr>
        <w:t xml:space="preserve"> مهارات الاستماع والتحليل.</w:t>
      </w:r>
    </w:p>
    <w:p w14:paraId="5B712A5E"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 xml:space="preserve">   - التردد في اتخاذ القرارات </w:t>
      </w:r>
      <w:r w:rsidRPr="008F21E5">
        <w:rPr>
          <w:rFonts w:ascii="Arial" w:hAnsi="Arial" w:cs="Arial"/>
          <w:sz w:val="34"/>
          <w:rtl/>
        </w:rPr>
        <w:t>→</w:t>
      </w:r>
      <w:r w:rsidRPr="008F21E5">
        <w:rPr>
          <w:rFonts w:ascii="Sakkal Majalla" w:hAnsi="Sakkal Majalla"/>
          <w:sz w:val="34"/>
          <w:rtl/>
        </w:rPr>
        <w:t xml:space="preserve"> التفكير العميق والمتأني.</w:t>
      </w:r>
    </w:p>
    <w:p w14:paraId="1F733716" w14:textId="1B1611D2" w:rsidR="008F21E5" w:rsidRPr="008F21E5" w:rsidRDefault="009C30AE" w:rsidP="009C30AE">
      <w:pPr>
        <w:spacing w:line="259" w:lineRule="auto"/>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75C010ED" wp14:editId="40ECADD7">
                <wp:extent cx="5731510" cy="891540"/>
                <wp:effectExtent l="0" t="0" r="2540" b="22860"/>
                <wp:docPr id="18663072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26000322" name="مجموعة 47"/>
                        <wpg:cNvGrpSpPr/>
                        <wpg:grpSpPr>
                          <a:xfrm>
                            <a:off x="0" y="0"/>
                            <a:ext cx="5731510" cy="895351"/>
                            <a:chOff x="0" y="0"/>
                            <a:chExt cx="5878196" cy="918845"/>
                          </a:xfrm>
                        </wpg:grpSpPr>
                        <wpg:grpSp>
                          <wpg:cNvPr id="1047536613" name="مجموعة 48"/>
                          <wpg:cNvGrpSpPr/>
                          <wpg:grpSpPr>
                            <a:xfrm>
                              <a:off x="0" y="0"/>
                              <a:ext cx="5878196" cy="918845"/>
                              <a:chOff x="0" y="0"/>
                              <a:chExt cx="6240348" cy="919070"/>
                            </a:xfrm>
                          </wpg:grpSpPr>
                          <wpg:grpSp>
                            <wpg:cNvPr id="2039898746" name="مجموعة 49"/>
                            <wpg:cNvGrpSpPr/>
                            <wpg:grpSpPr>
                              <a:xfrm>
                                <a:off x="0" y="169208"/>
                                <a:ext cx="5433072" cy="580613"/>
                                <a:chOff x="0" y="169208"/>
                                <a:chExt cx="5433072" cy="580613"/>
                              </a:xfrm>
                            </wpg:grpSpPr>
                            <wps:wsp>
                              <wps:cNvPr id="15893810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15923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259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5205176" name="مربع نص 41"/>
                          <wps:cNvSpPr txBox="1"/>
                          <wps:spPr>
                            <a:xfrm>
                              <a:off x="204466" y="257055"/>
                              <a:ext cx="4615440" cy="389397"/>
                            </a:xfrm>
                            <a:prstGeom prst="rect">
                              <a:avLst/>
                            </a:prstGeom>
                            <a:noFill/>
                          </wps:spPr>
                          <wps:txbx>
                            <w:txbxContent>
                              <w:p w14:paraId="38B85630" w14:textId="16628B2D"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تطبيق نموذج "الإطار البديل":</w:t>
                                </w:r>
                              </w:p>
                            </w:txbxContent>
                          </wps:txbx>
                          <wps:bodyPr wrap="square" rtlCol="1">
                            <a:spAutoFit/>
                          </wps:bodyPr>
                        </wps:wsp>
                      </wpg:grpSp>
                      <pic:pic xmlns:pic="http://schemas.openxmlformats.org/drawingml/2006/picture">
                        <pic:nvPicPr>
                          <pic:cNvPr id="57399334"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C010ED" id="_x0000_s28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">
                <v:group id="مجموعة 47" o:spid="_x0000_s28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">
                  <v:group id="مجموعة 48" o:spid="_x0000_s28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">
                    <v:group id="مجموعة 49" o:spid="_x0000_s28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">
                      <v:shape id="شكل حر 50" o:spid="_x0000_s28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" fillcolor="#a5a5a5 [2092]" stroked="f" strokeweight="1pt">
                        <v:stroke joinstyle="miter"/>
                      </v:roundrect>
                    </v:group>
                    <v:oval id="شكل بيضاوي 52" o:spid="_x0000_s28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" filled="f" strokecolor="#168489" strokeweight="1pt">
                      <v:stroke joinstyle="miter"/>
                    </v:oval>
                  </v:group>
                  <v:shape id="مربع نص 41" o:spid="_x0000_s282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" filled="f" stroked="f">
                    <v:textbox style="mso-fit-shape-to-text:t">
                      <w:txbxContent>
                        <w:p w14:paraId="38B85630" w14:textId="16628B2D"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تطبيق نموذج "الإطار البديل":</w:t>
                          </w:r>
                        </w:p>
                      </w:txbxContent>
                    </v:textbox>
                  </v:shape>
                </v:group>
                <v:shape id="صورة 54" o:spid="_x0000_s28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">
                  <v:imagedata r:id="rId99" o:title=""/>
                </v:shape>
                <w10:anchorlock/>
              </v:group>
            </w:pict>
          </mc:Fallback>
        </mc:AlternateContent>
      </w:r>
    </w:p>
    <w:p w14:paraId="2214FFC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أعد تأطير نقاط ضعفك من منظور مختلف.</w:t>
      </w:r>
    </w:p>
    <w:p w14:paraId="1AA5B616" w14:textId="77777777" w:rsidR="008F21E5" w:rsidRDefault="008F21E5" w:rsidP="008F21E5">
      <w:pPr>
        <w:spacing w:line="259" w:lineRule="auto"/>
        <w:rPr>
          <w:rFonts w:ascii="Sakkal Majalla" w:hAnsi="Sakkal Majalla"/>
          <w:sz w:val="34"/>
        </w:rPr>
      </w:pPr>
      <w:r w:rsidRPr="008F21E5">
        <w:rPr>
          <w:rFonts w:ascii="Sakkal Majalla" w:hAnsi="Sakkal Majalla"/>
          <w:sz w:val="34"/>
          <w:rtl/>
        </w:rPr>
        <w:t xml:space="preserve">   مثال: المدرب الذي يواجه صعوبة في التحدث الارتجالي يمكن أن يحول هذا إلى ميزة من خلال التحضير المتقن والمحتوى عالي الجودة.</w:t>
      </w:r>
    </w:p>
    <w:p w14:paraId="709DDA5F" w14:textId="62BE2E15" w:rsidR="009C30AE" w:rsidRPr="008F21E5" w:rsidRDefault="009C30AE" w:rsidP="008F21E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4FAC115" wp14:editId="648E04B3">
                <wp:extent cx="5731510" cy="891540"/>
                <wp:effectExtent l="0" t="0" r="2540" b="22860"/>
                <wp:docPr id="10623458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31318513" name="مجموعة 47"/>
                        <wpg:cNvGrpSpPr/>
                        <wpg:grpSpPr>
                          <a:xfrm>
                            <a:off x="0" y="0"/>
                            <a:ext cx="5731510" cy="895351"/>
                            <a:chOff x="0" y="0"/>
                            <a:chExt cx="5878196" cy="918845"/>
                          </a:xfrm>
                        </wpg:grpSpPr>
                        <wpg:grpSp>
                          <wpg:cNvPr id="1611675079" name="مجموعة 48"/>
                          <wpg:cNvGrpSpPr/>
                          <wpg:grpSpPr>
                            <a:xfrm>
                              <a:off x="0" y="0"/>
                              <a:ext cx="5878196" cy="918845"/>
                              <a:chOff x="0" y="0"/>
                              <a:chExt cx="6240348" cy="919070"/>
                            </a:xfrm>
                          </wpg:grpSpPr>
                          <wpg:grpSp>
                            <wpg:cNvPr id="450323779" name="مجموعة 49"/>
                            <wpg:cNvGrpSpPr/>
                            <wpg:grpSpPr>
                              <a:xfrm>
                                <a:off x="0" y="169208"/>
                                <a:ext cx="5433072" cy="580613"/>
                                <a:chOff x="0" y="169208"/>
                                <a:chExt cx="5433072" cy="580613"/>
                              </a:xfrm>
                            </wpg:grpSpPr>
                            <wps:wsp>
                              <wps:cNvPr id="1189822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17071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27521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7581404" name="مربع نص 41"/>
                          <wps:cNvSpPr txBox="1"/>
                          <wps:spPr>
                            <a:xfrm>
                              <a:off x="204466" y="257055"/>
                              <a:ext cx="4615440" cy="389397"/>
                            </a:xfrm>
                            <a:prstGeom prst="rect">
                              <a:avLst/>
                            </a:prstGeom>
                            <a:noFill/>
                          </wps:spPr>
                          <wps:txbx>
                            <w:txbxContent>
                              <w:p w14:paraId="72CF6A4A" w14:textId="06AAEB23"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استراتيجية "التعويض الإبداعي":</w:t>
                                </w:r>
                              </w:p>
                            </w:txbxContent>
                          </wps:txbx>
                          <wps:bodyPr wrap="square" rtlCol="1">
                            <a:spAutoFit/>
                          </wps:bodyPr>
                        </wps:wsp>
                      </wpg:grpSp>
                      <pic:pic xmlns:pic="http://schemas.openxmlformats.org/drawingml/2006/picture">
                        <pic:nvPicPr>
                          <pic:cNvPr id="1830350614" name="صورة 5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FAC115" id="_x0000_s28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op4j54HAAD6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8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">
                  <v:group id="مجموعة 48" o:spid="_x0000_s28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">
                    <v:group id="مجموعة 49" o:spid="_x0000_s28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">
                      <v:shape id="شكل حر 50" o:spid="_x0000_s28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" fillcolor="#a5a5a5 [2092]" stroked="f" strokeweight="1pt">
                        <v:stroke joinstyle="miter"/>
                      </v:roundrect>
                    </v:group>
                    <v:oval id="شكل بيضاوي 52" o:spid="_x0000_s28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" filled="f" strokecolor="#168489" strokeweight="1pt">
                      <v:stroke joinstyle="miter"/>
                    </v:oval>
                  </v:group>
                  <v:shape id="مربع نص 41" o:spid="_x0000_s283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" filled="f" stroked="f">
                    <v:textbox style="mso-fit-shape-to-text:t">
                      <w:txbxContent>
                        <w:p w14:paraId="72CF6A4A" w14:textId="06AAEB23"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استراتيجية "التعويض الإبداعي":</w:t>
                          </w:r>
                        </w:p>
                      </w:txbxContent>
                    </v:textbox>
                  </v:shape>
                </v:group>
                <v:shape id="صورة 54" o:spid="_x0000_s28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">
                  <v:imagedata r:id="rId99" o:title=""/>
                </v:shape>
                <w10:anchorlock/>
              </v:group>
            </w:pict>
          </mc:Fallback>
        </mc:AlternateContent>
      </w:r>
    </w:p>
    <w:p w14:paraId="5F561E57"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طو</w:t>
      </w:r>
      <w:r w:rsidRPr="008F21E5">
        <w:rPr>
          <w:rFonts w:ascii="Sakkal Majalla" w:hAnsi="Sakkal Majalla" w:hint="cs"/>
          <w:sz w:val="34"/>
          <w:rtl/>
        </w:rPr>
        <w:t>ّ</w:t>
      </w:r>
      <w:r w:rsidRPr="008F21E5">
        <w:rPr>
          <w:rFonts w:ascii="Sakkal Majalla" w:hAnsi="Sakkal Majalla"/>
          <w:sz w:val="34"/>
          <w:rtl/>
        </w:rPr>
        <w:t>ر مهارات تعوض عن نقاط ضعفك.</w:t>
      </w:r>
    </w:p>
    <w:p w14:paraId="05D6CDD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مثال: إذا كنت تواجه صعوبة في الحديث أمام جمهور كبير، يمكنك التركيز على ورش العمل الصغيرة والتفاعلية حيث تتفوق في إدارة المجموعات الصغيرة.</w:t>
      </w:r>
    </w:p>
    <w:p w14:paraId="3100600B" w14:textId="77777777" w:rsidR="008F21E5" w:rsidRDefault="008F21E5" w:rsidP="008F21E5">
      <w:pPr>
        <w:spacing w:line="259" w:lineRule="auto"/>
        <w:rPr>
          <w:rFonts w:ascii="Sakkal Majalla" w:hAnsi="Sakkal Majalla"/>
          <w:sz w:val="34"/>
          <w:rtl/>
        </w:rPr>
      </w:pPr>
      <w:r w:rsidRPr="008F21E5">
        <w:rPr>
          <w:rFonts w:ascii="Sakkal Majalla" w:hAnsi="Sakkal Majalla"/>
          <w:sz w:val="34"/>
          <w:highlight w:val="lightGray"/>
          <w:rtl/>
        </w:rPr>
        <w:t>يقول الله تعالى: "فَإِنَّ مَعَ الْعُسْرِ يُسْرا</w:t>
      </w:r>
      <w:r w:rsidRPr="008F21E5">
        <w:rPr>
          <w:rFonts w:ascii="Sakkal Majalla" w:hAnsi="Sakkal Majalla" w:hint="cs"/>
          <w:sz w:val="34"/>
          <w:highlight w:val="lightGray"/>
          <w:rtl/>
        </w:rPr>
        <w:t>ً</w:t>
      </w:r>
      <w:r w:rsidRPr="008F21E5">
        <w:rPr>
          <w:rFonts w:ascii="Sakkal Majalla" w:hAnsi="Sakkal Majalla"/>
          <w:sz w:val="34"/>
          <w:highlight w:val="lightGray"/>
          <w:rtl/>
        </w:rPr>
        <w:t>، إِنَّ مَعَ الْعُسْرِ يُسْر</w:t>
      </w:r>
      <w:r w:rsidRPr="008F21E5">
        <w:rPr>
          <w:rFonts w:ascii="Sakkal Majalla" w:hAnsi="Sakkal Majalla" w:hint="cs"/>
          <w:sz w:val="34"/>
          <w:highlight w:val="lightGray"/>
          <w:rtl/>
        </w:rPr>
        <w:t>اً</w:t>
      </w:r>
      <w:r w:rsidRPr="008F21E5">
        <w:rPr>
          <w:rFonts w:ascii="Sakkal Majalla" w:hAnsi="Sakkal Majalla"/>
          <w:sz w:val="34"/>
          <w:highlight w:val="lightGray"/>
          <w:rtl/>
        </w:rPr>
        <w:t>" (الشرح: 5-6).</w:t>
      </w:r>
      <w:r w:rsidRPr="008F21E5">
        <w:rPr>
          <w:rFonts w:ascii="Sakkal Majalla" w:hAnsi="Sakkal Majalla"/>
          <w:sz w:val="34"/>
          <w:rtl/>
        </w:rPr>
        <w:t xml:space="preserve"> هذه الآيات تؤكد أن مع كل صعوبة تأتي فرصة، وهذا جوهر تحويل نقاط الضعف إلى قوة.</w:t>
      </w:r>
    </w:p>
    <w:p w14:paraId="6E7A48EE" w14:textId="0E13E90A" w:rsidR="008F21E5" w:rsidRPr="008F21E5" w:rsidRDefault="008F21E5" w:rsidP="008F21E5">
      <w:pPr>
        <w:spacing w:line="259" w:lineRule="auto"/>
        <w:rPr>
          <w:rFonts w:ascii="Sakkal Majalla" w:hAnsi="Sakkal Majalla"/>
          <w:sz w:val="34"/>
          <w:rtl/>
        </w:rPr>
      </w:pPr>
    </w:p>
    <w:p w14:paraId="644CB6CA" w14:textId="1A5A12AC" w:rsidR="008F21E5" w:rsidRPr="008F21E5" w:rsidRDefault="009C30AE" w:rsidP="008F21E5">
      <w:pPr>
        <w:rPr>
          <w:rFonts w:ascii="Sakkal Majalla" w:hAnsi="Sakkal Majalla"/>
          <w:b/>
          <w:bCs/>
          <w:color w:val="008080"/>
          <w:sz w:val="36"/>
          <w:szCs w:val="36"/>
          <w:rtl/>
        </w:rPr>
      </w:pPr>
      <w:r w:rsidRPr="002A078C">
        <w:rPr>
          <w:rFonts w:ascii="Sakkal Majalla" w:hAnsi="Sakkal Majalla"/>
          <w:noProof/>
          <w:color w:val="002060"/>
          <w:sz w:val="34"/>
          <w:lang w:bidi="ar-SY"/>
        </w:rPr>
        <w:lastRenderedPageBreak/>
        <mc:AlternateContent>
          <mc:Choice Requires="wpg">
            <w:drawing>
              <wp:inline distT="0" distB="0" distL="0" distR="0" wp14:anchorId="4255FA9F" wp14:editId="031006C8">
                <wp:extent cx="5578240" cy="870789"/>
                <wp:effectExtent l="0" t="0" r="22860" b="24765"/>
                <wp:docPr id="2034236588" name="مجموعة 11"/>
                <wp:cNvGraphicFramePr/>
                <a:graphic xmlns:a="http://schemas.openxmlformats.org/drawingml/2006/main">
                  <a:graphicData uri="http://schemas.microsoft.com/office/word/2010/wordprocessingGroup">
                    <wpg:wgp>
                      <wpg:cNvGrpSpPr/>
                      <wpg:grpSpPr>
                        <a:xfrm>
                          <a:off x="0" y="0"/>
                          <a:ext cx="5578240" cy="870789"/>
                          <a:chOff x="1" y="0"/>
                          <a:chExt cx="5731509" cy="895349"/>
                        </a:xfrm>
                      </wpg:grpSpPr>
                      <pic:pic xmlns:pic="http://schemas.openxmlformats.org/drawingml/2006/picture">
                        <pic:nvPicPr>
                          <pic:cNvPr id="991257861" name="صورة 38"/>
                          <pic:cNvPicPr/>
                        </pic:nvPicPr>
                        <pic:blipFill>
                          <a:blip r:embed="rId59"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85836406" name="مجموعة 39"/>
                        <wpg:cNvGrpSpPr/>
                        <wpg:grpSpPr>
                          <a:xfrm>
                            <a:off x="1" y="0"/>
                            <a:ext cx="5731509" cy="895349"/>
                            <a:chOff x="0" y="0"/>
                            <a:chExt cx="5878196" cy="918845"/>
                          </a:xfrm>
                        </wpg:grpSpPr>
                        <wpg:grpSp>
                          <wpg:cNvPr id="377060700" name="مجموعة 40"/>
                          <wpg:cNvGrpSpPr/>
                          <wpg:grpSpPr>
                            <a:xfrm>
                              <a:off x="0" y="0"/>
                              <a:ext cx="5878196" cy="918845"/>
                              <a:chOff x="0" y="0"/>
                              <a:chExt cx="6240348" cy="919070"/>
                            </a:xfrm>
                          </wpg:grpSpPr>
                          <wpg:grpSp>
                            <wpg:cNvPr id="752347254" name="مجموعة 41"/>
                            <wpg:cNvGrpSpPr/>
                            <wpg:grpSpPr>
                              <a:xfrm>
                                <a:off x="0" y="169208"/>
                                <a:ext cx="5433072" cy="580613"/>
                                <a:chOff x="0" y="169208"/>
                                <a:chExt cx="5433072" cy="580613"/>
                              </a:xfrm>
                            </wpg:grpSpPr>
                            <wps:wsp>
                              <wps:cNvPr id="31631824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65284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98345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8579810" name="مربع نص 41"/>
                          <wps:cNvSpPr txBox="1"/>
                          <wps:spPr>
                            <a:xfrm>
                              <a:off x="159679" y="256611"/>
                              <a:ext cx="4851305" cy="398676"/>
                            </a:xfrm>
                            <a:prstGeom prst="rect">
                              <a:avLst/>
                            </a:prstGeom>
                            <a:noFill/>
                          </wps:spPr>
                          <wps:txbx>
                            <w:txbxContent>
                              <w:p w14:paraId="18BFE2B9" w14:textId="2073ED0F"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كيف استفيد من البوصلة لأبدأ الآن وليس غداً؟</w:t>
                                </w:r>
                              </w:p>
                            </w:txbxContent>
                          </wps:txbx>
                          <wps:bodyPr wrap="square" rtlCol="1">
                            <a:spAutoFit/>
                          </wps:bodyPr>
                        </wps:wsp>
                      </wpg:grpSp>
                    </wpg:wgp>
                  </a:graphicData>
                </a:graphic>
              </wp:inline>
            </w:drawing>
          </mc:Choice>
          <mc:Fallback>
            <w:pict>
              <v:group w14:anchorId="4255FA9F" id="_x0000_s2836" style="width:439.25pt;height:68.55pt;mso-position-horizontal-relative:char;mso-position-vertical-relative:line" coordorigin=""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BbwSgE3AAAAAUBAAAPAAAA&#10;ZHJzL2Rvd25yZXYueG1sTI9BS8NAEIXvgv9hGcGb3cRSG2I2pRT1VARbQbxNk2kSmp0N2W2S/ntH&#10;L/XyYHiP977JVpNt1UC9bxwbiGcRKOLClQ1XBj73rw8JKB+QS2wdk4ELeVjltzcZpqUb+YOGXaiU&#10;lLBP0UAdQpdq7YuaLPqZ64jFO7reYpCzr3TZ4yjlttWPUfSkLTYsCzV2tKmpOO3O1sDbiON6Hr8M&#10;29Nxc/neL96/tjEZc383rZ9BBZrCNQy/+IIOuTAd3JlLr1oD8kj4U/GSZbIAdZDQfBmDzjP9nz7/&#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">
                <v:shape id="صورة 38" o:spid="_x0000_s283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">
                  <v:imagedata r:id="rId60" o:title=""/>
                </v:shape>
                <v:group id="مجموعة 39" o:spid="_x0000_s28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">
                  <v:group id="_x0000_s28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">
                    <v:group id="مجموعة 41" o:spid="_x0000_s28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">
                      <v:shape id="شكل حر 42" o:spid="_x0000_s28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8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" fillcolor="#168489" stroked="f" strokeweight="1pt">
                        <v:stroke joinstyle="miter"/>
                      </v:roundrect>
                    </v:group>
                    <v:oval id="شكل بيضاوي 44" o:spid="_x0000_s28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" filled="f" strokecolor="#a5a5a5 [2092]" strokeweight="1pt">
                      <v:stroke joinstyle="miter"/>
                    </v:oval>
                  </v:group>
                  <v:shape id="مربع نص 41" o:spid="_x0000_s2844" type="#_x0000_t202" style="position:absolute;left:1596;top:2566;width:48513;height:3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" filled="f" stroked="f">
                    <v:textbox style="mso-fit-shape-to-text:t">
                      <w:txbxContent>
                        <w:p w14:paraId="18BFE2B9" w14:textId="2073ED0F" w:rsidR="009C30AE" w:rsidRDefault="009C30AE" w:rsidP="009C30AE">
                          <w:pPr>
                            <w:rPr>
                              <w:rFonts w:eastAsia="Calibri" w:hAnsi="Adobe Arabic" w:cs="Adobe Arabic"/>
                              <w:b/>
                              <w:bCs/>
                              <w:color w:val="FFFFFF"/>
                              <w:kern w:val="24"/>
                              <w:sz w:val="36"/>
                              <w:szCs w:val="36"/>
                              <w:lang w:bidi="ar-EG"/>
                            </w:rPr>
                          </w:pPr>
                          <w:r w:rsidRPr="009C30AE">
                            <w:rPr>
                              <w:rFonts w:eastAsia="Calibri" w:hAnsi="Adobe Arabic" w:cs="Adobe Arabic"/>
                              <w:b/>
                              <w:bCs/>
                              <w:color w:val="FFFFFF"/>
                              <w:kern w:val="24"/>
                              <w:sz w:val="36"/>
                              <w:szCs w:val="36"/>
                              <w:rtl/>
                              <w:lang w:bidi="ar-EG"/>
                            </w:rPr>
                            <w:t>كيف استفيد من البوصلة لأبدأ الآن وليس غداً؟</w:t>
                          </w:r>
                        </w:p>
                      </w:txbxContent>
                    </v:textbox>
                  </v:shape>
                </v:group>
                <w10:anchorlock/>
              </v:group>
            </w:pict>
          </mc:Fallback>
        </mc:AlternateContent>
      </w:r>
    </w:p>
    <w:p w14:paraId="6E0D459C" w14:textId="7FD99D59"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ي</w:t>
      </w:r>
      <w:r w:rsidRPr="008F21E5">
        <w:rPr>
          <w:rFonts w:ascii="Sakkal Majalla" w:hAnsi="Sakkal Majalla" w:hint="cs"/>
          <w:sz w:val="34"/>
          <w:rtl/>
        </w:rPr>
        <w:t>ُ</w:t>
      </w:r>
      <w:r w:rsidRPr="008F21E5">
        <w:rPr>
          <w:rFonts w:ascii="Sakkal Majalla" w:hAnsi="Sakkal Majalla"/>
          <w:sz w:val="34"/>
          <w:rtl/>
        </w:rPr>
        <w:t>شير بحث أجرته جامعة كولومبيا في عام 2023 إلى أن 78% من المشاريع المهنية التي تبدأ فوراً بعد التخطيط لها تنجح، مقارنة بـ 34% فقط للمشاريع التي تؤجل.</w:t>
      </w:r>
    </w:p>
    <w:p w14:paraId="0E3476E6" w14:textId="77777777" w:rsidR="008F21E5" w:rsidRPr="009C30AE" w:rsidRDefault="008F21E5" w:rsidP="008F21E5">
      <w:pPr>
        <w:spacing w:line="259" w:lineRule="auto"/>
        <w:rPr>
          <w:rFonts w:ascii="Sakkal Majalla" w:hAnsi="Sakkal Majalla"/>
          <w:b/>
          <w:bCs/>
          <w:color w:val="008080"/>
          <w:sz w:val="34"/>
          <w:rtl/>
        </w:rPr>
      </w:pPr>
      <w:r w:rsidRPr="009C30AE">
        <w:rPr>
          <w:rFonts w:ascii="Sakkal Majalla" w:hAnsi="Sakkal Majalla"/>
          <w:b/>
          <w:bCs/>
          <w:color w:val="008080"/>
          <w:sz w:val="34"/>
          <w:rtl/>
        </w:rPr>
        <w:t xml:space="preserve"> استراتيجية "البداية الفورية":</w:t>
      </w:r>
    </w:p>
    <w:p w14:paraId="0DC20789"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1. تطبيق مبدأ "الدقائق الخمس":</w:t>
      </w:r>
    </w:p>
    <w:p w14:paraId="67A7CC2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ابدأ بخمس دقائق فقط من العمل على هدفك. وفقاً لدراسات علم النفس، هذه الخطوة الصغيرة كافية لكسر حاجز التسويف والبدء في العمل.</w:t>
      </w:r>
    </w:p>
    <w:p w14:paraId="2B504658"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2. استخدام تقنية "التجزئة المتناهية الصغر":</w:t>
      </w:r>
    </w:p>
    <w:p w14:paraId="41A764B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قسم الخطوة الأولى إلى أجزاء صغيرة جداً بحيث يكون من المستحيل عدم البدء بها.</w:t>
      </w:r>
    </w:p>
    <w:p w14:paraId="4DCF12D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مثال: بدلاً من "تطوير برنامج تدريبي جديد"، ابدأ بـ "كتابة عنوان البرنامج وثلاثة أهداف له".</w:t>
      </w:r>
    </w:p>
    <w:p w14:paraId="1C12F749"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3. تفعيل استراتيجية "الإعلان والالتزام":</w:t>
      </w:r>
    </w:p>
    <w:p w14:paraId="1EA566F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أعلن عن بدء مشروعك للآخرين، مما يخلق التزاماً خارجياً يدفعك للعمل.</w:t>
      </w:r>
    </w:p>
    <w:p w14:paraId="4A6AE09A"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4. تطبيق قاعدة "التراكم اليومي":</w:t>
      </w:r>
    </w:p>
    <w:p w14:paraId="01373E8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قم بخطوة صغيرة واحدة يومياً نحو هدفك. هذا النهج يخلق زخماً مستداماً.</w:t>
      </w:r>
    </w:p>
    <w:p w14:paraId="3F658413" w14:textId="77777777" w:rsidR="008F21E5" w:rsidRPr="009C30AE" w:rsidRDefault="008F21E5" w:rsidP="008F21E5">
      <w:pPr>
        <w:spacing w:line="259" w:lineRule="auto"/>
        <w:rPr>
          <w:rFonts w:ascii="Sakkal Majalla" w:hAnsi="Sakkal Majalla"/>
          <w:color w:val="C00000"/>
          <w:sz w:val="34"/>
          <w:rtl/>
        </w:rPr>
      </w:pPr>
      <w:r w:rsidRPr="009C30AE">
        <w:rPr>
          <w:rFonts w:ascii="Sakkal Majalla" w:hAnsi="Sakkal Majalla"/>
          <w:color w:val="C00000"/>
          <w:sz w:val="34"/>
          <w:rtl/>
        </w:rPr>
        <w:t>5. استخدام تقنية "إزالة العوائق":</w:t>
      </w:r>
    </w:p>
    <w:p w14:paraId="3488A2FF"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حدد العوائق التي قد تمنعك من البدء وقم بإزالتها مسبقاً.</w:t>
      </w:r>
    </w:p>
    <w:p w14:paraId="78E1EA9F"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xml:space="preserve">   مثال: إذا كنت تريد تسجيل فيديوهات تدريبية، قم بإعداد المكان وتجهيز المعدات مسبقاً بحيث تكون جاهزة للاستخدام الفوري.</w:t>
      </w:r>
    </w:p>
    <w:p w14:paraId="0DF2DBBD" w14:textId="77777777" w:rsidR="008F21E5" w:rsidRPr="008F21E5" w:rsidRDefault="008F21E5" w:rsidP="008F21E5">
      <w:pPr>
        <w:spacing w:line="259" w:lineRule="auto"/>
        <w:rPr>
          <w:rFonts w:ascii="Sakkal Majalla" w:hAnsi="Sakkal Majalla"/>
          <w:b/>
          <w:bCs/>
          <w:sz w:val="34"/>
          <w:rtl/>
        </w:rPr>
      </w:pPr>
      <w:r w:rsidRPr="008F21E5">
        <w:rPr>
          <w:rFonts w:ascii="Sakkal Majalla" w:hAnsi="Sakkal Majalla"/>
          <w:b/>
          <w:bCs/>
          <w:sz w:val="34"/>
          <w:rtl/>
        </w:rPr>
        <w:t>نموذج "البوصلة العملية" للبدء الفوري:</w:t>
      </w:r>
    </w:p>
    <w:p w14:paraId="38E48C7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استخدم النموذج التالي لتحديد خطواتك الفورية:</w:t>
      </w:r>
    </w:p>
    <w:p w14:paraId="32ECC06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1. الشمال (الهدف النهائي): ما الذي تريد تحقيقه؟</w:t>
      </w:r>
    </w:p>
    <w:p w14:paraId="3F9D810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2. الجنوب (نقطة البداية): أين أنت الآن؟</w:t>
      </w:r>
    </w:p>
    <w:p w14:paraId="186C25C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3. الشرق (الخطوة الأولى): ما هي أول خطوة يمكنك اتخاذها اليوم؟</w:t>
      </w:r>
    </w:p>
    <w:p w14:paraId="07F18E7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4. الغرب (العوائق المحتملة): ما الذي قد يمنعك من البدء؟</w:t>
      </w:r>
    </w:p>
    <w:p w14:paraId="58F3694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مثال: المدرب أحمد يريد إطلاق برنامج تدريبي متخصص في القيادة الإبداعية.</w:t>
      </w:r>
    </w:p>
    <w:p w14:paraId="0D19F6C0"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lastRenderedPageBreak/>
        <w:t>- الشمال: برنامج تدريبي متكامل في القيادة الإبداعية.</w:t>
      </w:r>
    </w:p>
    <w:p w14:paraId="381BDB33"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الجنوب: لديه خبرة في التدريب العام، ومعرفة نظرية بالقيادة الإبداعية.</w:t>
      </w:r>
    </w:p>
    <w:p w14:paraId="1FB4F6E4"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الشرق: إجراء مقابلات مع 3 قادة ناجحين لجمع قصص وأمثلة واقعية.</w:t>
      </w:r>
    </w:p>
    <w:p w14:paraId="7C70479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الغرب: الخوف من عدم وجود سوق كافٍ، ونقص المواد المرجعية.</w:t>
      </w:r>
    </w:p>
    <w:p w14:paraId="7A785A7A" w14:textId="77777777" w:rsidR="008F21E5" w:rsidRDefault="008F21E5" w:rsidP="008F21E5">
      <w:pPr>
        <w:spacing w:line="259" w:lineRule="auto"/>
        <w:rPr>
          <w:rFonts w:ascii="Sakkal Majalla" w:hAnsi="Sakkal Majalla"/>
          <w:sz w:val="34"/>
        </w:rPr>
      </w:pPr>
      <w:r w:rsidRPr="009C30AE">
        <w:rPr>
          <w:rFonts w:ascii="Sakkal Majalla" w:hAnsi="Sakkal Majalla"/>
          <w:sz w:val="34"/>
          <w:highlight w:val="lightGray"/>
          <w:rtl/>
        </w:rPr>
        <w:t>قال الإمام الشافعي: "من طلب الكمال نام على الحصير"،</w:t>
      </w:r>
      <w:r w:rsidRPr="008F21E5">
        <w:rPr>
          <w:rFonts w:ascii="Sakkal Majalla" w:hAnsi="Sakkal Majalla"/>
          <w:sz w:val="34"/>
          <w:rtl/>
        </w:rPr>
        <w:t xml:space="preserve"> وهذا يذكرنا بأهمية البدء والعمل رغم عدم اكتمال الظروف المثالية.</w:t>
      </w:r>
    </w:p>
    <w:p w14:paraId="12916B3A" w14:textId="3A52DD61" w:rsidR="003466BB" w:rsidRDefault="003466BB" w:rsidP="003466BB">
      <w:pPr>
        <w:bidi w:val="0"/>
        <w:spacing w:line="259" w:lineRule="auto"/>
        <w:jc w:val="center"/>
        <w:rPr>
          <w:rFonts w:ascii="Sakkal Majalla" w:hAnsi="Sakkal Majalla"/>
          <w:sz w:val="34"/>
        </w:rPr>
      </w:pPr>
    </w:p>
    <w:p w14:paraId="05101B9B" w14:textId="77777777" w:rsidR="003466BB" w:rsidRDefault="003466BB" w:rsidP="003466BB">
      <w:pPr>
        <w:bidi w:val="0"/>
        <w:spacing w:line="259" w:lineRule="auto"/>
        <w:jc w:val="center"/>
        <w:rPr>
          <w:rFonts w:ascii="Sakkal Majalla" w:hAnsi="Sakkal Majalla"/>
          <w:sz w:val="34"/>
        </w:rPr>
      </w:pPr>
    </w:p>
    <w:p w14:paraId="4FA6C06E" w14:textId="77777777" w:rsidR="003466BB" w:rsidRDefault="003466BB" w:rsidP="003466BB">
      <w:pPr>
        <w:bidi w:val="0"/>
        <w:spacing w:line="259" w:lineRule="auto"/>
        <w:jc w:val="center"/>
        <w:rPr>
          <w:rFonts w:ascii="Sakkal Majalla" w:hAnsi="Sakkal Majalla"/>
          <w:sz w:val="34"/>
        </w:rPr>
      </w:pPr>
    </w:p>
    <w:p w14:paraId="338BBD40" w14:textId="388D0B14" w:rsidR="003466BB" w:rsidRPr="008F21E5" w:rsidRDefault="003466BB" w:rsidP="003466BB">
      <w:pPr>
        <w:bidi w:val="0"/>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15EED4A9" wp14:editId="2CB1C898">
            <wp:extent cx="1492886" cy="1492886"/>
            <wp:effectExtent l="0" t="0" r="0" b="0"/>
            <wp:docPr id="1025674055" name="صورة 913" descr="صورة تحتوي على قصاصة فنية, تعبيرات, مبتسم, الرسوم المتحركة&#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74055" name="صورة 913" descr="صورة تحتوي على قصاصة فنية, تعبيرات, مبتسم, الرسوم المتحركة&#10;&#10;قد يكون المحتوى الذي تم إنشاؤه بواسطة الذكاء الاصطناعي غير صحيح."/>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494954" cy="1494954"/>
                    </a:xfrm>
                    <a:prstGeom prst="rect">
                      <a:avLst/>
                    </a:prstGeom>
                  </pic:spPr>
                </pic:pic>
              </a:graphicData>
            </a:graphic>
          </wp:inline>
        </w:drawing>
      </w:r>
    </w:p>
    <w:tbl>
      <w:tblPr>
        <w:tblStyle w:val="a6"/>
        <w:bidiVisual/>
        <w:tblW w:w="9628" w:type="dxa"/>
        <w:tblInd w:w="-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C30AE" w:rsidRPr="00AB5D47" w14:paraId="04689904" w14:textId="77777777" w:rsidTr="00B77C8B">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2E9F0B9D" w14:textId="77777777" w:rsidR="009C30AE" w:rsidRPr="00B45CE2" w:rsidRDefault="009C30AE" w:rsidP="00B77C8B">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178E1537" wp14:editId="1241D834">
                  <wp:extent cx="485140" cy="485140"/>
                  <wp:effectExtent l="0" t="0" r="0" b="0"/>
                  <wp:docPr id="1859715727"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68D5829" w14:textId="77777777" w:rsidR="009C30AE" w:rsidRPr="00B45CE2" w:rsidRDefault="009C30AE" w:rsidP="00B77C8B">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177BD35F" w14:textId="5C3EAA36" w:rsidR="009C30AE" w:rsidRPr="00AB5D47" w:rsidRDefault="009C30AE" w:rsidP="00B77C8B">
            <w:pPr>
              <w:jc w:val="center"/>
              <w:rPr>
                <w:rFonts w:ascii="Adobe Arabic" w:hAnsi="Adobe Arabic" w:cs="Adobe Arabic"/>
                <w:bCs/>
                <w:color w:val="168489"/>
                <w:sz w:val="52"/>
                <w:szCs w:val="52"/>
                <w:rtl/>
                <w:lang w:bidi="ar-EG"/>
              </w:rPr>
            </w:pPr>
            <w:r w:rsidRPr="009C30AE">
              <w:rPr>
                <w:rFonts w:ascii="Adobe Arabic" w:hAnsi="Adobe Arabic" w:cs="Adobe Arabic"/>
                <w:bCs/>
                <w:color w:val="168489"/>
                <w:sz w:val="52"/>
                <w:szCs w:val="52"/>
                <w:rtl/>
                <w:lang w:bidi="ar-EG"/>
              </w:rPr>
              <w:t>"خارطة الطريق الشخصية"</w:t>
            </w:r>
          </w:p>
        </w:tc>
      </w:tr>
    </w:tbl>
    <w:p w14:paraId="3BC2D617" w14:textId="77777777" w:rsidR="009C30AE" w:rsidRPr="00613ABA" w:rsidRDefault="009C30AE" w:rsidP="009C30AE">
      <w:pPr>
        <w:rPr>
          <w:rFonts w:ascii="Sakkal Majalla" w:hAnsi="Sakkal Majalla"/>
          <w:color w:val="008080"/>
          <w:sz w:val="34"/>
          <w:rtl/>
        </w:rPr>
      </w:pPr>
      <w:r w:rsidRPr="00613ABA">
        <w:rPr>
          <w:noProof/>
          <w:color w:val="008080"/>
          <w:sz w:val="34"/>
        </w:rPr>
        <w:drawing>
          <wp:anchor distT="0" distB="0" distL="114300" distR="114300" simplePos="0" relativeHeight="252904448" behindDoc="0" locked="0" layoutInCell="1" allowOverlap="1" wp14:anchorId="1D589B20" wp14:editId="6B43E015">
            <wp:simplePos x="0" y="0"/>
            <wp:positionH relativeFrom="column">
              <wp:posOffset>5372100</wp:posOffset>
            </wp:positionH>
            <wp:positionV relativeFrom="paragraph">
              <wp:posOffset>43180</wp:posOffset>
            </wp:positionV>
            <wp:extent cx="292100" cy="292100"/>
            <wp:effectExtent l="0" t="0" r="0" b="0"/>
            <wp:wrapThrough wrapText="bothSides">
              <wp:wrapPolygon edited="0">
                <wp:start x="1409" y="0"/>
                <wp:lineTo x="0" y="4226"/>
                <wp:lineTo x="0" y="16904"/>
                <wp:lineTo x="2817" y="19722"/>
                <wp:lineTo x="16904" y="19722"/>
                <wp:lineTo x="19722" y="16904"/>
                <wp:lineTo x="19722" y="4226"/>
                <wp:lineTo x="18313" y="0"/>
                <wp:lineTo x="1409" y="0"/>
              </wp:wrapPolygon>
            </wp:wrapThrough>
            <wp:docPr id="1545398996" name="Picture 1717196161" descr="Cl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96161" name="Picture 1717196161" descr="Clock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pic:spPr>
                </pic:pic>
              </a:graphicData>
            </a:graphic>
            <wp14:sizeRelH relativeFrom="margin">
              <wp14:pctWidth>0</wp14:pctWidth>
            </wp14:sizeRelH>
            <wp14:sizeRelV relativeFrom="margin">
              <wp14:pctHeight>0</wp14:pctHeight>
            </wp14:sizeRelV>
          </wp:anchor>
        </w:drawing>
      </w:r>
      <w:r w:rsidRPr="00613ABA">
        <w:rPr>
          <w:rFonts w:ascii="Sakkal Majalla" w:hAnsi="Sakkal Majalla" w:hint="cs"/>
          <w:color w:val="008080"/>
          <w:sz w:val="34"/>
          <w:rtl/>
        </w:rPr>
        <w:t>المدّة: 30 دقيقة.</w:t>
      </w:r>
    </w:p>
    <w:p w14:paraId="11BF34A7" w14:textId="6B14C523" w:rsidR="008F21E5" w:rsidRPr="009C30AE" w:rsidRDefault="008F21E5" w:rsidP="008F21E5">
      <w:pPr>
        <w:spacing w:line="259" w:lineRule="auto"/>
        <w:rPr>
          <w:rFonts w:ascii="Sakkal Majalla" w:hAnsi="Sakkal Majalla"/>
          <w:b/>
          <w:bCs/>
          <w:color w:val="008080"/>
          <w:sz w:val="34"/>
          <w:rtl/>
        </w:rPr>
      </w:pPr>
      <w:r w:rsidRPr="009C30AE">
        <w:rPr>
          <w:rFonts w:ascii="Sakkal Majalla" w:hAnsi="Sakkal Majalla"/>
          <w:b/>
          <w:bCs/>
          <w:color w:val="008080"/>
          <w:sz w:val="34"/>
          <w:rtl/>
        </w:rPr>
        <w:t>الهدف من النشاط:</w:t>
      </w:r>
    </w:p>
    <w:p w14:paraId="6F539BB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تطوير خطة عمل شخصية واضحة للستة أشهر القادمة، مع تحديد خطوات فورية للتنفيذ.</w:t>
      </w:r>
    </w:p>
    <w:p w14:paraId="7328F9D3" w14:textId="58311DF3" w:rsidR="008F21E5" w:rsidRPr="009C30AE" w:rsidRDefault="008F21E5" w:rsidP="009C30AE">
      <w:pPr>
        <w:spacing w:line="259" w:lineRule="auto"/>
        <w:rPr>
          <w:rFonts w:ascii="Sakkal Majalla" w:hAnsi="Sakkal Majalla"/>
          <w:b/>
          <w:bCs/>
          <w:color w:val="C00000"/>
          <w:sz w:val="34"/>
        </w:rPr>
      </w:pPr>
      <w:r w:rsidRPr="009C30AE">
        <w:rPr>
          <w:rFonts w:ascii="Sakkal Majalla" w:hAnsi="Sakkal Majalla"/>
          <w:b/>
          <w:bCs/>
          <w:color w:val="C00000"/>
          <w:sz w:val="34"/>
          <w:rtl/>
        </w:rPr>
        <w:t>نموذج لخارطة الطريق:</w:t>
      </w:r>
    </w:p>
    <w:tbl>
      <w:tblPr>
        <w:tblStyle w:val="a6"/>
        <w:bidiVisual/>
        <w:tblW w:w="0" w:type="auto"/>
        <w:tblLook w:val="04A0" w:firstRow="1" w:lastRow="0" w:firstColumn="1" w:lastColumn="0" w:noHBand="0" w:noVBand="1"/>
      </w:tblPr>
      <w:tblGrid>
        <w:gridCol w:w="1502"/>
        <w:gridCol w:w="1502"/>
        <w:gridCol w:w="1503"/>
        <w:gridCol w:w="1503"/>
        <w:gridCol w:w="1503"/>
        <w:gridCol w:w="1503"/>
      </w:tblGrid>
      <w:tr w:rsidR="008F21E5" w:rsidRPr="008F21E5" w14:paraId="3124360B" w14:textId="77777777" w:rsidTr="005639EC">
        <w:tc>
          <w:tcPr>
            <w:tcW w:w="1502" w:type="dxa"/>
            <w:shd w:val="clear" w:color="auto" w:fill="D9D9D9" w:themeFill="background1" w:themeFillShade="D9"/>
            <w:vAlign w:val="center"/>
          </w:tcPr>
          <w:p w14:paraId="060518F4"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الشهر</w:t>
            </w:r>
          </w:p>
        </w:tc>
        <w:tc>
          <w:tcPr>
            <w:tcW w:w="1502" w:type="dxa"/>
            <w:shd w:val="clear" w:color="auto" w:fill="D9D9D9" w:themeFill="background1" w:themeFillShade="D9"/>
            <w:vAlign w:val="center"/>
          </w:tcPr>
          <w:p w14:paraId="0C9B0184"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الأهداف المهنية</w:t>
            </w:r>
          </w:p>
        </w:tc>
        <w:tc>
          <w:tcPr>
            <w:tcW w:w="1503" w:type="dxa"/>
            <w:shd w:val="clear" w:color="auto" w:fill="D9D9D9" w:themeFill="background1" w:themeFillShade="D9"/>
            <w:vAlign w:val="center"/>
          </w:tcPr>
          <w:p w14:paraId="3195D343"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الأهداف الشخصية</w:t>
            </w:r>
          </w:p>
        </w:tc>
        <w:tc>
          <w:tcPr>
            <w:tcW w:w="1503" w:type="dxa"/>
            <w:shd w:val="clear" w:color="auto" w:fill="D9D9D9" w:themeFill="background1" w:themeFillShade="D9"/>
            <w:vAlign w:val="center"/>
          </w:tcPr>
          <w:p w14:paraId="5BD66E8E"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تطوير نقاط الضعف</w:t>
            </w:r>
          </w:p>
        </w:tc>
        <w:tc>
          <w:tcPr>
            <w:tcW w:w="1503" w:type="dxa"/>
            <w:shd w:val="clear" w:color="auto" w:fill="D9D9D9" w:themeFill="background1" w:themeFillShade="D9"/>
            <w:vAlign w:val="center"/>
          </w:tcPr>
          <w:p w14:paraId="4C5C26C9"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مهارات التأثير</w:t>
            </w:r>
          </w:p>
        </w:tc>
        <w:tc>
          <w:tcPr>
            <w:tcW w:w="1503" w:type="dxa"/>
            <w:shd w:val="clear" w:color="auto" w:fill="D9D9D9" w:themeFill="background1" w:themeFillShade="D9"/>
            <w:vAlign w:val="center"/>
          </w:tcPr>
          <w:p w14:paraId="0648C7C3"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الإجراءات العملية</w:t>
            </w:r>
          </w:p>
        </w:tc>
      </w:tr>
      <w:tr w:rsidR="008F21E5" w:rsidRPr="008F21E5" w14:paraId="34703A5C" w14:textId="77777777" w:rsidTr="00B77C8B">
        <w:tc>
          <w:tcPr>
            <w:tcW w:w="1502" w:type="dxa"/>
            <w:vAlign w:val="center"/>
          </w:tcPr>
          <w:p w14:paraId="553A124C"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الشهر 1</w:t>
            </w:r>
          </w:p>
        </w:tc>
        <w:tc>
          <w:tcPr>
            <w:tcW w:w="1502" w:type="dxa"/>
            <w:vAlign w:val="center"/>
          </w:tcPr>
          <w:p w14:paraId="2FDCC055"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تحديد مجال التخصص</w:t>
            </w:r>
          </w:p>
        </w:tc>
        <w:tc>
          <w:tcPr>
            <w:tcW w:w="1503" w:type="dxa"/>
            <w:vAlign w:val="center"/>
          </w:tcPr>
          <w:p w14:paraId="42CB44BC"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قراءة كتابين في المجال</w:t>
            </w:r>
          </w:p>
        </w:tc>
        <w:tc>
          <w:tcPr>
            <w:tcW w:w="1503" w:type="dxa"/>
            <w:vAlign w:val="center"/>
          </w:tcPr>
          <w:p w14:paraId="0B18C18F"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التسجيل في دورة إلقاء</w:t>
            </w:r>
          </w:p>
        </w:tc>
        <w:tc>
          <w:tcPr>
            <w:tcW w:w="1503" w:type="dxa"/>
            <w:vAlign w:val="center"/>
          </w:tcPr>
          <w:p w14:paraId="4FC63595"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جمع 3 قصص نجاح</w:t>
            </w:r>
          </w:p>
        </w:tc>
        <w:tc>
          <w:tcPr>
            <w:tcW w:w="1503" w:type="dxa"/>
            <w:vAlign w:val="center"/>
          </w:tcPr>
          <w:p w14:paraId="02027C89"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إنشاء موقع إلكتروني</w:t>
            </w:r>
          </w:p>
        </w:tc>
      </w:tr>
      <w:tr w:rsidR="008F21E5" w:rsidRPr="008F21E5" w14:paraId="67BC8413" w14:textId="77777777" w:rsidTr="00B77C8B">
        <w:tc>
          <w:tcPr>
            <w:tcW w:w="1502" w:type="dxa"/>
            <w:vAlign w:val="center"/>
          </w:tcPr>
          <w:p w14:paraId="507BA3CE"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الشهر 2</w:t>
            </w:r>
          </w:p>
        </w:tc>
        <w:tc>
          <w:tcPr>
            <w:tcW w:w="1502" w:type="dxa"/>
            <w:vAlign w:val="center"/>
          </w:tcPr>
          <w:p w14:paraId="3247F226"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تطوير محتوى (50%)</w:t>
            </w:r>
          </w:p>
        </w:tc>
        <w:tc>
          <w:tcPr>
            <w:tcW w:w="1503" w:type="dxa"/>
            <w:vAlign w:val="center"/>
          </w:tcPr>
          <w:p w14:paraId="0D216D41"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تعل</w:t>
            </w:r>
            <w:r w:rsidRPr="008F21E5">
              <w:rPr>
                <w:rFonts w:ascii="Sakkal Majalla" w:hAnsi="Sakkal Majalla" w:hint="cs"/>
                <w:sz w:val="34"/>
                <w:rtl/>
              </w:rPr>
              <w:t>ّ</w:t>
            </w:r>
            <w:r w:rsidRPr="008F21E5">
              <w:rPr>
                <w:rFonts w:ascii="Sakkal Majalla" w:hAnsi="Sakkal Majalla"/>
                <w:sz w:val="34"/>
                <w:rtl/>
              </w:rPr>
              <w:t>م تقنية جديدة</w:t>
            </w:r>
          </w:p>
        </w:tc>
        <w:tc>
          <w:tcPr>
            <w:tcW w:w="1503" w:type="dxa"/>
            <w:vAlign w:val="center"/>
          </w:tcPr>
          <w:p w14:paraId="56691B19"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ممارسة التقديم أمام 5 أشخاص</w:t>
            </w:r>
          </w:p>
        </w:tc>
        <w:tc>
          <w:tcPr>
            <w:tcW w:w="1503" w:type="dxa"/>
            <w:vAlign w:val="center"/>
          </w:tcPr>
          <w:p w14:paraId="194168AC"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تطوير أسلوب سرد القصص</w:t>
            </w:r>
          </w:p>
        </w:tc>
        <w:tc>
          <w:tcPr>
            <w:tcW w:w="1503" w:type="dxa"/>
            <w:vAlign w:val="center"/>
          </w:tcPr>
          <w:p w14:paraId="7D59591C"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نشر 4 مقالات متخصصة</w:t>
            </w:r>
          </w:p>
        </w:tc>
      </w:tr>
      <w:tr w:rsidR="008F21E5" w:rsidRPr="008F21E5" w14:paraId="2E90EFD2" w14:textId="77777777" w:rsidTr="00B77C8B">
        <w:tc>
          <w:tcPr>
            <w:tcW w:w="1502" w:type="dxa"/>
            <w:vAlign w:val="center"/>
          </w:tcPr>
          <w:p w14:paraId="4623C550"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الشهر 3</w:t>
            </w:r>
          </w:p>
        </w:tc>
        <w:tc>
          <w:tcPr>
            <w:tcW w:w="1502" w:type="dxa"/>
            <w:vAlign w:val="center"/>
          </w:tcPr>
          <w:p w14:paraId="655563EE"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إطلاق البرنامج التجريبي</w:t>
            </w:r>
          </w:p>
        </w:tc>
        <w:tc>
          <w:tcPr>
            <w:tcW w:w="1503" w:type="dxa"/>
            <w:vAlign w:val="center"/>
          </w:tcPr>
          <w:p w14:paraId="17E78172"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حضور مؤتمر مهني</w:t>
            </w:r>
          </w:p>
        </w:tc>
        <w:tc>
          <w:tcPr>
            <w:tcW w:w="1503" w:type="dxa"/>
            <w:vAlign w:val="center"/>
          </w:tcPr>
          <w:p w14:paraId="275DC00B"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التقديم أمام 10 أشخاص</w:t>
            </w:r>
          </w:p>
        </w:tc>
        <w:tc>
          <w:tcPr>
            <w:tcW w:w="1503" w:type="dxa"/>
            <w:vAlign w:val="center"/>
          </w:tcPr>
          <w:p w14:paraId="529D205D"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تطوير لغة الجسد</w:t>
            </w:r>
          </w:p>
        </w:tc>
        <w:tc>
          <w:tcPr>
            <w:tcW w:w="1503" w:type="dxa"/>
            <w:vAlign w:val="center"/>
          </w:tcPr>
          <w:p w14:paraId="70EF7CBA"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عقد 3 لقاءات تعاونية</w:t>
            </w:r>
          </w:p>
        </w:tc>
      </w:tr>
      <w:tr w:rsidR="008F21E5" w:rsidRPr="008F21E5" w14:paraId="514528DA" w14:textId="77777777" w:rsidTr="00B77C8B">
        <w:tc>
          <w:tcPr>
            <w:tcW w:w="1502" w:type="dxa"/>
            <w:vAlign w:val="center"/>
          </w:tcPr>
          <w:p w14:paraId="094D15B2" w14:textId="77777777" w:rsidR="008F21E5" w:rsidRPr="008F21E5" w:rsidRDefault="008F21E5" w:rsidP="00B77C8B">
            <w:pPr>
              <w:spacing w:line="259" w:lineRule="auto"/>
              <w:jc w:val="center"/>
              <w:rPr>
                <w:rFonts w:ascii="Sakkal Majalla" w:hAnsi="Sakkal Majalla"/>
                <w:b/>
                <w:bCs/>
                <w:sz w:val="34"/>
                <w:rtl/>
              </w:rPr>
            </w:pPr>
            <w:r w:rsidRPr="008F21E5">
              <w:rPr>
                <w:rFonts w:ascii="Sakkal Majalla" w:hAnsi="Sakkal Majalla"/>
                <w:b/>
                <w:bCs/>
                <w:sz w:val="34"/>
                <w:rtl/>
              </w:rPr>
              <w:t>الشه</w:t>
            </w:r>
            <w:r w:rsidRPr="008F21E5">
              <w:rPr>
                <w:rFonts w:ascii="Sakkal Majalla" w:hAnsi="Sakkal Majalla" w:hint="cs"/>
                <w:b/>
                <w:bCs/>
                <w:sz w:val="34"/>
                <w:rtl/>
              </w:rPr>
              <w:t>و</w:t>
            </w:r>
            <w:r w:rsidRPr="008F21E5">
              <w:rPr>
                <w:rFonts w:ascii="Sakkal Majalla" w:hAnsi="Sakkal Majalla"/>
                <w:b/>
                <w:bCs/>
                <w:sz w:val="34"/>
                <w:rtl/>
              </w:rPr>
              <w:t>ر 4-6</w:t>
            </w:r>
          </w:p>
        </w:tc>
        <w:tc>
          <w:tcPr>
            <w:tcW w:w="1502" w:type="dxa"/>
            <w:vAlign w:val="center"/>
          </w:tcPr>
          <w:p w14:paraId="6D460F4C"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تنفيذ 3 دورات كاملة</w:t>
            </w:r>
          </w:p>
        </w:tc>
        <w:tc>
          <w:tcPr>
            <w:tcW w:w="1503" w:type="dxa"/>
            <w:vAlign w:val="center"/>
          </w:tcPr>
          <w:p w14:paraId="33C5DB4F"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الحصول على شهادة احترافية</w:t>
            </w:r>
          </w:p>
        </w:tc>
        <w:tc>
          <w:tcPr>
            <w:tcW w:w="1503" w:type="dxa"/>
            <w:vAlign w:val="center"/>
          </w:tcPr>
          <w:p w14:paraId="487B338D"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التقديم في ندوة عامة</w:t>
            </w:r>
          </w:p>
        </w:tc>
        <w:tc>
          <w:tcPr>
            <w:tcW w:w="1503" w:type="dxa"/>
            <w:vAlign w:val="center"/>
          </w:tcPr>
          <w:p w14:paraId="3975777F"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إتقان أدوات التأثير</w:t>
            </w:r>
          </w:p>
        </w:tc>
        <w:tc>
          <w:tcPr>
            <w:tcW w:w="1503" w:type="dxa"/>
            <w:vAlign w:val="center"/>
          </w:tcPr>
          <w:p w14:paraId="6A7623B8" w14:textId="77777777" w:rsidR="008F21E5" w:rsidRPr="008F21E5" w:rsidRDefault="008F21E5" w:rsidP="00B77C8B">
            <w:pPr>
              <w:spacing w:line="259" w:lineRule="auto"/>
              <w:jc w:val="center"/>
              <w:rPr>
                <w:rFonts w:ascii="Sakkal Majalla" w:hAnsi="Sakkal Majalla"/>
                <w:sz w:val="34"/>
                <w:rtl/>
              </w:rPr>
            </w:pPr>
            <w:r w:rsidRPr="008F21E5">
              <w:rPr>
                <w:rFonts w:ascii="Sakkal Majalla" w:hAnsi="Sakkal Majalla"/>
                <w:sz w:val="34"/>
                <w:rtl/>
              </w:rPr>
              <w:t>تطوير برنامج جديد</w:t>
            </w:r>
          </w:p>
        </w:tc>
      </w:tr>
    </w:tbl>
    <w:p w14:paraId="70CB40C6" w14:textId="43478308" w:rsidR="00DB245E" w:rsidRDefault="00DB245E" w:rsidP="00DB245E">
      <w:pPr>
        <w:keepNext/>
        <w:pageBreakBefore/>
        <w:ind w:left="-897"/>
        <w:rPr>
          <w:rFonts w:ascii="Sakkal Majalla" w:hAnsi="Sakkal Majalla"/>
          <w:b/>
          <w:bCs/>
          <w:color w:val="FF0000"/>
          <w:sz w:val="34"/>
          <w:rtl/>
        </w:rPr>
      </w:pPr>
      <w:r>
        <w:rPr>
          <w:noProof/>
        </w:rPr>
        <w:lastRenderedPageBreak/>
        <mc:AlternateContent>
          <mc:Choice Requires="wps">
            <w:drawing>
              <wp:inline distT="0" distB="0" distL="0" distR="0" wp14:anchorId="297A9463" wp14:editId="7FA82182">
                <wp:extent cx="6855460" cy="8883650"/>
                <wp:effectExtent l="0" t="0" r="21590" b="12700"/>
                <wp:docPr id="5175481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5460" cy="8883650"/>
                        </a:xfrm>
                        <a:prstGeom prst="roundRect">
                          <a:avLst>
                            <a:gd name="adj" fmla="val 16667"/>
                          </a:avLst>
                        </a:prstGeom>
                        <a:solidFill>
                          <a:srgbClr val="EAF4E4"/>
                        </a:solidFill>
                        <a:ln w="12700">
                          <a:solidFill>
                            <a:schemeClr val="accent6"/>
                          </a:solidFill>
                          <a:miter lim="800000"/>
                          <a:headEnd/>
                          <a:tailEnd/>
                        </a:ln>
                      </wps:spPr>
                      <wps:txbx>
                        <w:txbxContent>
                          <w:p w14:paraId="4080E02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B23BAC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4C1BEF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7C6B1B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C9C799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9F28ED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95DE1C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1AAB6A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D2E031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938EB0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79CAD4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0AFFCC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A81D19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152392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A67D9A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D15838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D63C42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76924D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B85FE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43A8B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9AC23C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BE4BAF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0E6834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64829C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9781E4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2F236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B6CE495"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97A9463" id="_x0000_s2845" style="width:539.8pt;height:69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" fillcolor="#eaf4e4" strokecolor="#70ad47 [3209]" strokeweight="1pt">
                <v:stroke joinstyle="miter"/>
                <v:textbox inset="0,3mm,0">
                  <w:txbxContent>
                    <w:p w14:paraId="4080E02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B23BAC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4C1BEF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7C6B1B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C9C799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9F28ED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95DE1C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1AAB6A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D2E031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938EB0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79CAD4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0AFFCC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A81D19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152392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A67D9A6"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D15838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D63C42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76924D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B85FE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43A8B5"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9AC23C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BE4BAF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0E6834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64829C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9781E4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02F236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B6CE495" w14:textId="77777777" w:rsidR="00DB245E" w:rsidRDefault="00DB245E" w:rsidP="00DB245E">
                      <w:pPr>
                        <w:jc w:val="center"/>
                        <w:rPr>
                          <w:sz w:val="22"/>
                          <w:szCs w:val="28"/>
                          <w:rtl/>
                          <w:lang w:bidi="ar-SY"/>
                        </w:rPr>
                      </w:pPr>
                    </w:p>
                  </w:txbxContent>
                </v:textbox>
                <w10:anchorlock/>
              </v:roundrect>
            </w:pict>
          </mc:Fallback>
        </mc:AlternateContent>
      </w:r>
    </w:p>
    <w:p w14:paraId="74014EBB" w14:textId="6F56D235" w:rsidR="008F21E5" w:rsidRPr="008F21E5" w:rsidRDefault="009C30AE" w:rsidP="009C30AE">
      <w:pPr>
        <w:keepNext/>
        <w:pageBreakBefore/>
        <w:rPr>
          <w:rFonts w:ascii="Sakkal Majalla" w:hAnsi="Sakkal Majalla"/>
          <w:b/>
          <w:bCs/>
          <w:color w:val="FF0000"/>
          <w:sz w:val="34"/>
          <w:rtl/>
        </w:rPr>
      </w:pPr>
      <w:r w:rsidRPr="00B9790F">
        <w:rPr>
          <w:noProof/>
        </w:rPr>
        <w:lastRenderedPageBreak/>
        <mc:AlternateContent>
          <mc:Choice Requires="wpg">
            <w:drawing>
              <wp:inline distT="0" distB="0" distL="0" distR="0" wp14:anchorId="6E295A11" wp14:editId="43711E9C">
                <wp:extent cx="5711825" cy="737619"/>
                <wp:effectExtent l="0" t="0" r="22225" b="24765"/>
                <wp:docPr id="209239258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567139859" name="مجموعة 881967268"/>
                        <wpg:cNvGrpSpPr/>
                        <wpg:grpSpPr>
                          <a:xfrm>
                            <a:off x="0" y="165473"/>
                            <a:ext cx="5711825" cy="572146"/>
                            <a:chOff x="0" y="165446"/>
                            <a:chExt cx="6312597" cy="633543"/>
                          </a:xfrm>
                        </wpg:grpSpPr>
                        <wps:wsp>
                          <wps:cNvPr id="1385348735"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5853351" name="مربع نص 2043426344"/>
                          <wps:cNvSpPr txBox="1"/>
                          <wps:spPr>
                            <a:xfrm>
                              <a:off x="3184368" y="165446"/>
                              <a:ext cx="2073788" cy="453527"/>
                            </a:xfrm>
                            <a:prstGeom prst="rect">
                              <a:avLst/>
                            </a:prstGeom>
                            <a:noFill/>
                          </wps:spPr>
                          <wps:txbx>
                            <w:txbxContent>
                              <w:p w14:paraId="054DB39D" w14:textId="77777777" w:rsidR="009C30AE" w:rsidRDefault="009C30AE" w:rsidP="009C30AE">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21882681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090263634" name="Picture 1717196180" descr="Submission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E295A11" id="_x0000_s2846"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">
                <v:group id="مجموعة 881967268" o:spid="_x0000_s2847"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">
                  <v:roundrect id="مستطيل مستدير الزوايا 769901" o:spid="_x0000_s2848"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" fillcolor="#168489" strokecolor="#168489" strokeweight="1pt">
                    <v:stroke joinstyle="miter"/>
                  </v:roundrect>
                  <v:shape id="مربع نص 2043426344" o:spid="_x0000_s2849"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" filled="f" stroked="f">
                    <v:textbox style="mso-fit-shape-to-text:t">
                      <w:txbxContent>
                        <w:p w14:paraId="054DB39D" w14:textId="77777777" w:rsidR="009C30AE" w:rsidRDefault="009C30AE" w:rsidP="009C30AE">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850"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" fillcolor="#168489" strokecolor="#168489" strokeweight="1pt">
                    <v:stroke joinstyle="miter"/>
                  </v:roundrect>
                </v:group>
                <v:shape id="Picture 1717196180" o:spid="_x0000_s2851"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">
                  <v:imagedata r:id="rId86" o:title="Submission "/>
                </v:shape>
                <w10:anchorlock/>
              </v:group>
            </w:pict>
          </mc:Fallback>
        </mc:AlternateContent>
      </w:r>
    </w:p>
    <w:p w14:paraId="71364402" w14:textId="77777777" w:rsidR="008F21E5" w:rsidRPr="009C30AE" w:rsidRDefault="008F21E5" w:rsidP="008F21E5">
      <w:pPr>
        <w:rPr>
          <w:rFonts w:ascii="Sakkal Majalla" w:hAnsi="Sakkal Majalla"/>
          <w:b/>
          <w:bCs/>
          <w:color w:val="008080"/>
          <w:sz w:val="34"/>
          <w:rtl/>
        </w:rPr>
      </w:pPr>
      <w:r w:rsidRPr="009C30AE">
        <w:rPr>
          <w:rFonts w:ascii="Sakkal Majalla" w:hAnsi="Sakkal Majalla" w:hint="cs"/>
          <w:b/>
          <w:bCs/>
          <w:color w:val="008080"/>
          <w:sz w:val="34"/>
          <w:rtl/>
        </w:rPr>
        <w:t>اقر أ الحالة الآتية بتمعّن، ثم أجب عن الأسئلة التي تليها.</w:t>
      </w:r>
    </w:p>
    <w:p w14:paraId="49DBE61B" w14:textId="77777777" w:rsidR="008F21E5" w:rsidRPr="008F21E5" w:rsidRDefault="008F21E5" w:rsidP="008F21E5">
      <w:pPr>
        <w:spacing w:line="259" w:lineRule="auto"/>
        <w:rPr>
          <w:rFonts w:ascii="Sakkal Majalla" w:hAnsi="Sakkal Majalla"/>
          <w:b/>
          <w:bCs/>
          <w:sz w:val="34"/>
          <w:rtl/>
        </w:rPr>
      </w:pPr>
      <w:r w:rsidRPr="008F21E5">
        <w:rPr>
          <w:rFonts w:ascii="Sakkal Majalla" w:hAnsi="Sakkal Majalla"/>
          <w:b/>
          <w:bCs/>
          <w:sz w:val="34"/>
          <w:rtl/>
        </w:rPr>
        <w:t>"رحلة سارة نحو التمي</w:t>
      </w:r>
      <w:r w:rsidRPr="008F21E5">
        <w:rPr>
          <w:rFonts w:ascii="Sakkal Majalla" w:hAnsi="Sakkal Majalla" w:hint="cs"/>
          <w:b/>
          <w:bCs/>
          <w:sz w:val="34"/>
          <w:rtl/>
        </w:rPr>
        <w:t>ّ</w:t>
      </w:r>
      <w:r w:rsidRPr="008F21E5">
        <w:rPr>
          <w:rFonts w:ascii="Sakkal Majalla" w:hAnsi="Sakkal Majalla"/>
          <w:b/>
          <w:bCs/>
          <w:sz w:val="34"/>
          <w:rtl/>
        </w:rPr>
        <w:t>ز"</w:t>
      </w:r>
    </w:p>
    <w:p w14:paraId="14176A8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سارة مدربة في مجال التنمية البشرية منذ ثلاث سنوات. رغم امتلاكها لمهارات جيدة في التدريب، إلا أنها تواجه عدة تحديات:</w:t>
      </w:r>
    </w:p>
    <w:p w14:paraId="615DC8C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صعوبة في جذب متدربين جدد وتسويق برامجها.</w:t>
      </w:r>
    </w:p>
    <w:p w14:paraId="65EB718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نقص في التخصص، حيث تقدم دورات متنوعة دون تركيز محدد.</w:t>
      </w:r>
    </w:p>
    <w:p w14:paraId="146FF51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تأجيل مستمر لمشاريعها التدريبية الطموحة بسبب الكمالية المفرطة.</w:t>
      </w:r>
    </w:p>
    <w:p w14:paraId="261AE035"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قلق من التحدث أمام جماهير كبيرة.</w:t>
      </w:r>
    </w:p>
    <w:p w14:paraId="70180B19"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بعد حضورها لدورة "البوصلة الشخصية للمدرب"، قررت سارة تطبيق ما تعلمته من خلال:</w:t>
      </w:r>
    </w:p>
    <w:p w14:paraId="656EA09C"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1. تحديد مجال التخصص: التدريب على مهارات الذكاء العاطفي للقياديين.</w:t>
      </w:r>
    </w:p>
    <w:p w14:paraId="60147B7A"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2. تحويل نقاط ضعفها: استثمار الكمالية في تطوير محتوى عالي الجودة.</w:t>
      </w:r>
    </w:p>
    <w:p w14:paraId="0CD1EC5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3. وضع خطة عمل فورية: تنفيذ ورشة عمل مصغرة في الأسبوع التالي.</w:t>
      </w:r>
    </w:p>
    <w:p w14:paraId="6C65549E"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4. تطوير نظام للإنتاجية: تخصيص أوقات محددة للعمل على المشاريع المختلفة.</w:t>
      </w:r>
    </w:p>
    <w:p w14:paraId="066C3161"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بعد ستة أشهر، نجحت سارة في:</w:t>
      </w:r>
    </w:p>
    <w:p w14:paraId="7FAF1300"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إطلاق برنامج تدريبي متخصص استقطب 45 متدرباً.</w:t>
      </w:r>
    </w:p>
    <w:p w14:paraId="7A78F31D"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نشر 12 مقالاً متخصصاً عزز من مكانتها كخبيرة في مجالها.</w:t>
      </w:r>
    </w:p>
    <w:p w14:paraId="0D139327"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تقديم محاضرة في مؤتمر محلي أمام 200 شخص.</w:t>
      </w:r>
    </w:p>
    <w:p w14:paraId="4300FD22" w14:textId="77777777" w:rsidR="008F21E5" w:rsidRPr="008F21E5" w:rsidRDefault="008F21E5" w:rsidP="008F21E5">
      <w:pPr>
        <w:spacing w:line="259" w:lineRule="auto"/>
        <w:rPr>
          <w:rFonts w:ascii="Sakkal Majalla" w:hAnsi="Sakkal Majalla"/>
          <w:sz w:val="34"/>
          <w:rtl/>
        </w:rPr>
      </w:pPr>
      <w:r w:rsidRPr="008F21E5">
        <w:rPr>
          <w:rFonts w:ascii="Sakkal Majalla" w:hAnsi="Sakkal Majalla"/>
          <w:sz w:val="34"/>
          <w:rtl/>
        </w:rPr>
        <w:t>- زيادة دخلها من التدريب بنسبة 60%.</w:t>
      </w:r>
    </w:p>
    <w:p w14:paraId="17FBE383" w14:textId="77777777" w:rsidR="008F21E5" w:rsidRPr="009C30AE" w:rsidRDefault="008F21E5" w:rsidP="008F21E5">
      <w:pPr>
        <w:spacing w:line="259" w:lineRule="auto"/>
        <w:rPr>
          <w:rFonts w:ascii="Sakkal Majalla" w:hAnsi="Sakkal Majalla"/>
          <w:b/>
          <w:bCs/>
          <w:color w:val="C00000"/>
          <w:sz w:val="34"/>
          <w:rtl/>
        </w:rPr>
      </w:pPr>
      <w:r w:rsidRPr="009C30AE">
        <w:rPr>
          <w:rFonts w:ascii="Sakkal Majalla" w:hAnsi="Sakkal Majalla" w:hint="cs"/>
          <w:b/>
          <w:bCs/>
          <w:color w:val="C00000"/>
          <w:sz w:val="34"/>
          <w:rtl/>
        </w:rPr>
        <w:t>ال</w:t>
      </w:r>
      <w:r w:rsidRPr="009C30AE">
        <w:rPr>
          <w:rFonts w:ascii="Sakkal Majalla" w:hAnsi="Sakkal Majalla"/>
          <w:b/>
          <w:bCs/>
          <w:color w:val="C00000"/>
          <w:sz w:val="34"/>
          <w:rtl/>
        </w:rPr>
        <w:t>أسئلة:</w:t>
      </w:r>
    </w:p>
    <w:p w14:paraId="3553CA1E"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1. ما هي أبرز العوائق التي كانت تواجهها سارة قبل الدورة، وكيف يمكن تصنيفها؟</w:t>
      </w:r>
    </w:p>
    <w:p w14:paraId="74D09210"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2. كيف حوّلت سارة نقطة ضعفها (الكمالية المفرطة) إلى نقطة قوة؟</w:t>
      </w:r>
    </w:p>
    <w:p w14:paraId="5722E022"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3. لماذا كان تحديد مجال التخصص خطوة مهمة في نجاح سارة، وما الأثر المترتب عليه؟</w:t>
      </w:r>
    </w:p>
    <w:p w14:paraId="64162122"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4. ما هي عناصر "البوصلة المهنية" التي استخدمتها سارة للوصول إلى أهدافها؟</w:t>
      </w:r>
    </w:p>
    <w:p w14:paraId="28C2D420" w14:textId="77777777" w:rsidR="008F21E5" w:rsidRPr="009C30AE" w:rsidRDefault="008F21E5" w:rsidP="008F21E5">
      <w:pPr>
        <w:spacing w:line="259" w:lineRule="auto"/>
        <w:rPr>
          <w:rFonts w:ascii="Adobe Arabic" w:hAnsi="Adobe Arabic" w:cs="Adobe Arabic"/>
          <w:b/>
          <w:bCs/>
          <w:color w:val="008080"/>
          <w:sz w:val="36"/>
          <w:szCs w:val="36"/>
          <w:rtl/>
        </w:rPr>
      </w:pPr>
      <w:r w:rsidRPr="009C30AE">
        <w:rPr>
          <w:rFonts w:ascii="Adobe Arabic" w:hAnsi="Adobe Arabic" w:cs="Adobe Arabic"/>
          <w:b/>
          <w:bCs/>
          <w:color w:val="008080"/>
          <w:sz w:val="36"/>
          <w:szCs w:val="36"/>
          <w:rtl/>
        </w:rPr>
        <w:t>5. لو كنت مكان سارة، ما هي الخطوة الفورية التي كنت ستتخذها بعد الدورة، ولماذا؟</w:t>
      </w:r>
    </w:p>
    <w:p w14:paraId="66B4740F" w14:textId="2AA01558" w:rsidR="003466BB" w:rsidRDefault="00DB245E" w:rsidP="00DB245E">
      <w:pPr>
        <w:spacing w:line="259" w:lineRule="auto"/>
        <w:ind w:left="-897"/>
        <w:jc w:val="center"/>
        <w:rPr>
          <w:rFonts w:ascii="Sakkal Majalla" w:hAnsi="Sakkal Majalla"/>
          <w:sz w:val="34"/>
          <w:rtl/>
        </w:rPr>
      </w:pPr>
      <w:r>
        <w:rPr>
          <w:noProof/>
        </w:rPr>
        <w:lastRenderedPageBreak/>
        <mc:AlternateContent>
          <mc:Choice Requires="wps">
            <w:drawing>
              <wp:inline distT="0" distB="0" distL="0" distR="0" wp14:anchorId="5A5FAA82" wp14:editId="491D074C">
                <wp:extent cx="6855460" cy="7988300"/>
                <wp:effectExtent l="0" t="0" r="21590" b="12700"/>
                <wp:docPr id="153003302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5460" cy="7988300"/>
                        </a:xfrm>
                        <a:prstGeom prst="roundRect">
                          <a:avLst>
                            <a:gd name="adj" fmla="val 16667"/>
                          </a:avLst>
                        </a:prstGeom>
                        <a:solidFill>
                          <a:srgbClr val="EAF4E4"/>
                        </a:solidFill>
                        <a:ln w="12700">
                          <a:solidFill>
                            <a:schemeClr val="accent6"/>
                          </a:solidFill>
                          <a:miter lim="800000"/>
                          <a:headEnd/>
                          <a:tailEnd/>
                        </a:ln>
                      </wps:spPr>
                      <wps:txbx>
                        <w:txbxContent>
                          <w:p w14:paraId="701A6CD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0CD59A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F6344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3FD63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C08E63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C74088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A78AA6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22E904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F60EF1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4C1519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651BC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CE8558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826C02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1A7D3A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E70260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F70C63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472381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CDE9A6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2D554C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D22327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F6760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1A444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7B9526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B9BC6C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225E6C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31377E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CEA9176" w14:textId="77777777" w:rsidR="00DB245E" w:rsidRDefault="00DB245E" w:rsidP="00DB245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A5FAA82" id="_x0000_s2852" style="width:539.8pt;height:62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" fillcolor="#eaf4e4" strokecolor="#70ad47 [3209]" strokeweight="1pt">
                <v:stroke joinstyle="miter"/>
                <v:textbox inset="0,3mm,0">
                  <w:txbxContent>
                    <w:p w14:paraId="701A6CD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0CD59AE"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F6344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03FD63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C08E63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C74088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A78AA6A"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22E9041"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F60EF1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4C1519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7651BC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CE8558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826C02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01A7D3AC"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E70260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4F70C63F"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4723817"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1CDE9A6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2D554C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6D223274"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3F67603"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11A4442"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57B9526B"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7B9BC6C8"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225E6C9"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231377E0" w14:textId="77777777" w:rsidR="00DB245E" w:rsidRDefault="00DB245E" w:rsidP="00DB245E">
                      <w:pPr>
                        <w:spacing w:line="480" w:lineRule="auto"/>
                        <w:jc w:val="center"/>
                        <w:rPr>
                          <w:sz w:val="22"/>
                          <w:szCs w:val="28"/>
                          <w:lang w:bidi="ar-SY"/>
                        </w:rPr>
                      </w:pPr>
                      <w:r>
                        <w:rPr>
                          <w:rFonts w:asciiTheme="majorBidi" w:hAnsiTheme="majorBidi" w:cstheme="majorBidi" w:hint="cs"/>
                          <w:szCs w:val="28"/>
                          <w:rtl/>
                          <w:lang w:bidi="ar-SY"/>
                        </w:rPr>
                        <w:t>.........................................................................................................................................</w:t>
                      </w:r>
                    </w:p>
                    <w:p w14:paraId="3CEA9176" w14:textId="77777777" w:rsidR="00DB245E" w:rsidRDefault="00DB245E" w:rsidP="00DB245E">
                      <w:pPr>
                        <w:jc w:val="center"/>
                        <w:rPr>
                          <w:sz w:val="22"/>
                          <w:szCs w:val="28"/>
                          <w:rtl/>
                          <w:lang w:bidi="ar-SY"/>
                        </w:rPr>
                      </w:pPr>
                    </w:p>
                  </w:txbxContent>
                </v:textbox>
                <w10:anchorlock/>
              </v:roundrect>
            </w:pict>
          </mc:Fallback>
        </mc:AlternateContent>
      </w:r>
    </w:p>
    <w:p w14:paraId="1909F59F" w14:textId="5CCEFFD1" w:rsidR="003466BB" w:rsidRPr="009C30AE" w:rsidRDefault="003466BB" w:rsidP="003466BB">
      <w:pPr>
        <w:spacing w:line="259" w:lineRule="auto"/>
        <w:jc w:val="center"/>
        <w:rPr>
          <w:rFonts w:ascii="Sakkal Majalla" w:hAnsi="Sakkal Majalla"/>
          <w:sz w:val="34"/>
        </w:rPr>
      </w:pPr>
      <w:r>
        <w:rPr>
          <w:rFonts w:ascii="Sakkal Majalla" w:hAnsi="Sakkal Majalla"/>
          <w:noProof/>
          <w:sz w:val="34"/>
        </w:rPr>
        <w:drawing>
          <wp:inline distT="0" distB="0" distL="0" distR="0" wp14:anchorId="0C38E28D" wp14:editId="79ADB869">
            <wp:extent cx="791210" cy="791210"/>
            <wp:effectExtent l="0" t="0" r="8890" b="8890"/>
            <wp:docPr id="942239801" name="صورة 912" descr="صورة تحتوي على لقطة شاشة, مستطيل, التصميم&#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239801" name="صورة 912" descr="صورة تحتوي على لقطة شاشة, مستطيل, التصميم&#10;&#10;قد يكون المحتوى الذي تم إنشاؤه بواسطة الذكاء الاصطناعي غير صحيح."/>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791219" cy="791219"/>
                    </a:xfrm>
                    <a:prstGeom prst="rect">
                      <a:avLst/>
                    </a:prstGeom>
                  </pic:spPr>
                </pic:pic>
              </a:graphicData>
            </a:graphic>
          </wp:inline>
        </w:drawing>
      </w:r>
    </w:p>
    <w:p w14:paraId="52A59F2E" w14:textId="77777777" w:rsidR="00986395" w:rsidRDefault="009C73B7" w:rsidP="009C30AE">
      <w:pPr>
        <w:keepNext/>
        <w:pageBreakBefore/>
        <w:rPr>
          <w:b/>
          <w:bCs/>
          <w:sz w:val="36"/>
          <w:szCs w:val="36"/>
          <w:rtl/>
          <w:lang w:bidi="ar-SY"/>
        </w:rPr>
      </w:pPr>
      <w:r w:rsidRPr="0090459D">
        <w:rPr>
          <w:noProof/>
          <w:lang w:bidi="ar-SY"/>
        </w:rPr>
        <w:lastRenderedPageBreak/>
        <mc:AlternateContent>
          <mc:Choice Requires="wpg">
            <w:drawing>
              <wp:inline distT="0" distB="0" distL="0" distR="0" wp14:anchorId="4CC64B4C" wp14:editId="6E438330">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46D06CE8" w14:textId="77777777"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w14:anchorId="4CC64B4C" id="_x0000_s285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">
                <v:rect id="Rectangle 388507700" o:spid="_x0000_s285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285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85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46D06CE8" w14:textId="77777777"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73FB79EA" w14:textId="77777777" w:rsidR="009C30AE" w:rsidRPr="008F21E5" w:rsidRDefault="009C30AE" w:rsidP="009C30AE">
      <w:pPr>
        <w:spacing w:line="259" w:lineRule="auto"/>
        <w:jc w:val="left"/>
        <w:rPr>
          <w:rFonts w:ascii="Sakkal Majalla" w:hAnsi="Sakkal Majalla"/>
          <w:sz w:val="34"/>
          <w:rtl/>
        </w:rPr>
      </w:pPr>
      <w:r w:rsidRPr="008F21E5">
        <w:rPr>
          <w:rFonts w:ascii="Sakkal Majalla" w:hAnsi="Sakkal Majalla"/>
          <w:sz w:val="34"/>
          <w:rtl/>
        </w:rPr>
        <w:t>أيها المدربون المتميزون</w:t>
      </w:r>
      <w:r w:rsidRPr="008F21E5">
        <w:rPr>
          <w:rFonts w:ascii="Sakkal Majalla" w:hAnsi="Sakkal Majalla" w:hint="cs"/>
          <w:sz w:val="34"/>
          <w:rtl/>
        </w:rPr>
        <w:t>:</w:t>
      </w:r>
    </w:p>
    <w:p w14:paraId="1180F6EE"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ها نحن نصل إلى نهاية رحلتنا التدريبية معاً في برنامج "البوصلة: كيف ترسم طريقك كمدرب مؤثر". لقد قطعنا معاً رحلة غنية بالمعرفة والتطبيق العملي، تعلمنا خلالها كيف نحدد اتجاهنا المهني بدقة، ونرسم مسارنا نحو التميز في عالم التدريب.</w:t>
      </w:r>
    </w:p>
    <w:p w14:paraId="1B8DB1C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كما قال روبن شارما: "القيادة هي أن تعرف طريقك، وتسير فيه، وتُظهر الطريق للآخرين". وهذا بالضبط ما يميز المدرب المؤثر - القدرة على تحديد طريقه بوضوح ومساعدة الآخرين على اكتشاف طرقهم الخاصة.</w:t>
      </w:r>
    </w:p>
    <w:p w14:paraId="25E8C973"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يقول الله تعالى في كتابه الكريم: "وَمَن يَتَوَكَّلْ عَلَى اللَّهِ فَهُوَ حَسْبُهُ إِنَّ اللَّهَ بَالِغُ أَمْرِهِ" (الطلاق: 3). لتكن هذه الآية نبراساً لكم في رحلتكم المهنية، فمع التخطيط السليم والعمل الجاد والتوكل على الله، ستصلون بإذنه إلى ما تصبون إليه.</w:t>
      </w:r>
    </w:p>
    <w:p w14:paraId="6E850B2E" w14:textId="77777777" w:rsidR="009C30AE" w:rsidRPr="009C30AE" w:rsidRDefault="009C30AE" w:rsidP="009C30AE">
      <w:pPr>
        <w:spacing w:line="259" w:lineRule="auto"/>
        <w:rPr>
          <w:rFonts w:ascii="Sakkal Majalla" w:hAnsi="Sakkal Majalla"/>
          <w:b/>
          <w:bCs/>
          <w:color w:val="008080"/>
          <w:sz w:val="34"/>
          <w:rtl/>
        </w:rPr>
      </w:pPr>
      <w:r w:rsidRPr="009C30AE">
        <w:rPr>
          <w:rFonts w:ascii="Sakkal Majalla" w:hAnsi="Sakkal Majalla"/>
          <w:b/>
          <w:bCs/>
          <w:color w:val="008080"/>
          <w:sz w:val="34"/>
          <w:rtl/>
        </w:rPr>
        <w:t xml:space="preserve"> أبرز التوصيات:</w:t>
      </w:r>
    </w:p>
    <w:p w14:paraId="010ACBB7"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1. الهوية المهنية المتميزة</w:t>
      </w:r>
    </w:p>
    <w:p w14:paraId="1635E374"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حدد مجال تخصصك بدقة واجعله متفرداً بين المدربين.</w:t>
      </w:r>
    </w:p>
    <w:p w14:paraId="2C63A6EB"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طور "بصمتك التدريبية" الخاصة التي تميزك عن غيرك.</w:t>
      </w:r>
    </w:p>
    <w:p w14:paraId="0607592F"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اربط تخصصك بقيمك الشخصية لضمان الأصالة والاستدامة.</w:t>
      </w:r>
    </w:p>
    <w:p w14:paraId="62F506B3"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2. التطوير المستمر للمهارات</w:t>
      </w:r>
    </w:p>
    <w:p w14:paraId="6D0EE012"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خصص 20% من وقتك أسبوعياً للتعلم المستمر والاطلاع على الجديد في مجالك.</w:t>
      </w:r>
    </w:p>
    <w:p w14:paraId="6EB70F5E"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التحق بدورة متخصصة واحدة على الأقل كل ثلاثة أشهر.</w:t>
      </w:r>
    </w:p>
    <w:p w14:paraId="7FD57AA9"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طبق نظام "التعلم-التطبيق-التدريس" لترسيخ المهارات الجديدة.</w:t>
      </w:r>
    </w:p>
    <w:p w14:paraId="3BCFACCA"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3. بناء نظام إنتاجية فع</w:t>
      </w:r>
      <w:r w:rsidRPr="009C30AE">
        <w:rPr>
          <w:rFonts w:ascii="Sakkal Majalla" w:hAnsi="Sakkal Majalla" w:hint="cs"/>
          <w:color w:val="C00000"/>
          <w:sz w:val="34"/>
          <w:rtl/>
        </w:rPr>
        <w:t>ّ</w:t>
      </w:r>
      <w:r w:rsidRPr="009C30AE">
        <w:rPr>
          <w:rFonts w:ascii="Sakkal Majalla" w:hAnsi="Sakkal Majalla"/>
          <w:color w:val="C00000"/>
          <w:sz w:val="34"/>
          <w:rtl/>
        </w:rPr>
        <w:t>ال</w:t>
      </w:r>
    </w:p>
    <w:p w14:paraId="2924A3EA"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طبق تقنية "كتل الوقت" لتخصيص أوقات محددة للمهام المختلفة.</w:t>
      </w:r>
    </w:p>
    <w:p w14:paraId="7DB11C6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استخدم مصفوفة آيزنهاور لتحديد الأولويات اليومية والأسبوعية.</w:t>
      </w:r>
    </w:p>
    <w:p w14:paraId="0E9A7CF3"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نفذ مراجعة أسبوعية لتقييم الإنجازات وتعديل الخطط.</w:t>
      </w:r>
    </w:p>
    <w:p w14:paraId="57B8234F"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4. تحويل نقاط الضعف إلى فرص</w:t>
      </w:r>
    </w:p>
    <w:p w14:paraId="4E2F6DE8"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أجرِ تقييماً ذاتياً صادقاً كل ثلاثة أشهر لتحديد مجالات التطوير.</w:t>
      </w:r>
    </w:p>
    <w:p w14:paraId="0C983FD1"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lastRenderedPageBreak/>
        <w:t>- طبق استراتيجية "التناقض الإيجابي" لاستثمار نقاط الضعف.</w:t>
      </w:r>
    </w:p>
    <w:p w14:paraId="47D4E2EE"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ابحث عن شريك أو مرشد يكمل مهاراتك ويساعدك في مجالات التحدي.</w:t>
      </w:r>
    </w:p>
    <w:p w14:paraId="4D12B288"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5. التسويق الاستراتيجي والعلامة الشخصية</w:t>
      </w:r>
    </w:p>
    <w:p w14:paraId="6157DEBA"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طور محتوى قيماً ومتخصصاً بانتظام (مقالات، فيديوهات، منشورات).</w:t>
      </w:r>
    </w:p>
    <w:p w14:paraId="03085ED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اعمل على بناء مجتمع من المتابعين المهتمين بمجال تخصصك.</w:t>
      </w:r>
    </w:p>
    <w:p w14:paraId="732A11D9"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احرص على الظهور في المنصات والمحافل المهنية المرتبطة بتخصصك.</w:t>
      </w:r>
    </w:p>
    <w:p w14:paraId="2FFBAC32"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6. البدء الفوري وتجن</w:t>
      </w:r>
      <w:r w:rsidRPr="009C30AE">
        <w:rPr>
          <w:rFonts w:ascii="Sakkal Majalla" w:hAnsi="Sakkal Majalla" w:hint="cs"/>
          <w:color w:val="C00000"/>
          <w:sz w:val="34"/>
          <w:rtl/>
        </w:rPr>
        <w:t>ّ</w:t>
      </w:r>
      <w:r w:rsidRPr="009C30AE">
        <w:rPr>
          <w:rFonts w:ascii="Sakkal Majalla" w:hAnsi="Sakkal Majalla"/>
          <w:color w:val="C00000"/>
          <w:sz w:val="34"/>
          <w:rtl/>
        </w:rPr>
        <w:t>ب التسويف</w:t>
      </w:r>
    </w:p>
    <w:p w14:paraId="6509B608"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طبق مبدأ "الخطوة الأولى" - ابدأ بخطوة صغيرة اليوم.</w:t>
      </w:r>
    </w:p>
    <w:p w14:paraId="40992FC4"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استخدم تقنية "التجزئة المتناهية الصغر" لتقسيم المشاريع الكبيرة.</w:t>
      </w:r>
    </w:p>
    <w:p w14:paraId="4FCA4A65"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حدد "ساعة السحر" اليومية - وقت محدد لا يمكن تأجيل العمل فيه.</w:t>
      </w:r>
    </w:p>
    <w:p w14:paraId="1E94D684"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7. بناء شبكة علاقات مهنية داعمة</w:t>
      </w:r>
    </w:p>
    <w:p w14:paraId="4EF646EA"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انضم إلى مجتمعات المدربين المحترفين محلياً وعالمياً.</w:t>
      </w:r>
    </w:p>
    <w:p w14:paraId="590B6B5A"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اسعَ لبناء شراكات استراتيجية مع مدربين في مجالات مكملة.</w:t>
      </w:r>
    </w:p>
    <w:p w14:paraId="26224E9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ابحث عن مرشد (</w:t>
      </w:r>
      <w:r w:rsidRPr="008F21E5">
        <w:rPr>
          <w:rFonts w:ascii="Sakkal Majalla" w:hAnsi="Sakkal Majalla"/>
          <w:sz w:val="34"/>
        </w:rPr>
        <w:t>Mentor</w:t>
      </w:r>
      <w:r w:rsidRPr="008F21E5">
        <w:rPr>
          <w:rFonts w:ascii="Sakkal Majalla" w:hAnsi="Sakkal Majalla"/>
          <w:sz w:val="34"/>
          <w:rtl/>
        </w:rPr>
        <w:t>) من المدربين ذوي الخبرة، وكن مرشداً لمن هم في بداية الطريق.</w:t>
      </w:r>
    </w:p>
    <w:p w14:paraId="0D2CAF40" w14:textId="77777777" w:rsidR="009C30AE" w:rsidRPr="009C30AE" w:rsidRDefault="009C30AE" w:rsidP="009C30AE">
      <w:pPr>
        <w:spacing w:line="259" w:lineRule="auto"/>
        <w:rPr>
          <w:rFonts w:ascii="Sakkal Majalla" w:hAnsi="Sakkal Majalla"/>
          <w:color w:val="C00000"/>
          <w:sz w:val="34"/>
          <w:rtl/>
        </w:rPr>
      </w:pPr>
      <w:r w:rsidRPr="009C30AE">
        <w:rPr>
          <w:rFonts w:ascii="Sakkal Majalla" w:hAnsi="Sakkal Majalla"/>
          <w:color w:val="C00000"/>
          <w:sz w:val="34"/>
          <w:rtl/>
        </w:rPr>
        <w:t xml:space="preserve"> 8. القياس والتقييم المستمر</w:t>
      </w:r>
    </w:p>
    <w:p w14:paraId="064BE1ED"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صمم نظاماً لقياس أثر تدريبك على المتدربين.</w:t>
      </w:r>
    </w:p>
    <w:p w14:paraId="2826F300"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اجمع التغذية الراجعة باستمرار وطور برامجك بناءً عليها.</w:t>
      </w:r>
    </w:p>
    <w:p w14:paraId="79451FC9"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 حدد مؤشرات أداء رئيسية (</w:t>
      </w:r>
      <w:r w:rsidRPr="008F21E5">
        <w:rPr>
          <w:rFonts w:ascii="Sakkal Majalla" w:hAnsi="Sakkal Majalla"/>
          <w:sz w:val="34"/>
        </w:rPr>
        <w:t>KPIs</w:t>
      </w:r>
      <w:r w:rsidRPr="008F21E5">
        <w:rPr>
          <w:rFonts w:ascii="Sakkal Majalla" w:hAnsi="Sakkal Majalla"/>
          <w:sz w:val="34"/>
          <w:rtl/>
        </w:rPr>
        <w:t>) لنشاطك التدريبي وراقبها بانتظام.</w:t>
      </w:r>
    </w:p>
    <w:p w14:paraId="6BE16B96"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وفي النهاية، أذكركم بحديث النبي محمد صلى الله عليه وسلم: "خيركم من تعل</w:t>
      </w:r>
      <w:r w:rsidRPr="008F21E5">
        <w:rPr>
          <w:rFonts w:ascii="Sakkal Majalla" w:hAnsi="Sakkal Majalla" w:hint="cs"/>
          <w:sz w:val="34"/>
          <w:rtl/>
        </w:rPr>
        <w:t>ّ</w:t>
      </w:r>
      <w:r w:rsidRPr="008F21E5">
        <w:rPr>
          <w:rFonts w:ascii="Sakkal Majalla" w:hAnsi="Sakkal Majalla"/>
          <w:sz w:val="34"/>
          <w:rtl/>
        </w:rPr>
        <w:t>م العلم وعلمه" (رواه البخاري). فكونوا خير سفراء للمعرفة، واحملوا رسالة التدريب بأمانة وإخلاص، وتذكروا أن التأثير الحقيقي ليس بكثرة الدورات والبرامج، بل بعمق الأثر الذي تتركونه في حياة متدربيكم.</w:t>
      </w:r>
    </w:p>
    <w:p w14:paraId="41E94637"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لقد كان شرفاً لي أن أكون جزءاً من رحلتكم التدريبية، وأتطلع إلى رؤية إنجازاتكم المستقبلية وتأثيركم الإيجابي في عالم التدريب.</w:t>
      </w:r>
    </w:p>
    <w:p w14:paraId="2D377509" w14:textId="77777777" w:rsidR="009C30AE" w:rsidRPr="008F21E5" w:rsidRDefault="009C30AE" w:rsidP="009C30AE">
      <w:pPr>
        <w:spacing w:line="259" w:lineRule="auto"/>
        <w:rPr>
          <w:rFonts w:ascii="Sakkal Majalla" w:hAnsi="Sakkal Majalla"/>
          <w:sz w:val="34"/>
          <w:rtl/>
        </w:rPr>
      </w:pPr>
      <w:r w:rsidRPr="008F21E5">
        <w:rPr>
          <w:rFonts w:ascii="Sakkal Majalla" w:hAnsi="Sakkal Majalla"/>
          <w:sz w:val="34"/>
          <w:rtl/>
        </w:rPr>
        <w:t>مع أطيب التمنيات بالتوفيق والنجاح في مسيرتكم المهنية.</w:t>
      </w:r>
    </w:p>
    <w:p w14:paraId="36D8872C" w14:textId="772988C1" w:rsidR="009F5DE0" w:rsidRDefault="00C429AB" w:rsidP="00C429AB">
      <w:pPr>
        <w:bidi w:val="0"/>
        <w:jc w:val="center"/>
        <w:rPr>
          <w:b/>
          <w:bCs/>
          <w:sz w:val="36"/>
          <w:szCs w:val="36"/>
          <w:rtl/>
        </w:rPr>
      </w:pPr>
      <w:r>
        <w:rPr>
          <w:b/>
          <w:bCs/>
          <w:noProof/>
          <w:sz w:val="36"/>
          <w:szCs w:val="36"/>
          <w:rtl/>
          <w:lang w:val="ar-SA"/>
        </w:rPr>
        <w:drawing>
          <wp:inline distT="0" distB="0" distL="0" distR="0" wp14:anchorId="0F705C56" wp14:editId="1AA8B933">
            <wp:extent cx="640714" cy="640716"/>
            <wp:effectExtent l="0" t="0" r="7620" b="6985"/>
            <wp:docPr id="2049517659" name="صورة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517659" name="صورة 2049517659"/>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45918" cy="645920"/>
                    </a:xfrm>
                    <a:prstGeom prst="rect">
                      <a:avLst/>
                    </a:prstGeom>
                  </pic:spPr>
                </pic:pic>
              </a:graphicData>
            </a:graphic>
          </wp:inline>
        </w:drawing>
      </w:r>
    </w:p>
    <w:p w14:paraId="604974B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5655B418" wp14:editId="30EAE4CC">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1B43D3A7" w14:textId="52727970"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لهذا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9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5655B418" id="Group 45" o:spid="_x0000_s2857"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">
                <v:shape id="TextBox 65" o:spid="_x0000_s2858"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B43D3A7" w14:textId="52727970"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لهذا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 </w:t>
                        </w:r>
                      </w:p>
                    </w:txbxContent>
                  </v:textbox>
                </v:shape>
                <v:shape id="Picture 151" o:spid="_x0000_s2859"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199" o:title="Evaluation Icon Vector Art, Icons, and Graphics for Free Download" recolortarget="#494949 [1446]"/>
                </v:shape>
                <w10:anchorlock/>
              </v:group>
            </w:pict>
          </mc:Fallback>
        </mc:AlternateContent>
      </w:r>
    </w:p>
    <w:p w14:paraId="7D0EE4A5" w14:textId="77777777" w:rsidR="00A25AD3" w:rsidRDefault="00A25AD3" w:rsidP="00F01FA2">
      <w:pPr>
        <w:spacing w:after="160" w:line="600" w:lineRule="auto"/>
        <w:jc w:val="left"/>
        <w:rPr>
          <w:rFonts w:ascii="Adobe Arabic" w:hAnsi="Adobe Arabic" w:cs="Adobe Arabic"/>
          <w:sz w:val="36"/>
          <w:szCs w:val="40"/>
          <w:lang w:bidi="ar-SY"/>
        </w:rPr>
      </w:pPr>
    </w:p>
    <w:p w14:paraId="3F66842E"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AE9A476" w14:textId="77777777" w:rsidR="008317F7" w:rsidRDefault="008317F7" w:rsidP="00A25AD3">
      <w:pPr>
        <w:spacing w:after="160" w:line="259" w:lineRule="auto"/>
        <w:jc w:val="center"/>
        <w:rPr>
          <w:sz w:val="40"/>
          <w:szCs w:val="44"/>
          <w:rtl/>
          <w:lang w:bidi="ar-SY"/>
        </w:rPr>
      </w:pPr>
    </w:p>
    <w:p w14:paraId="5057353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E58250D" wp14:editId="56922D60">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00">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CA11323"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40E3AAEB" wp14:editId="7920DA8D">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40E3AAEB" id="_x0000_s286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CVqvpt+wIAAOQJAAAOAAAAAAAAAAAAAAAAAC4CAABkcnMvZTJvRG9jLnhtbFBLAQItABQABgAI&#10;AAAAIQBNE2313QAAAAQBAAAPAAAAAAAAAAAAAAAAAFUFAABkcnMvZG93bnJldi54bWxQSwUGAAAA&#10;AAQABADzAAAAXwYAAAAA&#10;">
                <v:rect id="Rectangle 388507707" o:spid="_x0000_s286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286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86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31C9233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1. الفقي، إبراهيم. (2018). قوة التحكم في الذات. القاهرة، مصر: مؤسسة إبراهيم الفقي العالمية للتنمية البشرية.</w:t>
      </w:r>
    </w:p>
    <w:p w14:paraId="0C599921"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2. العيتي، صلاح. (2019). البرمجة اللغوية العصبية وفن الاتصال اللامحدود. دمشق، سوريا: دار الفكر المعاصر.</w:t>
      </w:r>
    </w:p>
    <w:p w14:paraId="645442C7"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3. المعايطة، خليل عبد الرحمن. (2020). علم النفس الاجتماعي. عمّان، الأردن: دار الفكر للنشر والتوزيع.</w:t>
      </w:r>
    </w:p>
    <w:p w14:paraId="0F92CA8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4. القعيد، إبراهيم حمد. (2017). عادات التميز لدى الأفراد ذوي المهارات الإدارية العالية. الرياض، المملكة العربية السعودية: مكتبة العبيكان.</w:t>
      </w:r>
    </w:p>
    <w:p w14:paraId="0D71392D" w14:textId="77777777" w:rsidR="001F23F1" w:rsidRPr="001F23F1" w:rsidRDefault="001F23F1" w:rsidP="001F23F1">
      <w:pPr>
        <w:spacing w:line="259" w:lineRule="auto"/>
        <w:rPr>
          <w:rFonts w:ascii="Sakkal Majalla" w:hAnsi="Sakkal Majalla"/>
          <w:sz w:val="34"/>
          <w:rtl/>
        </w:rPr>
      </w:pPr>
      <w:r w:rsidRPr="001F23F1">
        <w:rPr>
          <w:rFonts w:ascii="Sakkal Majalla" w:hAnsi="Sakkal Majalla"/>
          <w:sz w:val="34"/>
          <w:rtl/>
        </w:rPr>
        <w:t>5. الراشد، محمد أحمد. (2022). فن التأثير والإقناع: استراتيجيات القادة الملهمين. دبي، الإمارات العربية المتحدة: دار القلم للنشر والتوزيع.</w:t>
      </w:r>
    </w:p>
    <w:p w14:paraId="0A67FA3D" w14:textId="77777777" w:rsidR="008741E1" w:rsidRDefault="008741E1" w:rsidP="00F40E57">
      <w:pPr>
        <w:jc w:val="center"/>
        <w:rPr>
          <w:rFonts w:asciiTheme="majorBidi" w:hAnsiTheme="majorBidi" w:cstheme="majorBidi"/>
          <w:noProof/>
          <w:szCs w:val="28"/>
        </w:rPr>
      </w:pPr>
    </w:p>
    <w:p w14:paraId="51F7A570" w14:textId="77777777" w:rsidR="00337FA6" w:rsidRDefault="00337FA6" w:rsidP="00F40E57">
      <w:pPr>
        <w:jc w:val="center"/>
        <w:rPr>
          <w:rFonts w:asciiTheme="majorBidi" w:hAnsiTheme="majorBidi" w:cstheme="majorBidi"/>
          <w:noProof/>
          <w:szCs w:val="28"/>
        </w:rPr>
      </w:pPr>
    </w:p>
    <w:p w14:paraId="2492AB22" w14:textId="77777777" w:rsidR="00337FA6" w:rsidRDefault="00337FA6" w:rsidP="00F40E57">
      <w:pPr>
        <w:jc w:val="center"/>
        <w:rPr>
          <w:rFonts w:asciiTheme="majorBidi" w:hAnsiTheme="majorBidi" w:cstheme="majorBidi"/>
          <w:noProof/>
          <w:szCs w:val="28"/>
        </w:rPr>
      </w:pPr>
    </w:p>
    <w:p w14:paraId="29BBEAFB" w14:textId="77777777" w:rsidR="00337FA6" w:rsidRDefault="00337FA6" w:rsidP="00F40E57">
      <w:pPr>
        <w:jc w:val="center"/>
        <w:rPr>
          <w:rFonts w:asciiTheme="majorBidi" w:hAnsiTheme="majorBidi" w:cstheme="majorBidi"/>
          <w:noProof/>
          <w:szCs w:val="28"/>
        </w:rPr>
      </w:pPr>
    </w:p>
    <w:p w14:paraId="2932586E" w14:textId="77777777" w:rsidR="00337FA6" w:rsidRDefault="00337FA6" w:rsidP="00F40E57">
      <w:pPr>
        <w:jc w:val="center"/>
        <w:rPr>
          <w:rFonts w:asciiTheme="majorBidi" w:hAnsiTheme="majorBidi" w:cstheme="majorBidi"/>
          <w:noProof/>
          <w:szCs w:val="28"/>
        </w:rPr>
      </w:pPr>
    </w:p>
    <w:p w14:paraId="0B77451D" w14:textId="14DF5A46" w:rsidR="00337FA6" w:rsidRDefault="00F2243A" w:rsidP="00F40E57">
      <w:pPr>
        <w:jc w:val="center"/>
        <w:rPr>
          <w:rFonts w:asciiTheme="majorBidi" w:hAnsiTheme="majorBidi" w:cstheme="majorBidi"/>
          <w:noProof/>
          <w:szCs w:val="28"/>
        </w:rPr>
      </w:pPr>
      <w:r>
        <w:rPr>
          <w:rFonts w:asciiTheme="majorBidi" w:hAnsiTheme="majorBidi" w:cstheme="majorBidi"/>
          <w:noProof/>
          <w:szCs w:val="28"/>
          <w:lang w:bidi="ar-SY"/>
        </w:rPr>
        <w:drawing>
          <wp:inline distT="0" distB="0" distL="0" distR="0" wp14:anchorId="5796E993" wp14:editId="538B8471">
            <wp:extent cx="1701165" cy="170116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1">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701165" cy="1701165"/>
                    </a:xfrm>
                    <a:prstGeom prst="rect">
                      <a:avLst/>
                    </a:prstGeom>
                    <a:noFill/>
                    <a:ln>
                      <a:noFill/>
                    </a:ln>
                  </pic:spPr>
                </pic:pic>
              </a:graphicData>
            </a:graphic>
          </wp:inline>
        </w:drawing>
      </w:r>
    </w:p>
    <w:p w14:paraId="79A31225" w14:textId="77777777" w:rsidR="00337FA6" w:rsidRDefault="00337FA6" w:rsidP="00F40E57">
      <w:pPr>
        <w:jc w:val="center"/>
        <w:rPr>
          <w:rFonts w:asciiTheme="majorBidi" w:hAnsiTheme="majorBidi" w:cstheme="majorBidi"/>
          <w:noProof/>
          <w:szCs w:val="28"/>
        </w:rPr>
      </w:pPr>
    </w:p>
    <w:p w14:paraId="7FFC0083" w14:textId="77777777" w:rsidR="00337FA6" w:rsidRDefault="00337FA6" w:rsidP="00F40E57">
      <w:pPr>
        <w:jc w:val="center"/>
        <w:rPr>
          <w:rFonts w:asciiTheme="majorBidi" w:hAnsiTheme="majorBidi" w:cstheme="majorBidi"/>
          <w:noProof/>
          <w:szCs w:val="28"/>
        </w:rPr>
      </w:pPr>
    </w:p>
    <w:p w14:paraId="01AC912A" w14:textId="66A3A296" w:rsidR="00337FA6" w:rsidRDefault="00337FA6" w:rsidP="00F40E57">
      <w:pPr>
        <w:jc w:val="center"/>
        <w:rPr>
          <w:rFonts w:asciiTheme="majorBidi" w:hAnsiTheme="majorBidi" w:cstheme="majorBidi"/>
          <w:noProof/>
          <w:szCs w:val="28"/>
        </w:rPr>
      </w:pPr>
    </w:p>
    <w:p w14:paraId="54499734" w14:textId="77777777" w:rsidR="00337FA6" w:rsidRDefault="00337FA6" w:rsidP="00F40E57">
      <w:pPr>
        <w:jc w:val="center"/>
        <w:rPr>
          <w:rFonts w:asciiTheme="majorBidi" w:hAnsiTheme="majorBidi" w:cstheme="majorBidi"/>
          <w:noProof/>
          <w:szCs w:val="28"/>
        </w:rPr>
      </w:pPr>
    </w:p>
    <w:p w14:paraId="263A8069" w14:textId="77777777" w:rsidR="00337FA6" w:rsidRDefault="00337FA6" w:rsidP="00F40E57">
      <w:pPr>
        <w:jc w:val="center"/>
        <w:rPr>
          <w:rFonts w:asciiTheme="majorBidi" w:hAnsiTheme="majorBidi" w:cstheme="majorBidi"/>
          <w:noProof/>
          <w:szCs w:val="28"/>
        </w:rPr>
      </w:pPr>
    </w:p>
    <w:p w14:paraId="2D5CF072" w14:textId="77777777" w:rsidR="00337FA6" w:rsidRDefault="00337FA6" w:rsidP="00F40E57">
      <w:pPr>
        <w:jc w:val="center"/>
        <w:rPr>
          <w:rFonts w:asciiTheme="majorBidi" w:hAnsiTheme="majorBidi" w:cstheme="majorBidi"/>
          <w:noProof/>
          <w:szCs w:val="28"/>
        </w:rPr>
      </w:pPr>
    </w:p>
    <w:p w14:paraId="61811702" w14:textId="77777777" w:rsidR="00337FA6" w:rsidRDefault="00337FA6" w:rsidP="00F40E57">
      <w:pPr>
        <w:jc w:val="center"/>
        <w:rPr>
          <w:rFonts w:asciiTheme="majorBidi" w:hAnsiTheme="majorBidi" w:cstheme="majorBidi"/>
          <w:noProof/>
          <w:szCs w:val="28"/>
        </w:rPr>
      </w:pPr>
    </w:p>
    <w:p w14:paraId="305CA083" w14:textId="5ACE6139" w:rsidR="00C648CE" w:rsidRDefault="00C648CE" w:rsidP="00F40E57">
      <w:pPr>
        <w:jc w:val="center"/>
        <w:rPr>
          <w:rFonts w:asciiTheme="majorBidi" w:hAnsiTheme="majorBidi" w:cstheme="majorBidi"/>
          <w:noProof/>
          <w:szCs w:val="28"/>
        </w:rPr>
      </w:pPr>
    </w:p>
    <w:sectPr w:rsidR="00C648CE"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067336" w14:textId="77777777" w:rsidR="00BD0FA9" w:rsidRDefault="00BD0FA9" w:rsidP="00F53D08">
      <w:pPr>
        <w:spacing w:line="240" w:lineRule="auto"/>
      </w:pPr>
      <w:r>
        <w:separator/>
      </w:r>
    </w:p>
  </w:endnote>
  <w:endnote w:type="continuationSeparator" w:id="0">
    <w:p w14:paraId="5F147196" w14:textId="77777777" w:rsidR="00BD0FA9" w:rsidRDefault="00BD0FA9"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ctivist Light">
    <w:panose1 w:val="00000000000000000000"/>
    <w:charset w:val="00"/>
    <w:family w:val="roman"/>
    <w:notTrueType/>
    <w:pitch w:val="default"/>
  </w:font>
  <w:font w:name="29LT Azer">
    <w:charset w:val="00"/>
    <w:family w:val="auto"/>
    <w:pitch w:val="variable"/>
    <w:sig w:usb0="0000200F" w:usb1="80000000" w:usb2="00000008" w:usb3="00000000" w:csb0="000000D3" w:csb1="00000000"/>
  </w:font>
  <w:font w:name="Noto Sans Arabic Light">
    <w:panose1 w:val="00000000000000000000"/>
    <w:charset w:val="00"/>
    <w:family w:val="roman"/>
    <w:notTrueType/>
    <w:pitch w:val="default"/>
  </w:font>
  <w:font w:name="SST Arabic Medium">
    <w:altName w:val="Cambria"/>
    <w:panose1 w:val="020B0604030504020204"/>
    <w:charset w:val="00"/>
    <w:family w:val="swiss"/>
    <w:pitch w:val="variable"/>
    <w:sig w:usb0="80002027" w:usb1="80000000" w:usb2="00000008" w:usb3="00000000" w:csb0="00000041" w:csb1="00000000"/>
  </w:font>
  <w:font w:name="SST Arabic Bold">
    <w:panose1 w:val="00000000000000000000"/>
    <w:charset w:val="00"/>
    <w:family w:val="roman"/>
    <w:notTrueType/>
    <w:pitch w:val="default"/>
  </w:font>
  <w:font w:name="Montserrat">
    <w:charset w:val="00"/>
    <w:family w:val="auto"/>
    <w:pitch w:val="variable"/>
    <w:sig w:usb0="2000020F" w:usb1="00000003" w:usb2="00000000" w:usb3="00000000" w:csb0="00000197" w:csb1="00000000"/>
  </w:font>
  <w:font w:name="Montserrat Bold">
    <w:panose1 w:val="00000000000000000000"/>
    <w:charset w:val="00"/>
    <w:family w:val="roman"/>
    <w:notTrueType/>
    <w:pitch w:val="default"/>
  </w:font>
  <w:font w:name="Ubuntu">
    <w:charset w:val="00"/>
    <w:family w:val="swiss"/>
    <w:pitch w:val="variable"/>
    <w:sig w:usb0="E00002FF" w:usb1="5000205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DD13C" w14:textId="77777777" w:rsidR="00E86063" w:rsidRDefault="00E86063">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A0DA3" w14:textId="5349DA18" w:rsidR="005E14CE" w:rsidRPr="00E42DAD" w:rsidRDefault="00E86063"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5871" behindDoc="0" locked="0" layoutInCell="1" allowOverlap="1" wp14:anchorId="2C03964E" wp14:editId="71E1B486">
              <wp:simplePos x="0" y="0"/>
              <wp:positionH relativeFrom="column">
                <wp:posOffset>-628650</wp:posOffset>
              </wp:positionH>
              <wp:positionV relativeFrom="page">
                <wp:posOffset>10425430</wp:posOffset>
              </wp:positionV>
              <wp:extent cx="1466850" cy="282575"/>
              <wp:effectExtent l="0" t="0" r="0" b="3175"/>
              <wp:wrapNone/>
              <wp:docPr id="1291572814" name="مستطيل 1291572814"/>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F8DF8C0" w14:textId="77777777" w:rsidR="00E86063" w:rsidRPr="007C020A" w:rsidRDefault="00E86063" w:rsidP="00E86063">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03964E" id="مستطيل 1291572814" o:spid="_x0000_s2867" style="position:absolute;left:0;text-align:left;margin-left:-49.5pt;margin-top:820.9pt;width:115.5pt;height:22.25pt;z-index:2518558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" filled="f" stroked="f" strokeweight="1pt">
              <v:textbox>
                <w:txbxContent>
                  <w:p w14:paraId="7F8DF8C0" w14:textId="77777777" w:rsidR="00E86063" w:rsidRPr="007C020A" w:rsidRDefault="00E86063" w:rsidP="00E86063">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2ABBCD0" wp14:editId="6A00021F">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AFF2651"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r>
          <w:rPr>
            <w:rFonts w:cs="Times New Roman"/>
            <w:noProof/>
            <w:sz w:val="24"/>
            <w:szCs w:val="24"/>
          </w:rPr>
          <mc:AlternateContent>
            <mc:Choice Requires="wps">
              <w:drawing>
                <wp:anchor distT="0" distB="0" distL="114300" distR="114300" simplePos="0" relativeHeight="251851775" behindDoc="0" locked="0" layoutInCell="1" allowOverlap="1" wp14:anchorId="58FA923C" wp14:editId="70ED6565">
                  <wp:simplePos x="0" y="0"/>
                  <wp:positionH relativeFrom="column">
                    <wp:posOffset>5972175</wp:posOffset>
                  </wp:positionH>
                  <wp:positionV relativeFrom="paragraph">
                    <wp:posOffset>537845</wp:posOffset>
                  </wp:positionV>
                  <wp:extent cx="17907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7907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D9FD0F" w14:textId="77777777" w:rsidR="00E86063" w:rsidRPr="00E24EB7" w:rsidRDefault="00E86063" w:rsidP="00E86063">
                              <w:pPr>
                                <w:spacing w:line="240" w:lineRule="auto"/>
                                <w:jc w:val="left"/>
                                <w:rPr>
                                  <w:rFonts w:ascii="Sakkal Majalla" w:hAnsi="Sakkal Majalla"/>
                                  <w:b/>
                                  <w:bCs/>
                                  <w:color w:val="A8D08D" w:themeColor="accent6" w:themeTint="99"/>
                                  <w:sz w:val="22"/>
                                  <w:szCs w:val="24"/>
                                  <w:lang w:bidi="ar-JO"/>
                                </w:rPr>
                              </w:pPr>
                              <w:r w:rsidRPr="00E24EB7">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FA923C" id="_x0000_t202" coordsize="21600,21600" o:spt="202" path="m,l,21600r21600,l21600,xe">
                  <v:stroke joinstyle="miter"/>
                  <v:path gradientshapeok="t" o:connecttype="rect"/>
                </v:shapetype>
                <v:shape id="مربع نص 3" o:spid="_x0000_s2868" type="#_x0000_t202" style="position:absolute;left:0;text-align:left;margin-left:470.25pt;margin-top:42.35pt;width:141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" filled="f" stroked="f" strokeweight=".5pt">
                  <v:textbox>
                    <w:txbxContent>
                      <w:p w14:paraId="15D9FD0F" w14:textId="77777777" w:rsidR="00E86063" w:rsidRPr="00E24EB7" w:rsidRDefault="00E86063" w:rsidP="00E86063">
                        <w:pPr>
                          <w:spacing w:line="240" w:lineRule="auto"/>
                          <w:jc w:val="left"/>
                          <w:rPr>
                            <w:rFonts w:ascii="Sakkal Majalla" w:hAnsi="Sakkal Majalla"/>
                            <w:b/>
                            <w:bCs/>
                            <w:color w:val="A8D08D" w:themeColor="accent6" w:themeTint="99"/>
                            <w:sz w:val="22"/>
                            <w:szCs w:val="24"/>
                            <w:lang w:bidi="ar-JO"/>
                          </w:rPr>
                        </w:pPr>
                        <w:r w:rsidRPr="00E24EB7">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852799" behindDoc="0" locked="0" layoutInCell="1" allowOverlap="1" wp14:anchorId="7C8FCD53" wp14:editId="5E57DA43">
                  <wp:simplePos x="0" y="0"/>
                  <wp:positionH relativeFrom="column">
                    <wp:posOffset>3733800</wp:posOffset>
                  </wp:positionH>
                  <wp:positionV relativeFrom="page">
                    <wp:posOffset>10549890</wp:posOffset>
                  </wp:positionV>
                  <wp:extent cx="1466850" cy="282575"/>
                  <wp:effectExtent l="0" t="0" r="0" b="3175"/>
                  <wp:wrapNone/>
                  <wp:docPr id="2" name="مستطيل 2"/>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263E5CF" w14:textId="77777777" w:rsidR="00E86063" w:rsidRPr="007C020A" w:rsidRDefault="00E86063" w:rsidP="00E86063">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8FCD53" id="مستطيل 2" o:spid="_x0000_s2869" style="position:absolute;left:0;text-align:left;margin-left:294pt;margin-top:830.7pt;width:115.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" filled="f" stroked="f" strokeweight="1pt">
                  <v:textbox>
                    <w:txbxContent>
                      <w:p w14:paraId="0263E5CF" w14:textId="77777777" w:rsidR="00E86063" w:rsidRPr="007C020A" w:rsidRDefault="00E86063" w:rsidP="00E86063">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sdtContent>
    </w:sdt>
  </w:p>
  <w:p w14:paraId="428A0CA4" w14:textId="0FB0FC25" w:rsidR="005E14CE" w:rsidRDefault="00E86063">
    <w:pPr>
      <w:pStyle w:val="a4"/>
    </w:pPr>
    <w:r>
      <w:rPr>
        <w:rFonts w:cs="Times New Roman"/>
        <w:noProof/>
        <w:sz w:val="24"/>
        <w:szCs w:val="24"/>
      </w:rPr>
      <mc:AlternateContent>
        <mc:Choice Requires="wps">
          <w:drawing>
            <wp:anchor distT="0" distB="0" distL="114300" distR="114300" simplePos="0" relativeHeight="251854847" behindDoc="0" locked="0" layoutInCell="1" allowOverlap="1" wp14:anchorId="76B6EFA6" wp14:editId="3C9C2C47">
              <wp:simplePos x="0" y="0"/>
              <wp:positionH relativeFrom="column">
                <wp:posOffset>1419225</wp:posOffset>
              </wp:positionH>
              <wp:positionV relativeFrom="paragraph">
                <wp:posOffset>5080</wp:posOffset>
              </wp:positionV>
              <wp:extent cx="1790700" cy="304800"/>
              <wp:effectExtent l="0" t="0" r="0" b="0"/>
              <wp:wrapNone/>
              <wp:docPr id="1131830827" name="مربع نص 1131830827"/>
              <wp:cNvGraphicFramePr/>
              <a:graphic xmlns:a="http://schemas.openxmlformats.org/drawingml/2006/main">
                <a:graphicData uri="http://schemas.microsoft.com/office/word/2010/wordprocessingShape">
                  <wps:wsp>
                    <wps:cNvSpPr txBox="1"/>
                    <wps:spPr>
                      <a:xfrm>
                        <a:off x="0" y="0"/>
                        <a:ext cx="17907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0D9E4C" w14:textId="77777777" w:rsidR="00E86063" w:rsidRPr="00E24EB7" w:rsidRDefault="00E86063" w:rsidP="00E86063">
                          <w:pPr>
                            <w:spacing w:line="240" w:lineRule="auto"/>
                            <w:jc w:val="left"/>
                            <w:rPr>
                              <w:rFonts w:ascii="Sakkal Majalla" w:hAnsi="Sakkal Majalla"/>
                              <w:b/>
                              <w:bCs/>
                              <w:color w:val="A8D08D" w:themeColor="accent6" w:themeTint="99"/>
                              <w:sz w:val="22"/>
                              <w:szCs w:val="24"/>
                              <w:lang w:bidi="ar-JO"/>
                            </w:rPr>
                          </w:pPr>
                          <w:r w:rsidRPr="00E24EB7">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6B6EFA6" id="مربع نص 1131830827" o:spid="_x0000_s2870" type="#_x0000_t202" style="position:absolute;left:0;text-align:left;margin-left:111.75pt;margin-top:.4pt;width:141pt;height:24pt;z-index:251854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" filled="f" stroked="f" strokeweight=".5pt">
              <v:textbox>
                <w:txbxContent>
                  <w:p w14:paraId="230D9E4C" w14:textId="77777777" w:rsidR="00E86063" w:rsidRPr="00E24EB7" w:rsidRDefault="00E86063" w:rsidP="00E86063">
                    <w:pPr>
                      <w:spacing w:line="240" w:lineRule="auto"/>
                      <w:jc w:val="left"/>
                      <w:rPr>
                        <w:rFonts w:ascii="Sakkal Majalla" w:hAnsi="Sakkal Majalla"/>
                        <w:b/>
                        <w:bCs/>
                        <w:color w:val="A8D08D" w:themeColor="accent6" w:themeTint="99"/>
                        <w:sz w:val="22"/>
                        <w:szCs w:val="24"/>
                        <w:lang w:bidi="ar-JO"/>
                      </w:rPr>
                    </w:pPr>
                    <w:r w:rsidRPr="00E24EB7">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0EE2C9FD" wp14:editId="34BB1F32">
              <wp:simplePos x="0" y="0"/>
              <wp:positionH relativeFrom="column">
                <wp:posOffset>3771900</wp:posOffset>
              </wp:positionH>
              <wp:positionV relativeFrom="paragraph">
                <wp:posOffset>104775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5EAAFE" w14:textId="77777777" w:rsidR="00E86063" w:rsidRPr="00DC31A5" w:rsidRDefault="00E86063" w:rsidP="00E86063">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0CD2A586" w14:textId="77777777" w:rsidR="00E86063" w:rsidRPr="00DC31A5" w:rsidRDefault="00E86063" w:rsidP="00E86063">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0824B197" w14:textId="77777777" w:rsidR="00E86063" w:rsidRPr="00DC31A5" w:rsidRDefault="00E86063" w:rsidP="00E86063">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02BDB245" w14:textId="77777777" w:rsidR="00E86063" w:rsidRPr="00DC31A5" w:rsidRDefault="00E86063" w:rsidP="00E86063">
                          <w:pPr>
                            <w:spacing w:line="240" w:lineRule="auto"/>
                            <w:jc w:val="center"/>
                            <w:rPr>
                              <w:rFonts w:ascii="Sakkal Majalla" w:hAnsi="Sakkal Majalla"/>
                              <w:b/>
                              <w:bCs/>
                            </w:rPr>
                          </w:pPr>
                          <w:r w:rsidRPr="00DC31A5">
                            <w:rPr>
                              <w:rFonts w:ascii="Sakkal Majalla" w:hAnsi="Sakkal Majalla"/>
                              <w:b/>
                              <w:bCs/>
                            </w:rPr>
                            <w:t>Mobile &amp; whatssup:</w:t>
                          </w:r>
                        </w:p>
                        <w:p w14:paraId="426CAE53" w14:textId="77777777" w:rsidR="00E86063" w:rsidRDefault="00E86063" w:rsidP="00E86063">
                          <w:pPr>
                            <w:spacing w:line="240" w:lineRule="auto"/>
                            <w:jc w:val="center"/>
                            <w:rPr>
                              <w:rFonts w:ascii="Sakkal Majalla" w:hAnsi="Sakkal Majalla"/>
                              <w:b/>
                              <w:bCs/>
                              <w:rtl/>
                            </w:rPr>
                          </w:pPr>
                          <w:r w:rsidRPr="00DC31A5">
                            <w:rPr>
                              <w:rFonts w:ascii="Sakkal Majalla" w:hAnsi="Sakkal Majalla"/>
                              <w:b/>
                              <w:bCs/>
                            </w:rPr>
                            <w:t>00962779222666</w:t>
                          </w:r>
                        </w:p>
                        <w:p w14:paraId="5E6874E7" w14:textId="77777777" w:rsidR="00E86063" w:rsidRPr="00DC31A5" w:rsidRDefault="00E86063" w:rsidP="00E86063">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2C9FD" id="مستطيل 38" o:spid="_x0000_s2871" style="position:absolute;left:0;text-align:left;margin-left:297pt;margin-top:8.2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" filled="f" stroked="f" strokeweight="1pt">
              <v:textbox>
                <w:txbxContent>
                  <w:p w14:paraId="2A5EAAFE" w14:textId="77777777" w:rsidR="00E86063" w:rsidRPr="00DC31A5" w:rsidRDefault="00E86063" w:rsidP="00E86063">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0CD2A586" w14:textId="77777777" w:rsidR="00E86063" w:rsidRPr="00DC31A5" w:rsidRDefault="00E86063" w:rsidP="00E86063">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0824B197" w14:textId="77777777" w:rsidR="00E86063" w:rsidRPr="00DC31A5" w:rsidRDefault="00E86063" w:rsidP="00E86063">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02BDB245" w14:textId="77777777" w:rsidR="00E86063" w:rsidRPr="00DC31A5" w:rsidRDefault="00E86063" w:rsidP="00E86063">
                    <w:pPr>
                      <w:spacing w:line="240" w:lineRule="auto"/>
                      <w:jc w:val="center"/>
                      <w:rPr>
                        <w:rFonts w:ascii="Sakkal Majalla" w:hAnsi="Sakkal Majalla"/>
                        <w:b/>
                        <w:bCs/>
                      </w:rPr>
                    </w:pPr>
                    <w:r w:rsidRPr="00DC31A5">
                      <w:rPr>
                        <w:rFonts w:ascii="Sakkal Majalla" w:hAnsi="Sakkal Majalla"/>
                        <w:b/>
                        <w:bCs/>
                      </w:rPr>
                      <w:t>Mobile &amp; whatssup:</w:t>
                    </w:r>
                  </w:p>
                  <w:p w14:paraId="426CAE53" w14:textId="77777777" w:rsidR="00E86063" w:rsidRDefault="00E86063" w:rsidP="00E86063">
                    <w:pPr>
                      <w:spacing w:line="240" w:lineRule="auto"/>
                      <w:jc w:val="center"/>
                      <w:rPr>
                        <w:rFonts w:ascii="Sakkal Majalla" w:hAnsi="Sakkal Majalla"/>
                        <w:b/>
                        <w:bCs/>
                        <w:rtl/>
                      </w:rPr>
                    </w:pPr>
                    <w:r w:rsidRPr="00DC31A5">
                      <w:rPr>
                        <w:rFonts w:ascii="Sakkal Majalla" w:hAnsi="Sakkal Majalla"/>
                        <w:b/>
                        <w:bCs/>
                      </w:rPr>
                      <w:t>00962779222666</w:t>
                    </w:r>
                  </w:p>
                  <w:p w14:paraId="5E6874E7" w14:textId="77777777" w:rsidR="00E86063" w:rsidRPr="00DC31A5" w:rsidRDefault="00E86063" w:rsidP="00E86063">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EADEF" w14:textId="77777777" w:rsidR="00E86063" w:rsidRDefault="00E86063">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521F"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A7BB69" w14:textId="77777777" w:rsidR="00BD0FA9" w:rsidRDefault="00BD0FA9" w:rsidP="00F53D08">
      <w:pPr>
        <w:spacing w:line="240" w:lineRule="auto"/>
      </w:pPr>
      <w:r>
        <w:separator/>
      </w:r>
    </w:p>
  </w:footnote>
  <w:footnote w:type="continuationSeparator" w:id="0">
    <w:p w14:paraId="1E60182B" w14:textId="77777777" w:rsidR="00BD0FA9" w:rsidRDefault="00BD0FA9"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56D4"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6C8FFBA2" wp14:editId="6AB56B4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71C59"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4CE0DB75" wp14:editId="694FE37B">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38D6C691" wp14:editId="228C7D32">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D2F017" w14:textId="7FFFE7C8" w:rsidR="00E42DAD" w:rsidRDefault="00504FE7"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الكاريزما التدريبية</w:t>
                            </w:r>
                            <w:r w:rsidR="005639EC">
                              <w:rPr>
                                <w:rFonts w:eastAsia="Calibri" w:hAnsi="Sakkal Majalla" w:hint="cs"/>
                                <w:color w:val="FFFFFF"/>
                                <w:kern w:val="24"/>
                                <w:sz w:val="36"/>
                                <w:szCs w:val="36"/>
                                <w:rtl/>
                                <w:lang w:bidi="ar-SY"/>
                              </w:rPr>
                              <w:t xml:space="preserve"> - </w:t>
                            </w:r>
                            <w:r w:rsidR="00E42DAD">
                              <w:rPr>
                                <w:rFonts w:eastAsia="Calibri" w:hAnsi="Sakkal Majalla"/>
                                <w:color w:val="FFFFFF"/>
                                <w:kern w:val="24"/>
                                <w:sz w:val="36"/>
                                <w:szCs w:val="36"/>
                                <w:rtl/>
                                <w:lang w:bidi="ar-SY"/>
                              </w:rPr>
                              <w:t>دليل الم</w:t>
                            </w:r>
                            <w:r w:rsidR="008F752D">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D6C691" id="Group 38" o:spid="_x0000_s2864"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2865"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7DD2F017" w14:textId="7FFFE7C8" w:rsidR="00E42DAD" w:rsidRDefault="00504FE7"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الكاريزما التدريبية</w:t>
                      </w:r>
                      <w:r w:rsidR="005639EC">
                        <w:rPr>
                          <w:rFonts w:eastAsia="Calibri" w:hAnsi="Sakkal Majalla" w:hint="cs"/>
                          <w:color w:val="FFFFFF"/>
                          <w:kern w:val="24"/>
                          <w:sz w:val="36"/>
                          <w:szCs w:val="36"/>
                          <w:rtl/>
                          <w:lang w:bidi="ar-SY"/>
                        </w:rPr>
                        <w:t xml:space="preserve"> - </w:t>
                      </w:r>
                      <w:r w:rsidR="00E42DAD">
                        <w:rPr>
                          <w:rFonts w:eastAsia="Calibri" w:hAnsi="Sakkal Majalla"/>
                          <w:color w:val="FFFFFF"/>
                          <w:kern w:val="24"/>
                          <w:sz w:val="36"/>
                          <w:szCs w:val="36"/>
                          <w:rtl/>
                          <w:lang w:bidi="ar-SY"/>
                        </w:rPr>
                        <w:t>دليل الم</w:t>
                      </w:r>
                      <w:r w:rsidR="008F752D">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2866"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303E7" w14:textId="77777777" w:rsidR="00E86063" w:rsidRDefault="00E86063">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06B80"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2184A9C9" wp14:editId="79725444">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4" type="#_x0000_t75" style="width:204.8pt;height:204.8pt;visibility:visible;mso-wrap-style:square" o:bullet="t">
        <v:imagedata r:id="rId1" o:title=""/>
      </v:shape>
    </w:pict>
  </w:numPicBullet>
  <w:numPicBullet w:numPicBulletId="1">
    <w:pict>
      <v:shape id="_x0000_i1165" type="#_x0000_t75" style="width:384pt;height:384pt;visibility:visible;mso-wrap-style:square" o:bullet="t">
        <v:imagedata r:id="rId2" o:title=""/>
      </v:shape>
    </w:pict>
  </w:numPicBullet>
  <w:numPicBullet w:numPicBulletId="2">
    <w:pict>
      <v:shape id="_x0000_i1166" type="#_x0000_t75" style="width:1in;height:1in;visibility:visible;mso-wrap-style:square" o:bullet="t">
        <v:imagedata r:id="rId3" o:title=""/>
      </v:shape>
    </w:pict>
  </w:numPicBullet>
  <w:numPicBullet w:numPicBulletId="3">
    <w:pict>
      <v:shape id="_x0000_i1167" type="#_x0000_t75" style="width:383.95pt;height:383.95pt;visibility:visible;mso-wrap-style:square" o:bullet="t">
        <v:imagedata r:id="rId4" o:title=""/>
      </v:shape>
    </w:pict>
  </w:numPicBullet>
  <w:numPicBullet w:numPicBulletId="4">
    <w:pict>
      <v:shape id="_x0000_i1168" type="#_x0000_t75" style="width:409.5pt;height:409.5pt;visibility:visible;mso-wrap-style:square" o:bullet="t">
        <v:imagedata r:id="rId5" o:title=""/>
      </v:shape>
    </w:pict>
  </w:numPicBullet>
  <w:numPicBullet w:numPicBulletId="5">
    <w:pict>
      <v:shape id="_x0000_i1169" type="#_x0000_t75" style="width:48pt;height:48pt;visibility:visible;mso-wrap-style:square" o:bullet="t">
        <v:imagedata r:id="rId6" o:title=""/>
      </v:shape>
    </w:pict>
  </w:numPicBullet>
  <w:numPicBullet w:numPicBulletId="6">
    <w:pict>
      <v:shape id="_x0000_i1170" type="#_x0000_t75" alt="Back in time" style="width:19.7pt;height:19.7pt;visibility:visible;mso-wrap-style:square" o:bullet="t">
        <v:imagedata r:id="rId7" o:title="Back in time"/>
        <o:lock v:ext="edit" aspectratio="f"/>
      </v:shape>
    </w:pict>
  </w:numPicBullet>
  <w:numPicBullet w:numPicBulletId="7">
    <w:pict>
      <v:shape id="_x0000_i1171" type="#_x0000_t75" alt="Back in time" style="width:22.55pt;height:22.55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883710826">
    <w:abstractNumId w:val="3"/>
  </w:num>
  <w:num w:numId="2" w16cid:durableId="388071248">
    <w:abstractNumId w:val="1"/>
  </w:num>
  <w:num w:numId="3" w16cid:durableId="1045106526">
    <w:abstractNumId w:val="6"/>
  </w:num>
  <w:num w:numId="4" w16cid:durableId="1598096485">
    <w:abstractNumId w:val="4"/>
  </w:num>
  <w:num w:numId="5" w16cid:durableId="627980117">
    <w:abstractNumId w:val="5"/>
  </w:num>
  <w:num w:numId="6" w16cid:durableId="358435068">
    <w:abstractNumId w:val="0"/>
  </w:num>
  <w:num w:numId="7" w16cid:durableId="1348560676">
    <w:abstractNumId w:val="7"/>
  </w:num>
  <w:num w:numId="8" w16cid:durableId="493227067">
    <w:abstractNumId w:val="2"/>
  </w:num>
  <w:num w:numId="9" w16cid:durableId="1296908376">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5226"/>
    <w:rsid w:val="000101AD"/>
    <w:rsid w:val="00010F2D"/>
    <w:rsid w:val="00011DF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2A60"/>
    <w:rsid w:val="0009377E"/>
    <w:rsid w:val="0009726D"/>
    <w:rsid w:val="000A3077"/>
    <w:rsid w:val="000A7961"/>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156C"/>
    <w:rsid w:val="00114CB1"/>
    <w:rsid w:val="00116F94"/>
    <w:rsid w:val="00117673"/>
    <w:rsid w:val="00117B1D"/>
    <w:rsid w:val="00123A14"/>
    <w:rsid w:val="00124D4C"/>
    <w:rsid w:val="001264DF"/>
    <w:rsid w:val="0013068D"/>
    <w:rsid w:val="00131572"/>
    <w:rsid w:val="00131B1C"/>
    <w:rsid w:val="00131B38"/>
    <w:rsid w:val="00132C0A"/>
    <w:rsid w:val="001343F0"/>
    <w:rsid w:val="001344C5"/>
    <w:rsid w:val="00134CDB"/>
    <w:rsid w:val="00136575"/>
    <w:rsid w:val="00146067"/>
    <w:rsid w:val="00146DF4"/>
    <w:rsid w:val="0015006C"/>
    <w:rsid w:val="00150400"/>
    <w:rsid w:val="00150A53"/>
    <w:rsid w:val="00152A8A"/>
    <w:rsid w:val="00152BBE"/>
    <w:rsid w:val="0015348D"/>
    <w:rsid w:val="00160C30"/>
    <w:rsid w:val="00162D45"/>
    <w:rsid w:val="00163810"/>
    <w:rsid w:val="0016778D"/>
    <w:rsid w:val="00172289"/>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A45FE"/>
    <w:rsid w:val="001B2711"/>
    <w:rsid w:val="001B75C1"/>
    <w:rsid w:val="001B7E31"/>
    <w:rsid w:val="001C11A3"/>
    <w:rsid w:val="001C6995"/>
    <w:rsid w:val="001D184C"/>
    <w:rsid w:val="001D193E"/>
    <w:rsid w:val="001D1A3B"/>
    <w:rsid w:val="001D1CE6"/>
    <w:rsid w:val="001D350A"/>
    <w:rsid w:val="001D3A17"/>
    <w:rsid w:val="001D5D1E"/>
    <w:rsid w:val="001E27C2"/>
    <w:rsid w:val="001F0B9B"/>
    <w:rsid w:val="001F1744"/>
    <w:rsid w:val="001F1828"/>
    <w:rsid w:val="001F23F1"/>
    <w:rsid w:val="001F38C0"/>
    <w:rsid w:val="002021EF"/>
    <w:rsid w:val="002027DF"/>
    <w:rsid w:val="00206D6C"/>
    <w:rsid w:val="0021166C"/>
    <w:rsid w:val="0021196B"/>
    <w:rsid w:val="0021428A"/>
    <w:rsid w:val="00214565"/>
    <w:rsid w:val="00215AD2"/>
    <w:rsid w:val="00216C26"/>
    <w:rsid w:val="0022035D"/>
    <w:rsid w:val="00224389"/>
    <w:rsid w:val="00226F80"/>
    <w:rsid w:val="00227842"/>
    <w:rsid w:val="00232935"/>
    <w:rsid w:val="00235BF7"/>
    <w:rsid w:val="002377CA"/>
    <w:rsid w:val="002465AB"/>
    <w:rsid w:val="00250D0A"/>
    <w:rsid w:val="00253449"/>
    <w:rsid w:val="0026493D"/>
    <w:rsid w:val="00266074"/>
    <w:rsid w:val="00271C22"/>
    <w:rsid w:val="00274899"/>
    <w:rsid w:val="00275CD3"/>
    <w:rsid w:val="002771A2"/>
    <w:rsid w:val="00277F4C"/>
    <w:rsid w:val="00283647"/>
    <w:rsid w:val="0028392F"/>
    <w:rsid w:val="0028523A"/>
    <w:rsid w:val="00290248"/>
    <w:rsid w:val="00294303"/>
    <w:rsid w:val="00294397"/>
    <w:rsid w:val="002A04B9"/>
    <w:rsid w:val="002A078C"/>
    <w:rsid w:val="002A0D16"/>
    <w:rsid w:val="002A1158"/>
    <w:rsid w:val="002A4F12"/>
    <w:rsid w:val="002B1246"/>
    <w:rsid w:val="002C04B9"/>
    <w:rsid w:val="002C40E6"/>
    <w:rsid w:val="002D301E"/>
    <w:rsid w:val="002E16FC"/>
    <w:rsid w:val="002F2114"/>
    <w:rsid w:val="002F2DF6"/>
    <w:rsid w:val="002F39A7"/>
    <w:rsid w:val="002F58A5"/>
    <w:rsid w:val="002F5DE7"/>
    <w:rsid w:val="003000E6"/>
    <w:rsid w:val="00301397"/>
    <w:rsid w:val="00302699"/>
    <w:rsid w:val="00303554"/>
    <w:rsid w:val="003035CF"/>
    <w:rsid w:val="00304301"/>
    <w:rsid w:val="00304E3F"/>
    <w:rsid w:val="00305CD1"/>
    <w:rsid w:val="003063C5"/>
    <w:rsid w:val="0032182E"/>
    <w:rsid w:val="0032452D"/>
    <w:rsid w:val="00325A9F"/>
    <w:rsid w:val="00327D55"/>
    <w:rsid w:val="003300E5"/>
    <w:rsid w:val="00330881"/>
    <w:rsid w:val="00330F40"/>
    <w:rsid w:val="00331F8C"/>
    <w:rsid w:val="00334B43"/>
    <w:rsid w:val="00337FA6"/>
    <w:rsid w:val="00340234"/>
    <w:rsid w:val="003421D5"/>
    <w:rsid w:val="00345016"/>
    <w:rsid w:val="003466BB"/>
    <w:rsid w:val="0034792E"/>
    <w:rsid w:val="00351640"/>
    <w:rsid w:val="00351B9F"/>
    <w:rsid w:val="0035305C"/>
    <w:rsid w:val="0035462E"/>
    <w:rsid w:val="0035479D"/>
    <w:rsid w:val="00355D0F"/>
    <w:rsid w:val="00361BA3"/>
    <w:rsid w:val="00362CF2"/>
    <w:rsid w:val="00363F3E"/>
    <w:rsid w:val="003653D0"/>
    <w:rsid w:val="0036611D"/>
    <w:rsid w:val="00366828"/>
    <w:rsid w:val="00371AF7"/>
    <w:rsid w:val="00380CC2"/>
    <w:rsid w:val="00383BA6"/>
    <w:rsid w:val="003853A6"/>
    <w:rsid w:val="00392959"/>
    <w:rsid w:val="003966CE"/>
    <w:rsid w:val="003A1DE8"/>
    <w:rsid w:val="003A2A39"/>
    <w:rsid w:val="003A4584"/>
    <w:rsid w:val="003A4830"/>
    <w:rsid w:val="003A7FEA"/>
    <w:rsid w:val="003B53C5"/>
    <w:rsid w:val="003B59F9"/>
    <w:rsid w:val="003C107D"/>
    <w:rsid w:val="003C2153"/>
    <w:rsid w:val="003C3033"/>
    <w:rsid w:val="003C5251"/>
    <w:rsid w:val="003C75B3"/>
    <w:rsid w:val="003D2A64"/>
    <w:rsid w:val="003D34F7"/>
    <w:rsid w:val="003D350F"/>
    <w:rsid w:val="003D58AE"/>
    <w:rsid w:val="003D7BDE"/>
    <w:rsid w:val="003E041C"/>
    <w:rsid w:val="003E263B"/>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2C05"/>
    <w:rsid w:val="004551E6"/>
    <w:rsid w:val="00460F0E"/>
    <w:rsid w:val="00460F9E"/>
    <w:rsid w:val="00465841"/>
    <w:rsid w:val="00477D67"/>
    <w:rsid w:val="00480324"/>
    <w:rsid w:val="00484A10"/>
    <w:rsid w:val="00485850"/>
    <w:rsid w:val="00491419"/>
    <w:rsid w:val="0049314D"/>
    <w:rsid w:val="00493C47"/>
    <w:rsid w:val="00494DFF"/>
    <w:rsid w:val="00495B60"/>
    <w:rsid w:val="00496A62"/>
    <w:rsid w:val="004A354B"/>
    <w:rsid w:val="004A3A25"/>
    <w:rsid w:val="004B1CA5"/>
    <w:rsid w:val="004B7BBD"/>
    <w:rsid w:val="004C02BF"/>
    <w:rsid w:val="004C3A82"/>
    <w:rsid w:val="004C6B4F"/>
    <w:rsid w:val="004D27CA"/>
    <w:rsid w:val="004D31DE"/>
    <w:rsid w:val="004D4F1C"/>
    <w:rsid w:val="004E24A0"/>
    <w:rsid w:val="004E40C0"/>
    <w:rsid w:val="004E6225"/>
    <w:rsid w:val="004E75E8"/>
    <w:rsid w:val="004F11B4"/>
    <w:rsid w:val="004F4B1B"/>
    <w:rsid w:val="004F62C2"/>
    <w:rsid w:val="00502706"/>
    <w:rsid w:val="00504FE7"/>
    <w:rsid w:val="005061FF"/>
    <w:rsid w:val="00507580"/>
    <w:rsid w:val="005160BF"/>
    <w:rsid w:val="00516B98"/>
    <w:rsid w:val="00516F85"/>
    <w:rsid w:val="0052240B"/>
    <w:rsid w:val="00525001"/>
    <w:rsid w:val="00526AB6"/>
    <w:rsid w:val="005273C6"/>
    <w:rsid w:val="00531CBB"/>
    <w:rsid w:val="00531E69"/>
    <w:rsid w:val="005347D8"/>
    <w:rsid w:val="005447C6"/>
    <w:rsid w:val="00544A93"/>
    <w:rsid w:val="00555065"/>
    <w:rsid w:val="005553F8"/>
    <w:rsid w:val="005570F6"/>
    <w:rsid w:val="00560172"/>
    <w:rsid w:val="005633C2"/>
    <w:rsid w:val="005639EC"/>
    <w:rsid w:val="005648F0"/>
    <w:rsid w:val="00565570"/>
    <w:rsid w:val="0056735A"/>
    <w:rsid w:val="00567F02"/>
    <w:rsid w:val="0057074D"/>
    <w:rsid w:val="00573206"/>
    <w:rsid w:val="005767DD"/>
    <w:rsid w:val="00582EE5"/>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0759"/>
    <w:rsid w:val="005E14CE"/>
    <w:rsid w:val="005E2612"/>
    <w:rsid w:val="005E38A8"/>
    <w:rsid w:val="005E591D"/>
    <w:rsid w:val="005F2CA6"/>
    <w:rsid w:val="005F30AC"/>
    <w:rsid w:val="005F6474"/>
    <w:rsid w:val="006016A3"/>
    <w:rsid w:val="00603D5E"/>
    <w:rsid w:val="00604175"/>
    <w:rsid w:val="0060565F"/>
    <w:rsid w:val="006062A0"/>
    <w:rsid w:val="00606A81"/>
    <w:rsid w:val="00610759"/>
    <w:rsid w:val="00611525"/>
    <w:rsid w:val="0061184C"/>
    <w:rsid w:val="0061517A"/>
    <w:rsid w:val="00616173"/>
    <w:rsid w:val="00617E53"/>
    <w:rsid w:val="00620AB0"/>
    <w:rsid w:val="00624B18"/>
    <w:rsid w:val="00627C17"/>
    <w:rsid w:val="0063129C"/>
    <w:rsid w:val="00634132"/>
    <w:rsid w:val="00635307"/>
    <w:rsid w:val="00636A52"/>
    <w:rsid w:val="00637EC4"/>
    <w:rsid w:val="00643F60"/>
    <w:rsid w:val="00645631"/>
    <w:rsid w:val="00650748"/>
    <w:rsid w:val="006514A3"/>
    <w:rsid w:val="00653D16"/>
    <w:rsid w:val="0066135B"/>
    <w:rsid w:val="00665125"/>
    <w:rsid w:val="006666B1"/>
    <w:rsid w:val="006720F7"/>
    <w:rsid w:val="00672181"/>
    <w:rsid w:val="00672795"/>
    <w:rsid w:val="00674A42"/>
    <w:rsid w:val="006753FC"/>
    <w:rsid w:val="006841FA"/>
    <w:rsid w:val="00685B67"/>
    <w:rsid w:val="00687F39"/>
    <w:rsid w:val="00691535"/>
    <w:rsid w:val="0069579C"/>
    <w:rsid w:val="00695DA3"/>
    <w:rsid w:val="00696A19"/>
    <w:rsid w:val="006A0A55"/>
    <w:rsid w:val="006A1710"/>
    <w:rsid w:val="006A2CA6"/>
    <w:rsid w:val="006A6D23"/>
    <w:rsid w:val="006A7D92"/>
    <w:rsid w:val="006B436E"/>
    <w:rsid w:val="006B5857"/>
    <w:rsid w:val="006B6382"/>
    <w:rsid w:val="006B7270"/>
    <w:rsid w:val="006B7B92"/>
    <w:rsid w:val="006C398B"/>
    <w:rsid w:val="006C3ECB"/>
    <w:rsid w:val="006C52FE"/>
    <w:rsid w:val="006C7F2F"/>
    <w:rsid w:val="006D1498"/>
    <w:rsid w:val="006D4703"/>
    <w:rsid w:val="006E04F3"/>
    <w:rsid w:val="006E06A9"/>
    <w:rsid w:val="006E44DC"/>
    <w:rsid w:val="006E643F"/>
    <w:rsid w:val="006F0BBB"/>
    <w:rsid w:val="006F4600"/>
    <w:rsid w:val="006F53A7"/>
    <w:rsid w:val="00700E05"/>
    <w:rsid w:val="007039A0"/>
    <w:rsid w:val="00704DB0"/>
    <w:rsid w:val="00713AE9"/>
    <w:rsid w:val="00714E91"/>
    <w:rsid w:val="00715D92"/>
    <w:rsid w:val="007218F3"/>
    <w:rsid w:val="00721E84"/>
    <w:rsid w:val="007335C9"/>
    <w:rsid w:val="007373E2"/>
    <w:rsid w:val="007457F1"/>
    <w:rsid w:val="007522EA"/>
    <w:rsid w:val="00756AD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C511F"/>
    <w:rsid w:val="007C5D64"/>
    <w:rsid w:val="007C760E"/>
    <w:rsid w:val="007D23BC"/>
    <w:rsid w:val="007D339B"/>
    <w:rsid w:val="007D45C4"/>
    <w:rsid w:val="007E321C"/>
    <w:rsid w:val="007E4713"/>
    <w:rsid w:val="007E571E"/>
    <w:rsid w:val="007F0411"/>
    <w:rsid w:val="007F0F2A"/>
    <w:rsid w:val="007F19B6"/>
    <w:rsid w:val="007F2463"/>
    <w:rsid w:val="007F307C"/>
    <w:rsid w:val="007F4B8E"/>
    <w:rsid w:val="007F4E5C"/>
    <w:rsid w:val="007F750E"/>
    <w:rsid w:val="0080070C"/>
    <w:rsid w:val="00801922"/>
    <w:rsid w:val="00802366"/>
    <w:rsid w:val="0080410C"/>
    <w:rsid w:val="00804E71"/>
    <w:rsid w:val="008050DE"/>
    <w:rsid w:val="00806022"/>
    <w:rsid w:val="008108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267"/>
    <w:rsid w:val="00857CC6"/>
    <w:rsid w:val="0086361A"/>
    <w:rsid w:val="008705FB"/>
    <w:rsid w:val="0087407F"/>
    <w:rsid w:val="008741E1"/>
    <w:rsid w:val="00876E61"/>
    <w:rsid w:val="00877434"/>
    <w:rsid w:val="00880428"/>
    <w:rsid w:val="00881264"/>
    <w:rsid w:val="008847F8"/>
    <w:rsid w:val="00884CE6"/>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2A1A"/>
    <w:rsid w:val="008D4C45"/>
    <w:rsid w:val="008D6825"/>
    <w:rsid w:val="008E19CF"/>
    <w:rsid w:val="008E2B70"/>
    <w:rsid w:val="008E3919"/>
    <w:rsid w:val="008E5CB0"/>
    <w:rsid w:val="008F10A6"/>
    <w:rsid w:val="008F155B"/>
    <w:rsid w:val="008F21E5"/>
    <w:rsid w:val="008F266E"/>
    <w:rsid w:val="008F4053"/>
    <w:rsid w:val="008F5AE0"/>
    <w:rsid w:val="008F5B27"/>
    <w:rsid w:val="008F752D"/>
    <w:rsid w:val="00900F65"/>
    <w:rsid w:val="00902465"/>
    <w:rsid w:val="0090459D"/>
    <w:rsid w:val="0090571F"/>
    <w:rsid w:val="00906547"/>
    <w:rsid w:val="009065E7"/>
    <w:rsid w:val="00907EF0"/>
    <w:rsid w:val="00910C5E"/>
    <w:rsid w:val="00910CC9"/>
    <w:rsid w:val="0091516F"/>
    <w:rsid w:val="009151AC"/>
    <w:rsid w:val="009156D9"/>
    <w:rsid w:val="00917FC7"/>
    <w:rsid w:val="00920B33"/>
    <w:rsid w:val="0092644C"/>
    <w:rsid w:val="0093040A"/>
    <w:rsid w:val="009311AA"/>
    <w:rsid w:val="00935A95"/>
    <w:rsid w:val="00935C0E"/>
    <w:rsid w:val="009360AC"/>
    <w:rsid w:val="00943B12"/>
    <w:rsid w:val="00943E11"/>
    <w:rsid w:val="009441B6"/>
    <w:rsid w:val="00952DCA"/>
    <w:rsid w:val="00956C42"/>
    <w:rsid w:val="00957AB4"/>
    <w:rsid w:val="00960E28"/>
    <w:rsid w:val="00972782"/>
    <w:rsid w:val="009734B4"/>
    <w:rsid w:val="009773A0"/>
    <w:rsid w:val="009774E4"/>
    <w:rsid w:val="0098287F"/>
    <w:rsid w:val="00984B17"/>
    <w:rsid w:val="00985605"/>
    <w:rsid w:val="00986395"/>
    <w:rsid w:val="00986EFC"/>
    <w:rsid w:val="00992915"/>
    <w:rsid w:val="009A0B1B"/>
    <w:rsid w:val="009A18FD"/>
    <w:rsid w:val="009A45F5"/>
    <w:rsid w:val="009A4CC9"/>
    <w:rsid w:val="009A617E"/>
    <w:rsid w:val="009A62A9"/>
    <w:rsid w:val="009A6AC5"/>
    <w:rsid w:val="009B21D1"/>
    <w:rsid w:val="009B4AF8"/>
    <w:rsid w:val="009B57DC"/>
    <w:rsid w:val="009C30AE"/>
    <w:rsid w:val="009C3111"/>
    <w:rsid w:val="009C58B6"/>
    <w:rsid w:val="009C73B7"/>
    <w:rsid w:val="009E256C"/>
    <w:rsid w:val="009E4442"/>
    <w:rsid w:val="009E4F29"/>
    <w:rsid w:val="009E7CAF"/>
    <w:rsid w:val="009F2AAC"/>
    <w:rsid w:val="009F34C6"/>
    <w:rsid w:val="009F5DE0"/>
    <w:rsid w:val="009F6370"/>
    <w:rsid w:val="009F679B"/>
    <w:rsid w:val="009F6E76"/>
    <w:rsid w:val="00A0088F"/>
    <w:rsid w:val="00A01020"/>
    <w:rsid w:val="00A050E3"/>
    <w:rsid w:val="00A06A1D"/>
    <w:rsid w:val="00A07C3E"/>
    <w:rsid w:val="00A07C83"/>
    <w:rsid w:val="00A11296"/>
    <w:rsid w:val="00A13A44"/>
    <w:rsid w:val="00A228EA"/>
    <w:rsid w:val="00A248D0"/>
    <w:rsid w:val="00A249AA"/>
    <w:rsid w:val="00A25638"/>
    <w:rsid w:val="00A25AD3"/>
    <w:rsid w:val="00A336F1"/>
    <w:rsid w:val="00A3528A"/>
    <w:rsid w:val="00A36B94"/>
    <w:rsid w:val="00A3722A"/>
    <w:rsid w:val="00A37EF5"/>
    <w:rsid w:val="00A405B2"/>
    <w:rsid w:val="00A41CBA"/>
    <w:rsid w:val="00A446BA"/>
    <w:rsid w:val="00A45F32"/>
    <w:rsid w:val="00A50F82"/>
    <w:rsid w:val="00A53D3F"/>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2D52"/>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433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297"/>
    <w:rsid w:val="00BB2B31"/>
    <w:rsid w:val="00BB6A23"/>
    <w:rsid w:val="00BC0FE7"/>
    <w:rsid w:val="00BC15DC"/>
    <w:rsid w:val="00BC31DA"/>
    <w:rsid w:val="00BC4B17"/>
    <w:rsid w:val="00BC5CF4"/>
    <w:rsid w:val="00BC654B"/>
    <w:rsid w:val="00BC6FB1"/>
    <w:rsid w:val="00BD0FA9"/>
    <w:rsid w:val="00BD2126"/>
    <w:rsid w:val="00BD3F10"/>
    <w:rsid w:val="00BD4D3D"/>
    <w:rsid w:val="00BD5316"/>
    <w:rsid w:val="00BD5495"/>
    <w:rsid w:val="00BD5557"/>
    <w:rsid w:val="00BD5D13"/>
    <w:rsid w:val="00BD5FF2"/>
    <w:rsid w:val="00BE0014"/>
    <w:rsid w:val="00BE3719"/>
    <w:rsid w:val="00BE3CCA"/>
    <w:rsid w:val="00BE56B3"/>
    <w:rsid w:val="00BF6DDC"/>
    <w:rsid w:val="00C0289F"/>
    <w:rsid w:val="00C02CB2"/>
    <w:rsid w:val="00C02D67"/>
    <w:rsid w:val="00C05943"/>
    <w:rsid w:val="00C05F04"/>
    <w:rsid w:val="00C13BE5"/>
    <w:rsid w:val="00C153CB"/>
    <w:rsid w:val="00C1705E"/>
    <w:rsid w:val="00C202A3"/>
    <w:rsid w:val="00C2097E"/>
    <w:rsid w:val="00C23355"/>
    <w:rsid w:val="00C256E6"/>
    <w:rsid w:val="00C33873"/>
    <w:rsid w:val="00C36316"/>
    <w:rsid w:val="00C40EE4"/>
    <w:rsid w:val="00C429AB"/>
    <w:rsid w:val="00C46354"/>
    <w:rsid w:val="00C46C39"/>
    <w:rsid w:val="00C47376"/>
    <w:rsid w:val="00C51C73"/>
    <w:rsid w:val="00C55658"/>
    <w:rsid w:val="00C57122"/>
    <w:rsid w:val="00C648CE"/>
    <w:rsid w:val="00C661DC"/>
    <w:rsid w:val="00C674F7"/>
    <w:rsid w:val="00C7408A"/>
    <w:rsid w:val="00C75D46"/>
    <w:rsid w:val="00C769E5"/>
    <w:rsid w:val="00C76D56"/>
    <w:rsid w:val="00C778F1"/>
    <w:rsid w:val="00C822C4"/>
    <w:rsid w:val="00C82835"/>
    <w:rsid w:val="00C82899"/>
    <w:rsid w:val="00C86F96"/>
    <w:rsid w:val="00C90979"/>
    <w:rsid w:val="00C933EC"/>
    <w:rsid w:val="00C96A98"/>
    <w:rsid w:val="00C9707A"/>
    <w:rsid w:val="00C97819"/>
    <w:rsid w:val="00CA285A"/>
    <w:rsid w:val="00CA4EF6"/>
    <w:rsid w:val="00CA79BC"/>
    <w:rsid w:val="00CB20E9"/>
    <w:rsid w:val="00CB3248"/>
    <w:rsid w:val="00CB5E27"/>
    <w:rsid w:val="00CB6910"/>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2E1"/>
    <w:rsid w:val="00CF3CA4"/>
    <w:rsid w:val="00CF3E3D"/>
    <w:rsid w:val="00CF60F2"/>
    <w:rsid w:val="00D01BB0"/>
    <w:rsid w:val="00D13BEA"/>
    <w:rsid w:val="00D152DE"/>
    <w:rsid w:val="00D17FD1"/>
    <w:rsid w:val="00D20ED6"/>
    <w:rsid w:val="00D21645"/>
    <w:rsid w:val="00D222FF"/>
    <w:rsid w:val="00D245D4"/>
    <w:rsid w:val="00D26A0B"/>
    <w:rsid w:val="00D305F0"/>
    <w:rsid w:val="00D313B8"/>
    <w:rsid w:val="00D32D17"/>
    <w:rsid w:val="00D376C6"/>
    <w:rsid w:val="00D45731"/>
    <w:rsid w:val="00D51617"/>
    <w:rsid w:val="00D56BE7"/>
    <w:rsid w:val="00D5796E"/>
    <w:rsid w:val="00D6039A"/>
    <w:rsid w:val="00D60F5F"/>
    <w:rsid w:val="00D637BD"/>
    <w:rsid w:val="00D6468C"/>
    <w:rsid w:val="00D64ABF"/>
    <w:rsid w:val="00D74092"/>
    <w:rsid w:val="00D82F0E"/>
    <w:rsid w:val="00D87FB1"/>
    <w:rsid w:val="00D93C30"/>
    <w:rsid w:val="00D93D43"/>
    <w:rsid w:val="00D96041"/>
    <w:rsid w:val="00DA0D9D"/>
    <w:rsid w:val="00DA1E3E"/>
    <w:rsid w:val="00DA3C48"/>
    <w:rsid w:val="00DA733D"/>
    <w:rsid w:val="00DB197F"/>
    <w:rsid w:val="00DB245E"/>
    <w:rsid w:val="00DB5C98"/>
    <w:rsid w:val="00DB62EC"/>
    <w:rsid w:val="00DB75B5"/>
    <w:rsid w:val="00DB7EB2"/>
    <w:rsid w:val="00DB7FDB"/>
    <w:rsid w:val="00DC02ED"/>
    <w:rsid w:val="00DC414A"/>
    <w:rsid w:val="00DC5D13"/>
    <w:rsid w:val="00DC6BF3"/>
    <w:rsid w:val="00DD042E"/>
    <w:rsid w:val="00DD10BF"/>
    <w:rsid w:val="00DD2F91"/>
    <w:rsid w:val="00DD7043"/>
    <w:rsid w:val="00DD7CD6"/>
    <w:rsid w:val="00DE265B"/>
    <w:rsid w:val="00DE3033"/>
    <w:rsid w:val="00DE44F6"/>
    <w:rsid w:val="00DE5FDE"/>
    <w:rsid w:val="00DE6989"/>
    <w:rsid w:val="00DF5ECD"/>
    <w:rsid w:val="00DF6B70"/>
    <w:rsid w:val="00E003FF"/>
    <w:rsid w:val="00E00E05"/>
    <w:rsid w:val="00E01E27"/>
    <w:rsid w:val="00E021B4"/>
    <w:rsid w:val="00E02214"/>
    <w:rsid w:val="00E07005"/>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10B7"/>
    <w:rsid w:val="00E62AAD"/>
    <w:rsid w:val="00E72206"/>
    <w:rsid w:val="00E72578"/>
    <w:rsid w:val="00E7361B"/>
    <w:rsid w:val="00E74BB8"/>
    <w:rsid w:val="00E80F25"/>
    <w:rsid w:val="00E86063"/>
    <w:rsid w:val="00E90509"/>
    <w:rsid w:val="00EA113B"/>
    <w:rsid w:val="00EA45AB"/>
    <w:rsid w:val="00EA4EE1"/>
    <w:rsid w:val="00EB49C5"/>
    <w:rsid w:val="00EB64EB"/>
    <w:rsid w:val="00EB688D"/>
    <w:rsid w:val="00EC0F6F"/>
    <w:rsid w:val="00EC1B54"/>
    <w:rsid w:val="00EC4093"/>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067B0"/>
    <w:rsid w:val="00F108E7"/>
    <w:rsid w:val="00F10968"/>
    <w:rsid w:val="00F131A0"/>
    <w:rsid w:val="00F133CC"/>
    <w:rsid w:val="00F13C85"/>
    <w:rsid w:val="00F2243A"/>
    <w:rsid w:val="00F2280D"/>
    <w:rsid w:val="00F25898"/>
    <w:rsid w:val="00F2648B"/>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369"/>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55F"/>
    <w:rsid w:val="00F96CF0"/>
    <w:rsid w:val="00F972FD"/>
    <w:rsid w:val="00FA017E"/>
    <w:rsid w:val="00FA1FE6"/>
    <w:rsid w:val="00FA1FE9"/>
    <w:rsid w:val="00FA3A10"/>
    <w:rsid w:val="00FA7627"/>
    <w:rsid w:val="00FB1983"/>
    <w:rsid w:val="00FB2CC0"/>
    <w:rsid w:val="00FB3DC1"/>
    <w:rsid w:val="00FB58A8"/>
    <w:rsid w:val="00FC1E59"/>
    <w:rsid w:val="00FC76AF"/>
    <w:rsid w:val="00FD0A88"/>
    <w:rsid w:val="00FD0BE5"/>
    <w:rsid w:val="00FD1CE8"/>
    <w:rsid w:val="00FD32E7"/>
    <w:rsid w:val="00FD3861"/>
    <w:rsid w:val="00FF3110"/>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F1908"/>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F307C"/>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svg"/><Relationship Id="rId42" Type="http://schemas.openxmlformats.org/officeDocument/2006/relationships/footer" Target="footer3.xml"/><Relationship Id="rId63" Type="http://schemas.openxmlformats.org/officeDocument/2006/relationships/image" Target="media/image46.png"/><Relationship Id="rId84" Type="http://schemas.openxmlformats.org/officeDocument/2006/relationships/image" Target="media/image64.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0.png"/><Relationship Id="rId191" Type="http://schemas.openxmlformats.org/officeDocument/2006/relationships/image" Target="media/image162.png"/><Relationship Id="rId107" Type="http://schemas.openxmlformats.org/officeDocument/2006/relationships/image" Target="media/image86.png"/><Relationship Id="rId11" Type="http://schemas.openxmlformats.org/officeDocument/2006/relationships/image" Target="media/image12.png"/><Relationship Id="rId32" Type="http://schemas.openxmlformats.org/officeDocument/2006/relationships/image" Target="media/image300.png"/><Relationship Id="rId53" Type="http://schemas.openxmlformats.org/officeDocument/2006/relationships/image" Target="media/image36.png"/><Relationship Id="rId74" Type="http://schemas.openxmlformats.org/officeDocument/2006/relationships/image" Target="media/image57.png"/><Relationship Id="rId128" Type="http://schemas.openxmlformats.org/officeDocument/2006/relationships/image" Target="media/image101.png"/><Relationship Id="rId149" Type="http://schemas.openxmlformats.org/officeDocument/2006/relationships/image" Target="media/image122.svg"/><Relationship Id="rId5" Type="http://schemas.openxmlformats.org/officeDocument/2006/relationships/webSettings" Target="webSettings.xml"/><Relationship Id="rId95" Type="http://schemas.openxmlformats.org/officeDocument/2006/relationships/image" Target="media/image70.png"/><Relationship Id="rId160" Type="http://schemas.openxmlformats.org/officeDocument/2006/relationships/image" Target="media/image133.png"/><Relationship Id="rId181" Type="http://schemas.openxmlformats.org/officeDocument/2006/relationships/image" Target="media/image152.png"/><Relationship Id="rId22" Type="http://schemas.openxmlformats.org/officeDocument/2006/relationships/image" Target="media/image200.png"/><Relationship Id="rId43" Type="http://schemas.openxmlformats.org/officeDocument/2006/relationships/image" Target="media/image29.png"/><Relationship Id="rId64" Type="http://schemas.openxmlformats.org/officeDocument/2006/relationships/image" Target="media/image47.png"/><Relationship Id="rId118" Type="http://schemas.openxmlformats.org/officeDocument/2006/relationships/image" Target="media/image91.png"/><Relationship Id="rId139" Type="http://schemas.openxmlformats.org/officeDocument/2006/relationships/image" Target="media/image112.png"/><Relationship Id="rId85" Type="http://schemas.openxmlformats.org/officeDocument/2006/relationships/image" Target="media/image65.png"/><Relationship Id="rId150" Type="http://schemas.openxmlformats.org/officeDocument/2006/relationships/image" Target="media/image123.png"/><Relationship Id="rId171" Type="http://schemas.openxmlformats.org/officeDocument/2006/relationships/image" Target="media/image141.svg"/><Relationship Id="rId192" Type="http://schemas.openxmlformats.org/officeDocument/2006/relationships/image" Target="media/image1670.png"/><Relationship Id="rId12" Type="http://schemas.openxmlformats.org/officeDocument/2006/relationships/image" Target="media/image13.png"/><Relationship Id="rId33" Type="http://schemas.openxmlformats.org/officeDocument/2006/relationships/image" Target="media/image26.png"/><Relationship Id="rId108" Type="http://schemas.openxmlformats.org/officeDocument/2006/relationships/image" Target="media/image80.png"/><Relationship Id="rId129" Type="http://schemas.openxmlformats.org/officeDocument/2006/relationships/image" Target="media/image102.svg"/><Relationship Id="rId54" Type="http://schemas.openxmlformats.org/officeDocument/2006/relationships/image" Target="media/image37.png"/><Relationship Id="rId75" Type="http://schemas.openxmlformats.org/officeDocument/2006/relationships/image" Target="media/image58.png"/><Relationship Id="rId96" Type="http://schemas.openxmlformats.org/officeDocument/2006/relationships/image" Target="media/image75.png"/><Relationship Id="rId140" Type="http://schemas.openxmlformats.org/officeDocument/2006/relationships/image" Target="media/image113.png"/><Relationship Id="rId161" Type="http://schemas.openxmlformats.org/officeDocument/2006/relationships/image" Target="media/image134.png"/><Relationship Id="rId182" Type="http://schemas.openxmlformats.org/officeDocument/2006/relationships/image" Target="media/image153.png"/><Relationship Id="rId6" Type="http://schemas.openxmlformats.org/officeDocument/2006/relationships/footnotes" Target="footnotes.xml"/><Relationship Id="rId23" Type="http://schemas.openxmlformats.org/officeDocument/2006/relationships/image" Target="media/image21.png"/><Relationship Id="rId119" Type="http://schemas.openxmlformats.org/officeDocument/2006/relationships/image" Target="media/image92.svg"/><Relationship Id="rId44" Type="http://schemas.microsoft.com/office/2007/relationships/hdphoto" Target="media/hdphoto2.wdp"/><Relationship Id="rId65" Type="http://schemas.openxmlformats.org/officeDocument/2006/relationships/image" Target="media/image48.png"/><Relationship Id="rId86" Type="http://schemas.openxmlformats.org/officeDocument/2006/relationships/image" Target="media/image66.png"/><Relationship Id="rId130" Type="http://schemas.openxmlformats.org/officeDocument/2006/relationships/image" Target="media/image103.png"/><Relationship Id="rId151" Type="http://schemas.openxmlformats.org/officeDocument/2006/relationships/image" Target="media/image124.svg"/><Relationship Id="rId172" Type="http://schemas.openxmlformats.org/officeDocument/2006/relationships/image" Target="media/image143.png"/><Relationship Id="rId193" Type="http://schemas.openxmlformats.org/officeDocument/2006/relationships/image" Target="media/image163.png"/><Relationship Id="rId13" Type="http://schemas.openxmlformats.org/officeDocument/2006/relationships/image" Target="media/image14.png"/><Relationship Id="rId109" Type="http://schemas.openxmlformats.org/officeDocument/2006/relationships/image" Target="media/image81.png"/><Relationship Id="rId34" Type="http://schemas.openxmlformats.org/officeDocument/2006/relationships/image" Target="media/image320.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71.jpeg"/><Relationship Id="rId120" Type="http://schemas.openxmlformats.org/officeDocument/2006/relationships/image" Target="media/image93.png"/><Relationship Id="rId141" Type="http://schemas.openxmlformats.org/officeDocument/2006/relationships/image" Target="media/image114.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341.png"/><Relationship Id="rId162" Type="http://schemas.openxmlformats.org/officeDocument/2006/relationships/image" Target="media/image135.png"/><Relationship Id="rId183" Type="http://schemas.openxmlformats.org/officeDocument/2006/relationships/image" Target="media/image154.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220.png"/><Relationship Id="rId40" Type="http://schemas.openxmlformats.org/officeDocument/2006/relationships/footer" Target="footer2.xml"/><Relationship Id="rId45" Type="http://schemas.openxmlformats.org/officeDocument/2006/relationships/image" Target="media/image30.png"/><Relationship Id="rId66" Type="http://schemas.openxmlformats.org/officeDocument/2006/relationships/image" Target="media/image49.png"/><Relationship Id="rId87" Type="http://schemas.openxmlformats.org/officeDocument/2006/relationships/image" Target="media/image67.png"/><Relationship Id="rId110" Type="http://schemas.openxmlformats.org/officeDocument/2006/relationships/image" Target="media/image82.png"/><Relationship Id="rId115" Type="http://schemas.openxmlformats.org/officeDocument/2006/relationships/image" Target="media/image88.sv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49.png"/><Relationship Id="rId61" Type="http://schemas.openxmlformats.org/officeDocument/2006/relationships/image" Target="media/image44.png"/><Relationship Id="rId82" Type="http://schemas.openxmlformats.org/officeDocument/2006/relationships/image" Target="media/image610.png"/><Relationship Id="rId152" Type="http://schemas.openxmlformats.org/officeDocument/2006/relationships/image" Target="media/image125.png"/><Relationship Id="rId173" Type="http://schemas.openxmlformats.org/officeDocument/2006/relationships/image" Target="media/image144.svg"/><Relationship Id="rId194" Type="http://schemas.openxmlformats.org/officeDocument/2006/relationships/image" Target="media/image164.png"/><Relationship Id="rId199" Type="http://schemas.openxmlformats.org/officeDocument/2006/relationships/image" Target="media/image169.jpeg"/><Relationship Id="rId203" Type="http://schemas.openxmlformats.org/officeDocument/2006/relationships/theme" Target="theme/theme1.xml"/><Relationship Id="rId19" Type="http://schemas.openxmlformats.org/officeDocument/2006/relationships/image" Target="media/image20.png"/><Relationship Id="rId14" Type="http://schemas.openxmlformats.org/officeDocument/2006/relationships/image" Target="media/image15.png"/><Relationship Id="rId30" Type="http://schemas.openxmlformats.org/officeDocument/2006/relationships/image" Target="media/image280.png"/><Relationship Id="rId35" Type="http://schemas.openxmlformats.org/officeDocument/2006/relationships/image" Target="media/image27.png"/><Relationship Id="rId56" Type="http://schemas.openxmlformats.org/officeDocument/2006/relationships/image" Target="media/image39.png"/><Relationship Id="rId77" Type="http://schemas.openxmlformats.org/officeDocument/2006/relationships/image" Target="media/image590.png"/><Relationship Id="rId100" Type="http://schemas.openxmlformats.org/officeDocument/2006/relationships/image" Target="media/image73.jpe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svg"/><Relationship Id="rId168" Type="http://schemas.openxmlformats.org/officeDocument/2006/relationships/image" Target="media/image142.png"/><Relationship Id="rId8" Type="http://schemas.openxmlformats.org/officeDocument/2006/relationships/image" Target="media/image9.jpg"/><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68.png"/><Relationship Id="rId98" Type="http://schemas.openxmlformats.org/officeDocument/2006/relationships/image" Target="media/image72.png"/><Relationship Id="rId121" Type="http://schemas.openxmlformats.org/officeDocument/2006/relationships/image" Target="media/image94.svg"/><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5.jpeg"/><Relationship Id="rId189" Type="http://schemas.openxmlformats.org/officeDocument/2006/relationships/image" Target="media/image160.png"/><Relationship Id="rId3" Type="http://schemas.openxmlformats.org/officeDocument/2006/relationships/styles" Target="styles.xml"/><Relationship Id="rId25" Type="http://schemas.openxmlformats.org/officeDocument/2006/relationships/image" Target="media/image22.png"/><Relationship Id="rId46" Type="http://schemas.microsoft.com/office/2007/relationships/hdphoto" Target="media/hdphoto3.wdp"/><Relationship Id="rId67" Type="http://schemas.openxmlformats.org/officeDocument/2006/relationships/image" Target="media/image50.png"/><Relationship Id="rId116" Type="http://schemas.openxmlformats.org/officeDocument/2006/relationships/image" Target="media/image89.png"/><Relationship Id="rId137" Type="http://schemas.openxmlformats.org/officeDocument/2006/relationships/image" Target="media/image110.png"/><Relationship Id="rId158" Type="http://schemas.openxmlformats.org/officeDocument/2006/relationships/image" Target="media/image131.png"/><Relationship Id="rId41" Type="http://schemas.openxmlformats.org/officeDocument/2006/relationships/header" Target="header3.xml"/><Relationship Id="rId62" Type="http://schemas.openxmlformats.org/officeDocument/2006/relationships/image" Target="media/image45.png"/><Relationship Id="rId83" Type="http://schemas.openxmlformats.org/officeDocument/2006/relationships/image" Target="media/image63.png"/><Relationship Id="rId88" Type="http://schemas.openxmlformats.org/officeDocument/2006/relationships/header" Target="header4.xml"/><Relationship Id="rId111" Type="http://schemas.openxmlformats.org/officeDocument/2006/relationships/image" Target="media/image83.png"/><Relationship Id="rId132" Type="http://schemas.openxmlformats.org/officeDocument/2006/relationships/image" Target="media/image105.png"/><Relationship Id="rId153" Type="http://schemas.openxmlformats.org/officeDocument/2006/relationships/image" Target="media/image126.svg"/><Relationship Id="rId174" Type="http://schemas.openxmlformats.org/officeDocument/2006/relationships/image" Target="media/image145.png"/><Relationship Id="rId179" Type="http://schemas.openxmlformats.org/officeDocument/2006/relationships/image" Target="media/image150.png"/><Relationship Id="rId195" Type="http://schemas.openxmlformats.org/officeDocument/2006/relationships/image" Target="media/image165.png"/><Relationship Id="rId190" Type="http://schemas.openxmlformats.org/officeDocument/2006/relationships/image" Target="media/image161.svg"/><Relationship Id="rId15" Type="http://schemas.openxmlformats.org/officeDocument/2006/relationships/image" Target="media/image16.png"/><Relationship Id="rId36" Type="http://schemas.openxmlformats.org/officeDocument/2006/relationships/image" Target="media/image340.png"/><Relationship Id="rId57" Type="http://schemas.openxmlformats.org/officeDocument/2006/relationships/image" Target="media/image40.png"/><Relationship Id="rId106" Type="http://schemas.openxmlformats.org/officeDocument/2006/relationships/image" Target="media/image79.png"/><Relationship Id="rId127" Type="http://schemas.openxmlformats.org/officeDocument/2006/relationships/image" Target="media/image100.svg"/><Relationship Id="rId10" Type="http://schemas.openxmlformats.org/officeDocument/2006/relationships/image" Target="media/image11.png"/><Relationship Id="rId31" Type="http://schemas.openxmlformats.org/officeDocument/2006/relationships/image" Target="media/image25.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0.jpeg"/><Relationship Id="rId94" Type="http://schemas.openxmlformats.org/officeDocument/2006/relationships/image" Target="media/image69.png"/><Relationship Id="rId99" Type="http://schemas.openxmlformats.org/officeDocument/2006/relationships/image" Target="media/image73.png"/><Relationship Id="rId101" Type="http://schemas.openxmlformats.org/officeDocument/2006/relationships/image" Target="media/image670.png"/><Relationship Id="rId122" Type="http://schemas.openxmlformats.org/officeDocument/2006/relationships/image" Target="media/image95.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39.png"/><Relationship Id="rId185" Type="http://schemas.openxmlformats.org/officeDocument/2006/relationships/image" Target="media/image156.png"/><Relationship Id="rId4" Type="http://schemas.openxmlformats.org/officeDocument/2006/relationships/settings" Target="settings.xml"/><Relationship Id="rId9" Type="http://schemas.openxmlformats.org/officeDocument/2006/relationships/image" Target="media/image10.png"/><Relationship Id="rId180" Type="http://schemas.openxmlformats.org/officeDocument/2006/relationships/image" Target="media/image151.png"/><Relationship Id="rId26" Type="http://schemas.openxmlformats.org/officeDocument/2006/relationships/image" Target="media/image240.png"/><Relationship Id="rId47" Type="http://schemas.openxmlformats.org/officeDocument/2006/relationships/image" Target="media/image31.png"/><Relationship Id="rId68" Type="http://schemas.openxmlformats.org/officeDocument/2006/relationships/image" Target="media/image51.png"/><Relationship Id="rId89" Type="http://schemas.openxmlformats.org/officeDocument/2006/relationships/footer" Target="footer4.xml"/><Relationship Id="rId112" Type="http://schemas.openxmlformats.org/officeDocument/2006/relationships/image" Target="media/image84.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6.svg"/><Relationship Id="rId196" Type="http://schemas.openxmlformats.org/officeDocument/2006/relationships/image" Target="media/image166.png"/><Relationship Id="rId200" Type="http://schemas.openxmlformats.org/officeDocument/2006/relationships/image" Target="media/image169.png"/><Relationship Id="rId16" Type="http://schemas.openxmlformats.org/officeDocument/2006/relationships/image" Target="media/image17.png"/><Relationship Id="rId37" Type="http://schemas.openxmlformats.org/officeDocument/2006/relationships/header" Target="header1.xml"/><Relationship Id="rId58" Type="http://schemas.openxmlformats.org/officeDocument/2006/relationships/image" Target="media/image41.png"/><Relationship Id="rId79" Type="http://schemas.openxmlformats.org/officeDocument/2006/relationships/image" Target="media/image61.jpg"/><Relationship Id="rId102" Type="http://schemas.openxmlformats.org/officeDocument/2006/relationships/image" Target="media/image74.jpeg"/><Relationship Id="rId123" Type="http://schemas.openxmlformats.org/officeDocument/2006/relationships/image" Target="media/image96.png"/><Relationship Id="rId144" Type="http://schemas.openxmlformats.org/officeDocument/2006/relationships/image" Target="media/image117.png"/><Relationship Id="rId90" Type="http://schemas.openxmlformats.org/officeDocument/2006/relationships/image" Target="media/image321.png"/><Relationship Id="rId165" Type="http://schemas.openxmlformats.org/officeDocument/2006/relationships/image" Target="media/image138.png"/><Relationship Id="rId186" Type="http://schemas.openxmlformats.org/officeDocument/2006/relationships/image" Target="media/image157.png"/><Relationship Id="rId27" Type="http://schemas.openxmlformats.org/officeDocument/2006/relationships/image" Target="media/image23.png"/><Relationship Id="rId48" Type="http://schemas.microsoft.com/office/2007/relationships/hdphoto" Target="media/hdphoto4.wdp"/><Relationship Id="rId69" Type="http://schemas.openxmlformats.org/officeDocument/2006/relationships/image" Target="media/image52.png"/><Relationship Id="rId113" Type="http://schemas.openxmlformats.org/officeDocument/2006/relationships/image" Target="media/image85.png"/><Relationship Id="rId134" Type="http://schemas.openxmlformats.org/officeDocument/2006/relationships/image" Target="media/image107.png"/><Relationship Id="rId80" Type="http://schemas.openxmlformats.org/officeDocument/2006/relationships/image" Target="media/image600.png"/><Relationship Id="rId155" Type="http://schemas.openxmlformats.org/officeDocument/2006/relationships/image" Target="media/image128.png"/><Relationship Id="rId176" Type="http://schemas.openxmlformats.org/officeDocument/2006/relationships/image" Target="media/image147.png"/><Relationship Id="rId197" Type="http://schemas.openxmlformats.org/officeDocument/2006/relationships/image" Target="media/image167.png"/><Relationship Id="rId201" Type="http://schemas.openxmlformats.org/officeDocument/2006/relationships/image" Target="media/image170.png"/><Relationship Id="rId17" Type="http://schemas.openxmlformats.org/officeDocument/2006/relationships/image" Target="media/image18.png"/><Relationship Id="rId38" Type="http://schemas.openxmlformats.org/officeDocument/2006/relationships/header" Target="header2.xml"/><Relationship Id="rId59" Type="http://schemas.openxmlformats.org/officeDocument/2006/relationships/image" Target="media/image42.png"/><Relationship Id="rId103" Type="http://schemas.openxmlformats.org/officeDocument/2006/relationships/image" Target="media/image76.png"/><Relationship Id="rId124" Type="http://schemas.openxmlformats.org/officeDocument/2006/relationships/image" Target="media/image97.png"/><Relationship Id="rId70" Type="http://schemas.openxmlformats.org/officeDocument/2006/relationships/image" Target="media/image53.png"/><Relationship Id="rId91" Type="http://schemas.openxmlformats.org/officeDocument/2006/relationships/image" Target="media/image330.png"/><Relationship Id="rId145" Type="http://schemas.openxmlformats.org/officeDocument/2006/relationships/image" Target="media/image118.png"/><Relationship Id="rId187" Type="http://schemas.openxmlformats.org/officeDocument/2006/relationships/image" Target="media/image158.png"/><Relationship Id="rId1" Type="http://schemas.openxmlformats.org/officeDocument/2006/relationships/customXml" Target="../customXml/item1.xml"/><Relationship Id="rId28" Type="http://schemas.openxmlformats.org/officeDocument/2006/relationships/image" Target="media/image260.png"/><Relationship Id="rId49" Type="http://schemas.openxmlformats.org/officeDocument/2006/relationships/image" Target="media/image32.png"/><Relationship Id="rId114" Type="http://schemas.openxmlformats.org/officeDocument/2006/relationships/image" Target="media/image87.png"/><Relationship Id="rId60" Type="http://schemas.openxmlformats.org/officeDocument/2006/relationships/image" Target="media/image43.png"/><Relationship Id="rId81" Type="http://schemas.openxmlformats.org/officeDocument/2006/relationships/image" Target="media/image62.jpeg"/><Relationship Id="rId135" Type="http://schemas.openxmlformats.org/officeDocument/2006/relationships/image" Target="media/image108.png"/><Relationship Id="rId156" Type="http://schemas.openxmlformats.org/officeDocument/2006/relationships/image" Target="media/image129.png"/><Relationship Id="rId177" Type="http://schemas.openxmlformats.org/officeDocument/2006/relationships/image" Target="media/image148.svg"/><Relationship Id="rId198" Type="http://schemas.openxmlformats.org/officeDocument/2006/relationships/image" Target="media/image168.jpeg"/><Relationship Id="rId202" Type="http://schemas.openxmlformats.org/officeDocument/2006/relationships/fontTable" Target="fontTable.xml"/><Relationship Id="rId18" Type="http://schemas.openxmlformats.org/officeDocument/2006/relationships/image" Target="media/image19.png"/><Relationship Id="rId39" Type="http://schemas.openxmlformats.org/officeDocument/2006/relationships/footer" Target="footer1.xml"/><Relationship Id="rId50" Type="http://schemas.openxmlformats.org/officeDocument/2006/relationships/image" Target="media/image33.png"/><Relationship Id="rId104" Type="http://schemas.openxmlformats.org/officeDocument/2006/relationships/image" Target="media/image77.png"/><Relationship Id="rId125" Type="http://schemas.openxmlformats.org/officeDocument/2006/relationships/image" Target="media/image98.png"/><Relationship Id="rId146" Type="http://schemas.openxmlformats.org/officeDocument/2006/relationships/image" Target="media/image119.png"/><Relationship Id="rId167" Type="http://schemas.openxmlformats.org/officeDocument/2006/relationships/image" Target="media/image1250.png"/><Relationship Id="rId188" Type="http://schemas.openxmlformats.org/officeDocument/2006/relationships/image" Target="media/image159.jpe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8.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46</TotalTime>
  <Pages>131</Pages>
  <Words>11669</Words>
  <Characters>66519</Characters>
  <Application>Microsoft Office Word</Application>
  <DocSecurity>0</DocSecurity>
  <Lines>554</Lines>
  <Paragraphs>156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78032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9</cp:revision>
  <cp:lastPrinted>2025-07-15T23:50:00Z</cp:lastPrinted>
  <dcterms:created xsi:type="dcterms:W3CDTF">2025-07-15T23:51:00Z</dcterms:created>
  <dcterms:modified xsi:type="dcterms:W3CDTF">2026-04-19T10:35:00Z</dcterms:modified>
</cp:coreProperties>
</file>